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602f" w14:paraId="f78602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B804A6">
        <w:rPr>
          <w:rFonts w:cs="Times New Roman"/>
        </w:rPr>
        <w:t xml:space="preserve"> ZLATNA RIBICA d.o.o., Novi Marof, Matije Gupca 18, OIB: 21399440915</w:t>
      </w:r>
      <w:r w:rsidR="00A91E2B">
        <w:rPr>
          <w:rFonts w:cs="Times New Roman"/>
        </w:rPr>
        <w:t xml:space="preserve">, </w:t>
      </w:r>
      <w:r w:rsidR="00B804A6">
        <w:rPr>
          <w:rFonts w:cs="Times New Roman"/>
        </w:rPr>
        <w:t>19. travnja</w:t>
      </w:r>
      <w:r w:rsidR="00CC67FF">
        <w:rPr>
          <w:rFonts w:cs="Times New Roman"/>
        </w:rPr>
        <w:t xml:space="preserve"> 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B804A6" w:rsidP="005F7221" w:rsidR="005F7221" w:rsidRPr="00412CB1">
      <w:pPr>
        <w:jc w:val="center"/>
        <w:rPr>
          <w:b/>
        </w:rPr>
      </w:pPr>
      <w:r>
        <w:rPr>
          <w:b/>
        </w:rPr>
        <w:t>16. svibnja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 w:rsidR="00A91E2B">
        <w:rPr>
          <w:b/>
        </w:rPr>
        <w:t>08</w:t>
      </w:r>
      <w:r>
        <w:rPr>
          <w:b/>
        </w:rPr>
        <w:t>,00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C461DF" w:rsidR="00B804A6">
      <w:pPr>
        <w:widowControl/>
        <w:numPr>
          <w:ilvl w:val="0"/>
          <w:numId w:val="5"/>
        </w:numPr>
        <w:suppressAutoHyphens w:val="false"/>
        <w:jc w:val="both"/>
      </w:pPr>
      <w:r w:rsidRPr="00B804A6">
        <w:rPr>
          <w:b/>
        </w:rPr>
        <w:t>direktor dužnika</w:t>
      </w:r>
      <w:r w:rsidR="008B6A82">
        <w:t>,</w:t>
      </w:r>
      <w:r w:rsidR="005747A5">
        <w:t xml:space="preserve"> </w:t>
      </w:r>
      <w:r w:rsidR="00B804A6">
        <w:t>Luyao Shan, Novi Marof, Matije Gupca 18, OIB: 44704938081,</w:t>
      </w:r>
    </w:p>
    <w:p w:rsidRDefault="00B804A6" w:rsidP="00C461DF" w:rsidR="00B804A6" w:rsidRPr="00B804A6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direktor dužnika, </w:t>
      </w:r>
      <w:r w:rsidRPr="00B804A6">
        <w:t xml:space="preserve">Xiuqun Shan, Novi Marof, Matije Gupca 18, OIB: </w:t>
      </w:r>
      <w:r>
        <w:t>46523532613,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 w:rsidRPr="00B804A6">
        <w:rPr>
          <w:b/>
        </w:rPr>
        <w:t xml:space="preserve">dužnik, </w:t>
      </w:r>
      <w:r w:rsidR="00B804A6" w:rsidRPr="00B804A6">
        <w:t>ZLATNA RIBICA d.o.o., Novi Marof, Matije Gupca 18,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CC67FF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B804A6">
        <w:t xml:space="preserve">direktorima </w:t>
      </w:r>
      <w:r w:rsidR="005F7221" w:rsidRPr="00412CB1">
        <w:t>dužnika</w:t>
      </w:r>
      <w:r w:rsidR="00B804A6">
        <w:t xml:space="preserve"> Luyao Shan, Novi Marof, Matije Gupca 18, OIB: 44704938081 i </w:t>
      </w:r>
      <w:r w:rsidR="00B804A6" w:rsidRPr="00B804A6">
        <w:t xml:space="preserve">Xiuqun Shan, Novi Marof, Matije Gupca 18, OIB: </w:t>
      </w:r>
      <w:r w:rsidR="00B804A6">
        <w:t>46523532613</w:t>
      </w:r>
      <w:r w:rsidR="00CC67FF">
        <w:t>,</w:t>
      </w:r>
      <w:r w:rsidR="005F7221">
        <w:t xml:space="preserve"> </w:t>
      </w:r>
      <w:r w:rsidR="005F7221" w:rsidRPr="00412CB1">
        <w:t xml:space="preserve">da na zakazano ročište kod ovoga suda, </w:t>
      </w:r>
      <w:r w:rsidR="00B804A6">
        <w:t>16. svibnja</w:t>
      </w:r>
      <w:r w:rsidR="00CC67FF">
        <w:t xml:space="preserve"> 2017</w:t>
      </w:r>
      <w:r w:rsidR="005F7221">
        <w:t xml:space="preserve">. u </w:t>
      </w:r>
      <w:r w:rsidR="00B804A6">
        <w:t>08,0</w:t>
      </w:r>
      <w:r w:rsidR="00A91E2B">
        <w:t>0</w:t>
      </w:r>
      <w:r w:rsidR="00B804A6">
        <w:t xml:space="preserve"> sati, dostave</w:t>
      </w:r>
      <w:r w:rsidR="005F7221" w:rsidRPr="00412CB1">
        <w:t xml:space="preserve"> javnobilježnički ovjerovljen prokazni popis imovine za dužnika</w:t>
      </w:r>
      <w:r w:rsidR="00B804A6">
        <w:rPr>
          <w:rFonts w:cs="Times New Roman"/>
        </w:rPr>
        <w:t xml:space="preserve"> ZLATNA RIBICA d.o.o., Novi Marof, Matije Gupca 18, OIB: 21399440915</w:t>
      </w:r>
      <w:r w:rsidR="00C461DF">
        <w:t xml:space="preserve">, </w:t>
      </w:r>
      <w:r w:rsidR="005F7221" w:rsidRPr="00412CB1">
        <w:t>s time da se upozorava</w:t>
      </w:r>
      <w:r w:rsidR="00B804A6">
        <w:t>ju</w:t>
      </w:r>
      <w:r w:rsidR="005F7221" w:rsidRPr="00412CB1">
        <w:t xml:space="preserve"> da se davanjem netočni</w:t>
      </w:r>
      <w:r w:rsidR="00B804A6">
        <w:t>h ili nepotpunih podataka izlažu</w:t>
      </w:r>
      <w:r w:rsidR="005F7221" w:rsidRPr="00412CB1">
        <w:t xml:space="preserve">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804A6">
        <w:rPr>
          <w:rFonts w:cs="Times New Roman"/>
        </w:rPr>
        <w:t>19. travnja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B804A6">
        <w:rPr>
          <w:rFonts w:cs="Times New Roman"/>
        </w:rPr>
        <w:t xml:space="preserve">ZLATNA RIBICA d.o.o., Novi Marof, Matije Gupca 18, </w:t>
      </w:r>
    </w:p>
    <w:p w:rsidRDefault="00D27615" w:rsidP="00B804A6" w:rsidR="00A97D0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B804A6" w:rsidRPr="00B804A6">
        <w:rPr>
          <w:rFonts w:cs="Times New Roman"/>
        </w:rPr>
        <w:t xml:space="preserve">Luyao Shan, Novi Marof, Matije Gupca 18, </w:t>
      </w:r>
    </w:p>
    <w:p w:rsidRDefault="00B804A6" w:rsidP="00B804A6" w:rsidR="00B804A6" w:rsidRPr="00B804A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 w:rsidRPr="00B804A6">
        <w:t xml:space="preserve">Xiuqun Shan, Novi Marof, Matije Gupca 18, 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8FC" w:rsidP="00BA0147" w:rsidR="00DD58FC">
      <w:r>
        <w:separator/>
      </w:r>
    </w:p>
  </w:endnote>
  <w:endnote w:id="0" w:type="continuationSeparator">
    <w:p w:rsidRDefault="00DD58FC" w:rsidP="00BA0147" w:rsidR="00DD5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8FC" w:rsidP="00BA0147" w:rsidR="00DD58FC">
      <w:r>
        <w:separator/>
      </w:r>
    </w:p>
  </w:footnote>
  <w:footnote w:id="0" w:type="continuationSeparator">
    <w:p w:rsidRDefault="00DD58FC" w:rsidP="00BA0147" w:rsidR="00DD58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54B8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B804A6">
      <w:t>203/17-3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B804A6">
      <w:t>203/17-3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177B8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B54B8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F187F"/>
    <w:rsid w:val="009F4456"/>
    <w:rsid w:val="009F4BEF"/>
    <w:rsid w:val="00A04B28"/>
    <w:rsid w:val="00A91E2B"/>
    <w:rsid w:val="00A97D02"/>
    <w:rsid w:val="00AC55E9"/>
    <w:rsid w:val="00B520A6"/>
    <w:rsid w:val="00B804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DD58FC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B5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4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B5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4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RIBICA d.o.o. za trgovinu i usluge</izvorni_sadrzaj>
    <derivirana_varijabla naziv="DomainObject.Predmet.ProtustrankaFormated_1">  ZLATNA RIBICA d.o.o. za trgovinu i usluge</derivirana_varijabla>
  </DomainObject.Predmet.ProtustrankaFormated>
  <DomainObject.Predmet.ProtustrankaFormatedOIB>
    <izvorni_sadrzaj>  ZLATNA RIBICA d.o.o. za trgovinu i usluge, OIB 21399440915</izvorni_sadrzaj>
    <derivirana_varijabla naziv="DomainObject.Predmet.ProtustrankaFormatedOIB_1">  ZLATNA RIBICA d.o.o. za trgovinu i usluge, OIB 21399440915</derivirana_varijabla>
  </DomainObject.Predmet.ProtustrankaFormatedOIB>
  <DomainObject.Predmet.ProtustrankaFormatedWithAdress>
    <izvorni_sadrzaj> ZLATNA RIBICA d.o.o. za trgovinu i usluge, Matije Gupca 18, 42220 Novi Marof</izvorni_sadrzaj>
    <derivirana_varijabla naziv="DomainObject.Predmet.ProtustrankaFormatedWithAdress_1"> ZLATNA RIBICA d.o.o. za trgovinu i usluge, Matije Gupca 18, 42220 Novi Marof</derivirana_varijabla>
  </DomainObject.Predmet.ProtustrankaFormatedWithAdress>
  <DomainObject.Predmet.ProtustrankaFormatedWithAdressOIB>
    <izvorni_sadrzaj> ZLATNA RIBICA d.o.o. za trgovinu i usluge, OIB 21399440915, Matije Gupca 18, 42220 Novi Marof</izvorni_sadrzaj>
    <derivirana_varijabla naziv="DomainObject.Predmet.ProtustrankaFormatedWithAdressOIB_1"> ZLATNA RIBICA d.o.o. za trgovinu i usluge, OIB 21399440915, Matije Gupca 18, 42220 Novi Marof</derivirana_varijabla>
  </DomainObject.Predmet.ProtustrankaFormatedWithAdressOIB>
  <DomainObject.Predmet.ProtustrankaWithAdress>
    <izvorni_sadrzaj>ZLATNA RIBICA d.o.o. za trgovinu i usluge Matije Gupca 18, 42220 Novi Marof</izvorni_sadrzaj>
    <derivirana_varijabla naziv="DomainObject.Predmet.ProtustrankaWithAdress_1">ZLATNA RIBICA d.o.o. za trgovinu i usluge Matije Gupca 18, 42220 Novi Marof</derivirana_varijabla>
  </DomainObject.Predmet.ProtustrankaWithAdress>
  <DomainObject.Predmet.ProtustrankaWithAdressOIB>
    <izvorni_sadrzaj>ZLATNA RIBICA d.o.o. za trgovinu i usluge, OIB 21399440915, Matije Gupca 18, 42220 Novi Marof</izvorni_sadrzaj>
    <derivirana_varijabla naziv="DomainObject.Predmet.ProtustrankaWithAdressOIB_1">ZLATNA RIBICA d.o.o. za trgovinu i usluge, OIB 21399440915, Matije Gupca 18, 42220 Novi Marof</derivirana_varijabla>
  </DomainObject.Predmet.ProtustrankaWithAdressOIB>
  <DomainObject.Predmet.ProtustrankaNazivFormated>
    <izvorni_sadrzaj>ZLATNA RIBICA d.o.o. za trgovinu i usluge</izvorni_sadrzaj>
    <derivirana_varijabla naziv="DomainObject.Predmet.ProtustrankaNazivFormated_1">ZLATNA RIBICA d.o.o. za trgovinu i usluge</derivirana_varijabla>
  </DomainObject.Predmet.ProtustrankaNazivFormated>
  <DomainObject.Predmet.ProtustrankaNazivFormatedOIB>
    <izvorni_sadrzaj>ZLATNA RIBICA d.o.o. za trgovinu i usluge, OIB 21399440915</izvorni_sadrzaj>
    <derivirana_varijabla naziv="DomainObject.Predmet.ProtustrankaNazivFormatedOIB_1">ZLATNA RIBICA d.o.o. za trgovinu i usluge, OIB 21399440915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510276.05</izvorni_sadrzaj>
    <derivirana_varijabla naziv="DomainObject.Predmet.TrenutnaVrijednost_1">510276.05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RIBICA d.o.o. za trgovinu i usluge</item>
    </izvorni_sadrzaj>
    <derivirana_varijabla naziv="DomainObject.Predmet.ProtuStrankaListFormated_1">
      <item>ZLATNA RIBICA d.o.o. za trgovinu i usluge</item>
    </derivirana_varijabla>
  </DomainObject.Predmet.ProtuStrankaListFormated>
  <DomainObject.Predmet.ProtuStrankaListFormatedOIB>
    <izvorni_sadrzaj>
      <item>ZLATNA RIBICA d.o.o. za trgovinu i usluge, OIB 21399440915</item>
    </izvorni_sadrzaj>
    <derivirana_varijabla naziv="DomainObject.Predmet.ProtuStrankaListFormatedOIB_1">
      <item>ZLATNA RIBICA d.o.o. za trgovinu i usluge, OIB 21399440915</item>
    </derivirana_varijabla>
  </DomainObject.Predmet.ProtuStrankaListFormatedOIB>
  <DomainObject.Predmet.ProtuStrankaListFormatedWithAdress>
    <izvorni_sadrzaj>
      <item>ZLATNA RIBICA d.o.o. za trgovinu i usluge, Matije Gupca 18, 42220 Novi Marof</item>
    </izvorni_sadrzaj>
    <derivirana_varijabla naziv="DomainObject.Predmet.ProtuStrankaListFormatedWithAdress_1">
      <item>ZLATNA RIBICA d.o.o. za trgovinu i usluge, Matije Gupca 18, 42220 Novi Marof</item>
    </derivirana_varijabla>
  </DomainObject.Predmet.ProtuStrankaListFormatedWithAdress>
  <DomainObject.Predmet.ProtuStrankaListFormatedWithAdressOIB>
    <izvorni_sadrzaj>
      <item>ZLATNA RIBICA d.o.o. za trgovinu i usluge, OIB 21399440915, Matije Gupca 18, 42220 Novi Marof</item>
    </izvorni_sadrzaj>
    <derivirana_varijabla naziv="DomainObject.Predmet.ProtuStrankaListFormatedWithAdressOIB_1">
      <item>ZLATNA RIBICA d.o.o. za trgovinu i usluge, OIB 21399440915, Matije Gupca 18, 42220 Novi Marof</item>
    </derivirana_varijabla>
  </DomainObject.Predmet.ProtuStrankaListFormatedWithAdressOIB>
  <DomainObject.Predmet.ProtuStrankaListNazivFormated>
    <izvorni_sadrzaj>
      <item>ZLATNA RIBICA d.o.o. za trgovinu i usluge</item>
    </izvorni_sadrzaj>
    <derivirana_varijabla naziv="DomainObject.Predmet.ProtuStrankaListNazivFormated_1">
      <item>ZLATNA RIBICA d.o.o. za trgovinu i usluge</item>
    </derivirana_varijabla>
  </DomainObject.Predmet.ProtuStrankaListNazivFormated>
  <DomainObject.Predmet.ProtuStrankaListNazivFormatedOIB>
    <izvorni_sadrzaj>
      <item>ZLATNA RIBICA d.o.o. za trgovinu i usluge, OIB 21399440915</item>
    </izvorni_sadrzaj>
    <derivirana_varijabla naziv="DomainObject.Predmet.ProtuStrankaListNazivFormatedOIB_1">
      <item>ZLATNA RIBICA d.o.o. za trgovinu i usluge, OIB 21399440915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RIBICA d.o.o. za trgovinu i usluge</izvorni_sadrzaj>
    <derivirana_varijabla naziv="DomainObject.Predmet.ProtustrankaIDrugi_1">ZLATNA RIBICA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RIBICA d.o.o. za trgovinu i usluge, OIB 21399440915, Matije Gupca 18, 42220 Novi Marof</izvorni_sadrzaj>
    <derivirana_varijabla naziv="DomainObject.Predmet.ProtustrankaIDrugiAdressOIB_1">ZLATNA RIBICA d.o.o. za trgovinu i usluge, OIB 21399440915, Matije Gupca 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RIBICA d.o.o. za trgovinu i usluge</item>
      <item>Sudski registar</item>
      <item>e-oglasna ploča</item>
    </izvorni_sadrzaj>
    <derivirana_varijabla naziv="DomainObject.Predmet.SudioniciListNaziv_1">
      <item>Financijska agencija</item>
      <item>ZLATNA RIBICA 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21399440915</item>
      <item>, OIB null</item>
      <item>, OIB null</item>
    </izvorni_sadrzaj>
    <derivirana_varijabla naziv="DomainObject.Predmet.SudioniciListNazivOIB_1">
      <item>, OIB 85821130368</item>
      <item>, OIB 21399440915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924B5-F40B-4200-BC0B-60CFA958D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2179</properties:Characters>
  <properties:Lines>65</properties:Lines>
  <properties:Paragraphs>30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2017-04-19T10:29:00Z</cp:lastPrinted>
  <dcterms:modified xmlns:xsi="http://www.w3.org/2001/XMLSchema-instance" xsi:type="dcterms:W3CDTF">2017-04-19T10:30:00Z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