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4cac4" w14:paraId="fb4cac4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66343B">
        <w:rPr>
          <w:lang w:val="hr-HR"/>
        </w:rPr>
        <w:t>460</w:t>
      </w:r>
      <w:r w:rsidR="00537961">
        <w:rPr>
          <w:lang w:val="hr-HR"/>
        </w:rPr>
        <w:t>/</w:t>
      </w:r>
      <w:r w:rsidRPr="000664E3">
        <w:rPr>
          <w:lang w:val="hr-HR"/>
        </w:rPr>
        <w:t>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66343B">
        <w:rPr>
          <w:lang w:val="hr-HR"/>
        </w:rPr>
        <w:t>BAOBAB društvo s ograničenom odgovornošću za izradu drvene stolarije, trgovinu i usluge, Bjelovar, Marina Getaldića 7,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537961">
        <w:rPr>
          <w:lang w:val="hr-HR"/>
        </w:rPr>
        <w:t>0100</w:t>
      </w:r>
      <w:r w:rsidR="0066343B">
        <w:rPr>
          <w:lang w:val="hr-HR"/>
        </w:rPr>
        <w:t>73942</w:t>
      </w:r>
      <w:r w:rsidR="003734FC">
        <w:rPr>
          <w:lang w:val="hr-HR"/>
        </w:rPr>
        <w:t xml:space="preserve">, OIB: </w:t>
      </w:r>
      <w:r w:rsidR="0066343B">
        <w:rPr>
          <w:lang w:val="hr-HR"/>
        </w:rPr>
        <w:t>65153285647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66343B">
        <w:rPr>
          <w:lang w:val="hr-HR"/>
        </w:rPr>
        <w:t>4</w:t>
      </w:r>
      <w:r w:rsidR="00537961">
        <w:rPr>
          <w:lang w:val="hr-HR"/>
        </w:rPr>
        <w:t>60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6343B">
        <w:rPr>
          <w:lang w:val="hr-HR"/>
        </w:rPr>
        <w:t>123.330,60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66343B">
        <w:rPr>
          <w:lang w:val="hr-HR"/>
        </w:rPr>
        <w:t>Ivana Crnjaković iz Bjelovara, Križevačka cesta 79/B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66343B">
        <w:rPr>
          <w:lang w:val="hr-HR"/>
        </w:rPr>
        <w:t>90595766725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6343B">
        <w:rPr>
          <w:lang w:val="hr-HR"/>
        </w:rPr>
        <w:t>20</w:t>
      </w:r>
      <w:r w:rsidR="00537961">
        <w:rPr>
          <w:lang w:val="hr-HR"/>
        </w:rPr>
        <w:t>. siječnja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66343B">
        <w:rPr>
          <w:lang w:val="hr-HR"/>
        </w:rPr>
        <w:t>20</w:t>
      </w:r>
      <w:r w:rsidR="0094317E">
        <w:rPr>
          <w:lang w:val="hr-HR"/>
        </w:rPr>
        <w:t>.1.201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0DA1" w:rsidR="00450DA1">
      <w:r>
        <w:separator/>
      </w:r>
    </w:p>
  </w:endnote>
  <w:endnote w:id="0" w:type="continuationSeparator">
    <w:p w:rsidRDefault="00450DA1" w:rsidR="00450D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0DA1" w:rsidR="00450DA1">
      <w:r>
        <w:separator/>
      </w:r>
    </w:p>
  </w:footnote>
  <w:footnote w:id="0" w:type="continuationSeparator">
    <w:p w:rsidRDefault="00450DA1" w:rsidR="00450D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50DA1"/>
    <w:rsid w:val="004D5164"/>
    <w:rsid w:val="004F1D25"/>
    <w:rsid w:val="00537961"/>
    <w:rsid w:val="00543B57"/>
    <w:rsid w:val="005A2447"/>
    <w:rsid w:val="005A6A0A"/>
    <w:rsid w:val="005E7F6D"/>
    <w:rsid w:val="00606637"/>
    <w:rsid w:val="006425FF"/>
    <w:rsid w:val="0066064B"/>
    <w:rsid w:val="0066343B"/>
    <w:rsid w:val="00677658"/>
    <w:rsid w:val="006825E3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AE4713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E47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7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7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7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7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E47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7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7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7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7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St-460/2015</izvorni_sadrzaj>
    <derivirana_varijabla naziv="DomainObject.Predmet.OznakaBroj_1">St-460/2015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BAOBAB društvo s ograničenom odgovornošću za izradu drvene stolarije, trgovinu i usluge, Bjelovar zastupanog po punomoćniku Ivana Crnjaković</izvorni_sadrzaj>
    <derivirana_varijabla naziv="DomainObject.Predmet.ProtustrankaFormated_1">  BAOBAB društvo s ograničenom odgovornošću za izradu drvene stolarije, trgovinu i usluge, Bjelovar zastupanog po punomoćniku Ivana Crnjaković</derivirana_varijabla>
  </DomainObject.Predmet.ProtustrankaFormated>
  <DomainObject.Predmet.ProtustrankaFormatedOIB>
    <izvorni_sadrzaj>  BAOBAB društvo s ograničenom odgovornošću za izradu drvene stolarije, trgovinu i usluge, Bjelovar, OIB 65153285647 zastupanog po punomoćniku Ivana Crnjaković</izvorni_sadrzaj>
    <derivirana_varijabla naziv="DomainObject.Predmet.ProtustrankaFormatedOIB_1">  BAOBAB društvo s ograničenom odgovornošću za izradu drvene stolarije, trgovinu i usluge, Bjelovar, OIB 65153285647 zastupanog po punomoćniku Ivana Crnjaković</derivirana_varijabla>
  </DomainObject.Predmet.ProtustrankaFormatedOIB>
  <DomainObject.Predmet.ProtustrankaFormatedWithAdress>
    <izvorni_sadrzaj> BAOBAB društvo s ograničenom odgovornošću za izradu drvene stolarije, trgovinu i usluge, Bjelovar, Marina Getaldića 7, 43000 Bjelovar zastupanog po punomoćniku Ivana Crnjaković</izvorni_sadrzaj>
    <derivirana_varijabla naziv="DomainObject.Predmet.ProtustrankaFormatedWithAdress_1"> BAOBAB društvo s ograničenom odgovornošću za izradu drvene stolarije, trgovinu i usluge, Bjelovar, Marina Getaldića 7, 43000 Bjelovar zastupanog po punomoćniku Ivana Crnjaković</derivirana_varijabla>
  </DomainObject.Predmet.ProtustrankaFormatedWithAdress>
  <DomainObject.Predmet.ProtustrankaFormatedWithAdressOIB>
    <izvorni_sadrzaj> BAOBAB društvo s ograničenom odgovornošću za izradu drvene stolarije, trgovinu i usluge, Bjelovar, OIB 65153285647, Marina Getaldića 7, 43000 Bjelovar zastupanog po punomoćniku Ivana Crnjaković</izvorni_sadrzaj>
    <derivirana_varijabla naziv="DomainObject.Predmet.ProtustrankaFormatedWithAdressOIB_1"> BAOBAB društvo s ograničenom odgovornošću za izradu drvene stolarije, trgovinu i usluge, Bjelovar, OIB 65153285647, Marina Getaldića 7, 43000 Bjelovar zastupanog po punomoćniku Ivana Crnjaković</derivirana_varijabla>
  </DomainObject.Predmet.ProtustrankaFormatedWithAdressOIB>
  <DomainObject.Predmet.ProtustrankaWithAdress>
    <izvorni_sadrzaj>BAOBAB društvo s ograničenom odgovornošću za izradu drvene stolarije, trgovinu i usluge, Bjelovar Marina Getaldića 7, 43000 Bjelovar</izvorni_sadrzaj>
    <derivirana_varijabla naziv="DomainObject.Predmet.ProtustrankaWithAdress_1">BAOBAB društvo s ograničenom odgovornošću za izradu drvene stolarije, trgovinu i usluge, Bjelovar Marina Getaldića 7, 43000 Bjelovar</derivirana_varijabla>
  </DomainObject.Predmet.ProtustrankaWithAdress>
  <DomainObject.Predmet.ProtustrankaWithAdressOIB>
    <izvorni_sadrzaj>BAOBAB društvo s ograničenom odgovornošću za izradu drvene stolarije, trgovinu i usluge, Bjelovar, OIB 65153285647, Marina Getaldića 7, 43000 Bjelovar</izvorni_sadrzaj>
    <derivirana_varijabla naziv="DomainObject.Predmet.ProtustrankaWithAdressOIB_1">BAOBAB društvo s ograničenom odgovornošću za izradu drvene stolarije, trgovinu i usluge, Bjelovar, OIB 65153285647, Marina Getaldića 7, 43000 Bjelovar</derivirana_varijabla>
  </DomainObject.Predmet.ProtustrankaWithAdressOIB>
  <DomainObject.Predmet.ProtustrankaNazivFormated>
    <izvorni_sadrzaj>BAOBAB društvo s ograničenom odgovornošću za izradu drvene stolarije, trgovinu i usluge, Bjelovar</izvorni_sadrzaj>
    <derivirana_varijabla naziv="DomainObject.Predmet.ProtustrankaNazivFormated_1">BAOBAB društvo s ograničenom odgovornošću za izradu drvene stolarije, trgovinu i usluge, Bjelovar</derivirana_varijabla>
  </DomainObject.Predmet.ProtustrankaNazivFormated>
  <DomainObject.Predmet.ProtustrankaNazivFormatedOIB>
    <izvorni_sadrzaj>BAOBAB društvo s ograničenom odgovornošću za izradu drvene stolarije, trgovinu i usluge, Bjelovar, OIB 65153285647</izvorni_sadrzaj>
    <derivirana_varijabla naziv="DomainObject.Predmet.ProtustrankaNazivFormatedOIB_1">BAOBAB društvo s ograničenom odgovornošću za izradu drvene stolarije, trgovinu i usluge, Bjelovar, OIB 65153285647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BAOBAB društvo s ograničenom odgovornošću za izradu drvene stolarije, trgovinu i usluge, Bjelovar zastupanog po punomoćniku Ivana Crnjaković</item>
    </izvorni_sadrzaj>
    <derivirana_varijabla naziv="DomainObject.Predmet.ProtuStrankaListFormated_1">
      <item>BAOBAB društvo s ograničenom odgovornošću za izradu drvene stolarije, trgovinu i usluge, Bjelovar zastupanog po punomoćniku Ivana Crnjaković</item>
    </derivirana_varijabla>
  </DomainObject.Predmet.ProtuStrankaListFormated>
  <DomainObject.Predmet.ProtuStrankaListFormatedOIB>
    <izvorni_sadrzaj>
      <item>BAOBAB društvo s ograničenom odgovornošću za izradu drvene stolarije, trgovinu i usluge, Bjelovar, OIB 65153285647 zastupanog po punomoćniku Ivana Crnjaković</item>
    </izvorni_sadrzaj>
    <derivirana_varijabla naziv="DomainObject.Predmet.ProtuStrankaListFormatedOIB_1">
      <item>BAOBAB društvo s ograničenom odgovornošću za izradu drvene stolarije, trgovinu i usluge, Bjelovar, OIB 65153285647 zastupanog po punomoćniku Ivana Crnjaković</item>
    </derivirana_varijabla>
  </DomainObject.Predmet.ProtuStrankaListFormatedOIB>
  <DomainObject.Predmet.ProtuStrankaListFormatedWithAdress>
    <izvorni_sadrzaj>
      <item>BAOBAB društvo s ograničenom odgovornošću za izradu drvene stolarije, trgovinu i usluge, Bjelovar, Marina Getaldića 7, 43000 Bjelovar zastupanog po punomoćniku Ivana Crnjaković</item>
    </izvorni_sadrzaj>
    <derivirana_varijabla naziv="DomainObject.Predmet.ProtuStrankaListFormatedWithAdress_1">
      <item>BAOBAB društvo s ograničenom odgovornošću za izradu drvene stolarije, trgovinu i usluge, Bjelovar, Marina Getaldića 7, 43000 Bjelovar zastupanog po punomoćniku Ivana Crnjaković</item>
    </derivirana_varijabla>
  </DomainObject.Predmet.ProtuStrankaListFormatedWithAdress>
  <DomainObject.Predmet.ProtuStrankaListFormatedWithAdressOIB>
    <izvorni_sadrzaj>
      <item>BAOBAB društvo s ograničenom odgovornošću za izradu drvene stolarije, trgovinu i usluge, Bjelovar, OIB 65153285647, Marina Getaldića 7, 43000 Bjelovar zastupanog po punomoćniku Ivana Crnjaković</item>
    </izvorni_sadrzaj>
    <derivirana_varijabla naziv="DomainObject.Predmet.ProtuStrankaListFormatedWithAdressOIB_1">
      <item>BAOBAB društvo s ograničenom odgovornošću za izradu drvene stolarije, trgovinu i usluge, Bjelovar, OIB 65153285647, Marina Getaldića 7, 43000 Bjelovar zastupanog po punomoćniku Ivana Crnjaković</item>
    </derivirana_varijabla>
  </DomainObject.Predmet.ProtuStrankaListFormatedWithAdressOIB>
  <DomainObject.Predmet.ProtuStrankaListNazivFormated>
    <izvorni_sadrzaj>
      <item>BAOBAB društvo s ograničenom odgovornošću za izradu drvene stolarije, trgovinu i usluge, Bjelovar</item>
    </izvorni_sadrzaj>
    <derivirana_varijabla naziv="DomainObject.Predmet.ProtuStrankaListNazivFormated_1">
      <item>BAOBAB društvo s ograničenom odgovornošću za izradu drvene stolarije, trgovinu i usluge, Bjelovar</item>
    </derivirana_varijabla>
  </DomainObject.Predmet.ProtuStrankaListNazivFormated>
  <DomainObject.Predmet.ProtuStrankaListNazivFormatedOIB>
    <izvorni_sadrzaj>
      <item>BAOBAB društvo s ograničenom odgovornošću za izradu drvene stolarije, trgovinu i usluge, Bjelovar, OIB 65153285647</item>
    </izvorni_sadrzaj>
    <derivirana_varijabla naziv="DomainObject.Predmet.ProtuStrankaListNazivFormatedOIB_1">
      <item>BAOBAB društvo s ograničenom odgovornošću za izradu drvene stolarije, trgovinu i usluge, Bjelovar, OIB 65153285647</item>
    </derivirana_varijabla>
  </DomainObject.Predmet.ProtuStrankaListNazivFormatedOIB>
  <DomainObject.Predmet.OstaliListFormated>
    <izvorni_sadrzaj>
      <item>Ivana Crnjaković punomoćnik sudionika u postupku BAOBAB društvo s ograničenom odgovornošću za izradu drvene stolarije, trgovinu i usluge, Bjelovar</item>
    </izvorni_sadrzaj>
    <derivirana_varijabla naziv="DomainObject.Predmet.OstaliListFormated_1">
      <item>Ivana Crnjaković punomoćnik sudionika u postupku BAOBAB društvo s ograničenom odgovornošću za izradu drvene stolarije, trgovinu i usluge, Bjelovar</item>
    </derivirana_varijabla>
  </DomainObject.Predmet.OstaliListFormated>
  <DomainObject.Predmet.OstaliListFormatedOIB>
    <izvorni_sadrzaj>
      <item>Ivana Crnjaković, OIB 90595766725 punomoćnik sudionika u postupku BAOBAB društvo s ograničenom odgovornošću za izradu drvene stolarije, trgovinu i usluge, Bjelovar</item>
    </izvorni_sadrzaj>
    <derivirana_varijabla naziv="DomainObject.Predmet.OstaliListFormatedOIB_1">
      <item>Ivana Crnjaković, OIB 90595766725 punomoćnik sudionika u postupku BAOBAB društvo s ograničenom odgovornošću za izradu drvene stolarije, trgovinu i usluge, Bjelovar</item>
    </derivirana_varijabla>
  </DomainObject.Predmet.OstaliListFormatedOIB>
  <DomainObject.Predmet.OstaliListFormatedWithAdress>
    <izvorni_sadrzaj>
      <item>Ivana Crnjaković, Križevačka cesta 79/B, 43000 Bjelovar punomoćnik sudionika u postupku BAOBAB društvo s ograničenom odgovornošću za izradu drvene stolarije, trgovinu i usluge, Bjelovar</item>
    </izvorni_sadrzaj>
    <derivirana_varijabla naziv="DomainObject.Predmet.OstaliListFormatedWithAdress_1">
      <item>Ivana Crnjaković, Križevačka cesta 79/B, 43000 Bjelovar punomoćnik sudionika u postupku BAOBAB društvo s ograničenom odgovornošću za izradu drvene stolarije, trgovinu i usluge, Bjelovar</item>
    </derivirana_varijabla>
  </DomainObject.Predmet.OstaliListFormatedWithAdress>
  <DomainObject.Predmet.OstaliListFormatedWithAdressOIB>
    <izvorni_sadrzaj>
      <item>Ivana Crnjaković, OIB 90595766725, Križevačka cesta 79/B, 43000 Bjelovar punomoćnik sudionika u postupku BAOBAB društvo s ograničenom odgovornošću za izradu drvene stolarije, trgovinu i usluge, Bjelovar</item>
    </izvorni_sadrzaj>
    <derivirana_varijabla naziv="DomainObject.Predmet.OstaliListFormatedWithAdressOIB_1">
      <item>Ivana Crnjaković, OIB 90595766725, Križevačka cesta 79/B, 43000 Bjelovar punomoćnik sudionika u postupku BAOBAB društvo s ograničenom odgovornošću za izradu drvene stolarije, trgovinu i usluge, Bjelovar</item>
    </derivirana_varijabla>
  </DomainObject.Predmet.OstaliListFormatedWithAdressOIB>
  <DomainObject.Predmet.OstaliListNazivFormated>
    <izvorni_sadrzaj>
      <item>Ivana Crnjaković</item>
    </izvorni_sadrzaj>
    <derivirana_varijabla naziv="DomainObject.Predmet.OstaliListNazivFormated_1">
      <item>Ivana Crnjaković</item>
    </derivirana_varijabla>
  </DomainObject.Predmet.OstaliListNazivFormated>
  <DomainObject.Predmet.OstaliListNazivFormatedOIB>
    <izvorni_sadrzaj>
      <item>Ivana Crnjaković, OIB 90595766725</item>
    </izvorni_sadrzaj>
    <derivirana_varijabla naziv="DomainObject.Predmet.OstaliListNazivFormatedOIB_1">
      <item>Ivana Crnjaković, OIB 90595766725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BAOBAB društvo s ograničenom odgovornošću za izradu drvene stolarije, trgovinu i usluge, Bjelovar</izvorni_sadrzaj>
    <derivirana_varijabla naziv="DomainObject.Predmet.ProtustrankaIDrugi_1">BAOBAB društvo s ograničenom odgovornošću za izradu drvene stolarije,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BAOBAB društvo s ograničenom odgovornošću za izradu drvene stolarije, trgovinu i usluge, Bjelovar, OIB 65153285647, Marina Getaldića 7, 43000 Bjelovar</izvorni_sadrzaj>
    <derivirana_varijabla naziv="DomainObject.Predmet.ProtustrankaIDrugiAdressOIB_1">BAOBAB društvo s ograničenom odgovornošću za izradu drvene stolarije, trgovinu i usluge, Bjelovar, OIB 65153285647, Marina Getaldića 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BAOBAB društvo s ograničenom odgovornošću za izradu drvene stolarije, trgovinu i usluge, Bjelovar</item>
      <item>Ivana Crnjaković</item>
    </izvorni_sadrzaj>
    <derivirana_varijabla naziv="DomainObject.Predmet.SudioniciListNaziv_1">
      <item>FINA, RC ZAGREB, Podružnica Bjelovar</item>
      <item>BAOBAB društvo s ograničenom odgovornošću za izradu drvene stolarije, trgovinu i usluge, Bjelovar</item>
      <item>Ivana Crnjaković</item>
    </derivirana_varijabla>
  </DomainObject.Predmet.SudioniciListNaziv>
  <DomainObject.Predmet.SudioniciListAdressOIB>
    <izvorni_sadrzaj>
      <item>FINA, RC ZAGREB, Podružnica Bjelovar, OIB 85821130368, F. Supila 4,43000 Bjelovar</item>
      <item>BAOBAB društvo s ograničenom odgovornošću za izradu drvene stolarije, trgovinu i usluge, Bjelovar, OIB 65153285647, Marina Getaldića 7,43000 Bjelovar</item>
      <item>Ivana Crnjaković, OIB 90595766725, Križevačka cesta 79/B,43000 Bjelovar</item>
    </izvorni_sadrzaj>
    <derivirana_varijabla naziv="DomainObject.Predmet.SudioniciListAdressOIB_1">
      <item>FINA, RC ZAGREB, Podružnica Bjelovar, OIB 85821130368, F. Supila 4,43000 Bjelovar</item>
      <item>BAOBAB društvo s ograničenom odgovornošću za izradu drvene stolarije, trgovinu i usluge, Bjelovar, OIB 65153285647, Marina Getaldića 7,43000 Bjelovar</item>
      <item>Ivana Crnjaković, OIB 90595766725, Križevačka cesta 79/B,43000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65153285647</item>
      <item>, OIB 90595766725</item>
    </izvorni_sadrzaj>
    <derivirana_varijabla naziv="DomainObject.Predmet.SudioniciListNazivOIB_1">
      <item>, OIB 85821130368</item>
      <item>, OIB 65153285647</item>
      <item>, OIB 90595766725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305</properties:Words>
  <properties:Characters>1735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2016-01-20T13:14:00Z</dcterms:created>
  <dc:creator>553y7k3</dc:creator>
  <cp:lastModifiedBy>Željka Vitez</cp:lastModifiedBy>
  <cp:lastPrinted>2016-01-20T13:14:00Z</cp:lastPrinted>
  <dcterms:modified xmlns:xsi="http://www.w3.org/2001/XMLSchema-instance" xsi:type="dcterms:W3CDTF">2016-01-20T13:49:00Z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