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5891" w14:paraId="441589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706107">
        <w:t>4864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706107" w:rsidR="00706107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06107">
        <w:rPr>
          <w:szCs w:val="20"/>
        </w:rPr>
        <w:t xml:space="preserve">MZ-MONT d.o.o., Zagreb, Britanski trg 3/2, MBS: 080570368, OIB: </w:t>
      </w:r>
    </w:p>
    <w:p w:rsidRDefault="00706107" w:rsidP="00706107" w:rsidR="00262877">
      <w:pPr>
        <w:ind w:firstLine="708"/>
        <w:jc w:val="both"/>
        <w:rPr>
          <w:szCs w:val="20"/>
        </w:rPr>
      </w:pPr>
      <w:r>
        <w:rPr>
          <w:szCs w:val="20"/>
        </w:rPr>
        <w:t xml:space="preserve">  53576212461</w:t>
      </w:r>
    </w:p>
    <w:p w:rsidRDefault="004C7919" w:rsidP="00262877" w:rsidR="0034730D" w:rsidRPr="004C7919">
      <w:pPr>
        <w:ind w:firstLine="708"/>
        <w:jc w:val="both"/>
        <w:rPr>
          <w:szCs w:val="20"/>
        </w:rPr>
      </w:pPr>
      <w:r>
        <w:rPr>
          <w:szCs w:val="20"/>
        </w:rPr>
        <w:t xml:space="preserve">  </w:t>
      </w: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706107">
        <w:t>83.712,82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706107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C3900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4864</izvorni_sadrzaj>
    <derivirana_varijabla naziv="DomainObject.Predmet.Broj_1">4864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St-4864/2015</izvorni_sadrzaj>
    <derivirana_varijabla naziv="DomainObject.Predmet.OznakaBroj_1">St-4864/2015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MZ-MONT, d.o.o. zastupanog po punomoćniku ZLATKO ŽMAR</izvorni_sadrzaj>
    <derivirana_varijabla naziv="DomainObject.Predmet.ProtustrankaFormated_1">  MZ-MONT, d.o.o. zastupanog po punomoćniku ZLATKO ŽMAR</derivirana_varijabla>
  </DomainObject.Predmet.ProtustrankaFormated>
  <DomainObject.Predmet.ProtustrankaFormatedOIB>
    <izvorni_sadrzaj>  MZ-MONT, d.o.o., OIB 53576212461 zastupanog po punomoćniku ZLATKO ŽMAR</izvorni_sadrzaj>
    <derivirana_varijabla naziv="DomainObject.Predmet.ProtustrankaFormatedOIB_1">  MZ-MONT, d.o.o., OIB 53576212461 zastupanog po punomoćniku ZLATKO ŽMAR</derivirana_varijabla>
  </DomainObject.Predmet.ProtustrankaFormatedOIB>
  <DomainObject.Predmet.ProtustrankaFormatedWithAdress>
    <izvorni_sadrzaj> MZ-MONT, d.o.o., Britanski trg 3/2, 10000 Zagreb zastupanog po punomoćniku ZLATKO ŽMAR</izvorni_sadrzaj>
    <derivirana_varijabla naziv="DomainObject.Predmet.ProtustrankaFormatedWithAdress_1"> MZ-MONT, d.o.o., Britanski trg 3/2, 10000 Zagreb zastupanog po punomoćniku ZLATKO ŽMAR</derivirana_varijabla>
  </DomainObject.Predmet.ProtustrankaFormatedWithAdress>
  <DomainObject.Predmet.ProtustrankaFormatedWithAdressOIB>
    <izvorni_sadrzaj> MZ-MONT, d.o.o., OIB 53576212461, Britanski trg 3/2, 10000 Zagreb zastupanog po punomoćniku ZLATKO ŽMAR</izvorni_sadrzaj>
    <derivirana_varijabla naziv="DomainObject.Predmet.ProtustrankaFormatedWithAdressOIB_1"> MZ-MONT, d.o.o., OIB 53576212461, Britanski trg 3/2, 10000 Zagreb zastupanog po punomoćniku ZLATKO ŽMAR</derivirana_varijabla>
  </DomainObject.Predmet.ProtustrankaFormatedWithAdressOIB>
  <DomainObject.Predmet.ProtustrankaWithAdress>
    <izvorni_sadrzaj>MZ-MONT, d.o.o. Britanski trg 3/2, 10000 Zagreb</izvorni_sadrzaj>
    <derivirana_varijabla naziv="DomainObject.Predmet.ProtustrankaWithAdress_1">MZ-MONT, d.o.o. Britanski trg 3/2, 10000 Zagreb</derivirana_varijabla>
  </DomainObject.Predmet.ProtustrankaWithAdress>
  <DomainObject.Predmet.ProtustrankaWithAdressOIB>
    <izvorni_sadrzaj>MZ-MONT, d.o.o., OIB 53576212461, Britanski trg 3/2, 10000 Zagreb</izvorni_sadrzaj>
    <derivirana_varijabla naziv="DomainObject.Predmet.ProtustrankaWithAdressOIB_1">MZ-MONT, d.o.o., OIB 53576212461, Britanski trg 3/2, 10000 Zagreb</derivirana_varijabla>
  </DomainObject.Predmet.ProtustrankaWithAdressOIB>
  <DomainObject.Predmet.ProtustrankaNazivFormated>
    <izvorni_sadrzaj>MZ-MONT, d.o.o.</izvorni_sadrzaj>
    <derivirana_varijabla naziv="DomainObject.Predmet.ProtustrankaNazivFormated_1">MZ-MONT, d.o.o.</derivirana_varijabla>
  </DomainObject.Predmet.ProtustrankaNazivFormated>
  <DomainObject.Predmet.ProtustrankaNazivFormatedOIB>
    <izvorni_sadrzaj>MZ-MONT, d.o.o., OIB 53576212461</izvorni_sadrzaj>
    <derivirana_varijabla naziv="DomainObject.Predmet.ProtustrankaNazivFormatedOIB_1">MZ-MONT, d.o.o., OIB 53576212461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MZ-MONT, d.o.o. zastupanog po punomoćniku ZLATKO ŽMAR</item>
    </izvorni_sadrzaj>
    <derivirana_varijabla naziv="DomainObject.Predmet.ProtuStrankaListFormated_1">
      <item>MZ-MONT, d.o.o. zastupanog po punomoćniku ZLATKO ŽMAR</item>
    </derivirana_varijabla>
  </DomainObject.Predmet.ProtuStrankaListFormated>
  <DomainObject.Predmet.ProtuStrankaListFormatedOIB>
    <izvorni_sadrzaj>
      <item>MZ-MONT, d.o.o., OIB 53576212461 zastupanog po punomoćniku ZLATKO ŽMAR</item>
    </izvorni_sadrzaj>
    <derivirana_varijabla naziv="DomainObject.Predmet.ProtuStrankaListFormatedOIB_1">
      <item>MZ-MONT, d.o.o., OIB 53576212461 zastupanog po punomoćniku ZLATKO ŽMAR</item>
    </derivirana_varijabla>
  </DomainObject.Predmet.ProtuStrankaListFormatedOIB>
  <DomainObject.Predmet.ProtuStrankaListFormatedWithAdress>
    <izvorni_sadrzaj>
      <item>MZ-MONT, d.o.o., Britanski trg 3/2, 10000 Zagreb zastupanog po punomoćniku ZLATKO ŽMAR</item>
    </izvorni_sadrzaj>
    <derivirana_varijabla naziv="DomainObject.Predmet.ProtuStrankaListFormatedWithAdress_1">
      <item>MZ-MONT, d.o.o., Britanski trg 3/2, 10000 Zagreb zastupanog po punomoćniku ZLATKO ŽMAR</item>
    </derivirana_varijabla>
  </DomainObject.Predmet.ProtuStrankaListFormatedWithAdress>
  <DomainObject.Predmet.ProtuStrankaListFormatedWithAdressOIB>
    <izvorni_sadrzaj>
      <item>MZ-MONT, d.o.o., OIB 53576212461, Britanski trg 3/2, 10000 Zagreb zastupanog po punomoćniku ZLATKO ŽMAR</item>
    </izvorni_sadrzaj>
    <derivirana_varijabla naziv="DomainObject.Predmet.ProtuStrankaListFormatedWithAdressOIB_1">
      <item>MZ-MONT, d.o.o., OIB 53576212461, Britanski trg 3/2, 10000 Zagreb zastupanog po punomoćniku ZLATKO ŽMAR</item>
    </derivirana_varijabla>
  </DomainObject.Predmet.ProtuStrankaListFormatedWithAdressOIB>
  <DomainObject.Predmet.ProtuStrankaListNazivFormated>
    <izvorni_sadrzaj>
      <item>MZ-MONT, d.o.o.</item>
    </izvorni_sadrzaj>
    <derivirana_varijabla naziv="DomainObject.Predmet.ProtuStrankaListNazivFormated_1">
      <item>MZ-MONT, d.o.o.</item>
    </derivirana_varijabla>
  </DomainObject.Predmet.ProtuStrankaListNazivFormated>
  <DomainObject.Predmet.ProtuStrankaListNazivFormatedOIB>
    <izvorni_sadrzaj>
      <item>MZ-MONT, d.o.o., OIB 53576212461</item>
    </izvorni_sadrzaj>
    <derivirana_varijabla naziv="DomainObject.Predmet.ProtuStrankaListNazivFormatedOIB_1">
      <item>MZ-MONT, d.o.o., OIB 53576212461</item>
    </derivirana_varijabla>
  </DomainObject.Predmet.ProtuStrankaListNazivFormatedOIB>
  <DomainObject.Predmet.OstaliListFormated>
    <izvorni_sadrzaj>
      <item>ZLATKO ŽMAR punomoćnik sudionika u postupku MZ-MONT, d.o.o.</item>
    </izvorni_sadrzaj>
    <derivirana_varijabla naziv="DomainObject.Predmet.OstaliListFormated_1">
      <item>ZLATKO ŽMAR punomoćnik sudionika u postupku MZ-MONT, d.o.o.</item>
    </derivirana_varijabla>
  </DomainObject.Predmet.OstaliListFormated>
  <DomainObject.Predmet.OstaliListFormatedOIB>
    <izvorni_sadrzaj>
      <item>ZLATKO ŽMAR, OIB 37011400070 punomoćnik sudionika u postupku MZ-MONT, d.o.o.</item>
    </izvorni_sadrzaj>
    <derivirana_varijabla naziv="DomainObject.Predmet.OstaliListFormatedOIB_1">
      <item>ZLATKO ŽMAR, OIB 37011400070 punomoćnik sudionika u postupku MZ-MONT, d.o.o.</item>
    </derivirana_varijabla>
  </DomainObject.Predmet.OstaliListFormatedOIB>
  <DomainObject.Predmet.OstaliListFormatedWithAdress>
    <izvorni_sadrzaj>
      <item>ZLATKO ŽMAR, Britanski trg 3/2, 10000 Zagreb punomoćnik sudionika u postupku MZ-MONT, d.o.o.</item>
    </izvorni_sadrzaj>
    <derivirana_varijabla naziv="DomainObject.Predmet.OstaliListFormatedWithAdress_1">
      <item>ZLATKO ŽMAR, Britanski trg 3/2, 10000 Zagreb punomoćnik sudionika u postupku MZ-MONT, d.o.o.</item>
    </derivirana_varijabla>
  </DomainObject.Predmet.OstaliListFormatedWithAdress>
  <DomainObject.Predmet.OstaliListFormatedWithAdressOIB>
    <izvorni_sadrzaj>
      <item>ZLATKO ŽMAR, OIB 37011400070, Britanski trg 3/2, 10000 Zagreb punomoćnik sudionika u postupku MZ-MONT, d.o.o.</item>
    </izvorni_sadrzaj>
    <derivirana_varijabla naziv="DomainObject.Predmet.OstaliListFormatedWithAdressOIB_1">
      <item>ZLATKO ŽMAR, OIB 37011400070, Britanski trg 3/2, 10000 Zagreb punomoćnik sudionika u postupku MZ-MONT, d.o.o.</item>
    </derivirana_varijabla>
  </DomainObject.Predmet.OstaliListFormatedWithAdressOIB>
  <DomainObject.Predmet.OstaliListNazivFormated>
    <izvorni_sadrzaj>
      <item>ZLATKO ŽMAR</item>
    </izvorni_sadrzaj>
    <derivirana_varijabla naziv="DomainObject.Predmet.OstaliListNazivFormated_1">
      <item>ZLATKO ŽMAR</item>
    </derivirana_varijabla>
  </DomainObject.Predmet.OstaliListNazivFormated>
  <DomainObject.Predmet.OstaliListNazivFormatedOIB>
    <izvorni_sadrzaj>
      <item>ZLATKO ŽMAR, OIB 37011400070</item>
    </izvorni_sadrzaj>
    <derivirana_varijabla naziv="DomainObject.Predmet.OstaliListNazivFormatedOIB_1">
      <item>ZLATKO ŽMAR, OIB 37011400070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MZ-MONT, d.o.o.</izvorni_sadrzaj>
    <derivirana_varijabla naziv="DomainObject.Predmet.ProtustrankaIDrugi_1">MZ-MONT,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MZ-MONT, d.o.o., OIB 53576212461, Britanski trg 3/2, 10000 Zagreb</izvorni_sadrzaj>
    <derivirana_varijabla naziv="DomainObject.Predmet.ProtustrankaIDrugiAdressOIB_1">MZ-MONT, d.o.o., OIB 53576212461, Britanski trg 3/2,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MZ-MONT, d.o.o.</item>
      <item>ZLATKO ŽMAR</item>
    </izvorni_sadrzaj>
    <derivirana_varijabla naziv="DomainObject.Predmet.SudioniciListNaziv_1">
      <item>FINA Regionalni centar Zagreb</item>
      <item>MZ-MONT, d.o.o.</item>
      <item>ZLATKO ŽMAR</item>
    </derivirana_varijabla>
  </DomainObject.Predmet.SudioniciListNaziv>
  <DomainObject.Predmet.SudioniciListAdressOIB>
    <izvorni_sadrzaj>
      <item>FINA Regionalni centar Zagreb, OIB 85821130368, Trg svibanjskih žrtava 1995. 1,10000 Zagreb</item>
      <item>MZ-MONT, d.o.o., OIB 53576212461, Britanski trg 3/2,10000 Zagreb</item>
      <item>ZLATKO ŽMAR, OIB 37011400070, Britanski trg 3/2,10000 Zagreb</item>
    </izvorni_sadrzaj>
    <derivirana_varijabla naziv="DomainObject.Predmet.SudioniciListAdressOIB_1">
      <item>FINA Regionalni centar Zagreb, OIB 85821130368, Trg svibanjskih žrtava 1995. 1,10000 Zagreb</item>
      <item>MZ-MONT, d.o.o., OIB 53576212461, Britanski trg 3/2,10000 Zagreb</item>
      <item>ZLATKO ŽMAR, OIB 37011400070, Britanski trg 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53576212461</item>
      <item>, OIB 37011400070</item>
    </izvorni_sadrzaj>
    <derivirana_varijabla naziv="DomainObject.Predmet.SudioniciListNazivOIB_1">
      <item>, OIB 85821130368</item>
      <item>, OIB 53576212461</item>
      <item>, OIB 37011400070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1297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2016-02-17T09:11:00Z</dcterms:created>
  <dc:creator>ilukac</dc:creator>
  <cp:lastModifiedBy>Ksenija Nol</cp:lastModifiedBy>
  <cp:lastPrinted>2016-02-17T09:04:00Z</cp:lastPrinted>
  <dcterms:modified xmlns:xsi="http://www.w3.org/2001/XMLSchema-instance" xsi:type="dcterms:W3CDTF">2016-02-18T06:47:00Z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