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36519" w14:paraId="f936519" w:rsidRDefault="004B4D58" w:rsidP="004B4D58" w:rsidR="004B4D58" w:rsidRPr="00912B2C">
      <w:pPr>
        <w15:collapsed w:val="false"/>
      </w:pPr>
      <w:bookmarkStart w:name="_GoBack" w:id="0"/>
      <w:bookmarkEnd w:id="0"/>
      <w:r w:rsidRPr="00912B2C">
        <w:rPr>
          <w:noProof/>
          <w:lang w:eastAsia="hr-HR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2B2C">
        <w:tab/>
      </w:r>
      <w:r w:rsidRPr="00912B2C">
        <w:tab/>
      </w:r>
      <w:r w:rsidRPr="00912B2C">
        <w:tab/>
      </w:r>
      <w:r w:rsidRPr="00912B2C">
        <w:tab/>
      </w:r>
      <w:r w:rsidRPr="00912B2C">
        <w:tab/>
      </w:r>
      <w:r w:rsidRPr="00912B2C">
        <w:tab/>
      </w:r>
      <w:r w:rsidRPr="00912B2C">
        <w:tab/>
      </w:r>
      <w:r w:rsidRPr="00912B2C">
        <w:tab/>
      </w:r>
      <w:r w:rsidRPr="00912B2C">
        <w:tab/>
        <w:t>4 St-</w:t>
      </w:r>
      <w:r>
        <w:t>4857/16</w:t>
      </w:r>
    </w:p>
    <w:p w:rsidRDefault="004B4D58" w:rsidP="004B4D58" w:rsidR="004B4D58" w:rsidRPr="00912B2C">
      <w:r w:rsidRPr="00912B2C">
        <w:t xml:space="preserve">REPUBLIKA HRVATSKA  </w:t>
      </w:r>
    </w:p>
    <w:p w:rsidRDefault="004B4D58" w:rsidP="004B4D58" w:rsidR="004B4D58" w:rsidRPr="00912B2C">
      <w:r w:rsidRPr="00912B2C">
        <w:t xml:space="preserve">TRGOVAČKI SUD U ZAGREBU </w:t>
      </w:r>
    </w:p>
    <w:p w:rsidRDefault="004B4D58" w:rsidP="004B4D58" w:rsidR="004B4D58" w:rsidRPr="00912B2C">
      <w:r w:rsidRPr="00912B2C">
        <w:t xml:space="preserve">STALNA SLUŽBA </w:t>
      </w:r>
    </w:p>
    <w:p w:rsidRDefault="004B4D58" w:rsidP="004B4D58" w:rsidR="004B4D58" w:rsidRPr="00912B2C">
      <w:r w:rsidRPr="00912B2C">
        <w:t>Karlovac, Ljudevita Šestića 4</w:t>
      </w:r>
    </w:p>
    <w:p w:rsidRDefault="004B4D58" w:rsidP="004B4D58" w:rsidR="004B4D58" w:rsidRPr="00912B2C"/>
    <w:p w:rsidRDefault="004B4D58" w:rsidP="004B4D58" w:rsidR="004B4D58" w:rsidRPr="00912B2C">
      <w:pPr>
        <w:jc w:val="center"/>
      </w:pPr>
      <w:r w:rsidRPr="00912B2C">
        <w:t>R E P U B L I K A  H R V A T S K A</w:t>
      </w:r>
    </w:p>
    <w:p w:rsidRDefault="004B4D58" w:rsidP="004B4D58" w:rsidR="004B4D58" w:rsidRPr="00912B2C">
      <w:pPr>
        <w:jc w:val="center"/>
      </w:pPr>
      <w:r w:rsidRPr="00912B2C">
        <w:t>R J E Š E N J E</w:t>
      </w:r>
    </w:p>
    <w:p w:rsidRDefault="004B4D58" w:rsidP="004B4D58" w:rsidR="004B4D58" w:rsidRPr="00912B2C"/>
    <w:p w:rsidRDefault="004B4D58" w:rsidP="004B4D58" w:rsidR="005555B6" w:rsidRPr="00912B2C">
      <w:pPr>
        <w:pStyle w:val="Tijeloteksta"/>
        <w:rPr>
          <w:rFonts w:hAnsi="Times New Roman" w:ascii="Times New Roman"/>
          <w:szCs w:val="24"/>
        </w:rPr>
      </w:pPr>
      <w:r w:rsidRPr="00912B2C"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nad stečajnim dužnikom </w:t>
      </w:r>
      <w:r>
        <w:rPr>
          <w:rFonts w:hAnsi="Times New Roman" w:ascii="Times New Roman"/>
          <w:szCs w:val="24"/>
        </w:rPr>
        <w:t xml:space="preserve">Stečajna masa iza </w:t>
      </w:r>
      <w:r>
        <w:rPr>
          <w:rFonts w:hAnsi="Times New Roman" w:ascii="Times New Roman"/>
        </w:rPr>
        <w:t>PRIBANIĆ - d.o.o. u stečaju, Karlovac, Maksimilijana Vrhovca 5, OIB 16462464483</w:t>
      </w:r>
      <w:r w:rsidR="005555B6" w:rsidRPr="00912B2C">
        <w:rPr>
          <w:rFonts w:hAnsi="Times New Roman" w:ascii="Times New Roman"/>
          <w:szCs w:val="24"/>
        </w:rPr>
        <w:t xml:space="preserve">, dana </w:t>
      </w:r>
      <w:r>
        <w:rPr>
          <w:rFonts w:hAnsi="Times New Roman" w:ascii="Times New Roman"/>
          <w:szCs w:val="24"/>
        </w:rPr>
        <w:t>18. listopada</w:t>
      </w:r>
      <w:r w:rsidR="005555B6" w:rsidRPr="00912B2C">
        <w:rPr>
          <w:rFonts w:hAnsi="Times New Roman" w:ascii="Times New Roman"/>
          <w:szCs w:val="24"/>
        </w:rPr>
        <w:t xml:space="preserve"> 2016. godine </w:t>
      </w:r>
    </w:p>
    <w:p w:rsidRDefault="005555B6" w:rsidP="005555B6" w:rsidR="005555B6" w:rsidRPr="00912B2C">
      <w:pPr>
        <w:pStyle w:val="Tijeloteksta"/>
        <w:rPr>
          <w:rFonts w:hAnsi="Times New Roman" w:ascii="Times New Roman"/>
          <w:szCs w:val="24"/>
        </w:rPr>
      </w:pPr>
    </w:p>
    <w:p w:rsidRDefault="00423AE6" w:rsidP="00AB62F7" w:rsidR="00423AE6" w:rsidRPr="00912B2C">
      <w:pPr>
        <w:jc w:val="both"/>
      </w:pPr>
      <w:r w:rsidRPr="00912B2C">
        <w:tab/>
      </w:r>
      <w:r w:rsidRPr="00912B2C">
        <w:tab/>
      </w:r>
      <w:r w:rsidRPr="00912B2C">
        <w:tab/>
      </w:r>
      <w:r w:rsidRPr="00912B2C">
        <w:tab/>
      </w:r>
      <w:r w:rsidR="00AB62F7" w:rsidRPr="00912B2C">
        <w:tab/>
      </w:r>
      <w:r w:rsidR="004E5DB3" w:rsidRPr="00912B2C">
        <w:t>r i j e š i o</w:t>
      </w:r>
      <w:r w:rsidRPr="00912B2C">
        <w:t xml:space="preserve">   j e</w:t>
      </w:r>
    </w:p>
    <w:p w:rsidRDefault="00423AE6" w:rsidP="00AB62F7" w:rsidR="00423AE6" w:rsidRPr="00912B2C">
      <w:pPr>
        <w:jc w:val="both"/>
      </w:pPr>
      <w:r w:rsidRPr="00912B2C">
        <w:tab/>
      </w:r>
    </w:p>
    <w:p w:rsidRDefault="004E5DB3" w:rsidP="00364601" w:rsidR="004E5DB3" w:rsidRPr="00912B2C">
      <w:pPr>
        <w:numPr>
          <w:ilvl w:val="0"/>
          <w:numId w:val="1"/>
        </w:numPr>
        <w:jc w:val="both"/>
      </w:pPr>
      <w:r w:rsidRPr="00912B2C">
        <w:t xml:space="preserve">U stečajnom postupku nad stečajnim dužnikom </w:t>
      </w:r>
      <w:r w:rsidR="004B4D58">
        <w:t>Stečajna masa iza PRIBANIĆ - d.o.o. u stečaju, Karlovac, Maksimilijana Vrhovca 5, OIB 16462464483</w:t>
      </w:r>
      <w:r w:rsidR="00912B2C" w:rsidRPr="00912B2C">
        <w:t>,</w:t>
      </w:r>
      <w:r w:rsidR="0037170A" w:rsidRPr="00912B2C">
        <w:t xml:space="preserve"> s danom </w:t>
      </w:r>
      <w:r w:rsidR="00912B2C">
        <w:t>1</w:t>
      </w:r>
      <w:r w:rsidR="004B4D58">
        <w:t>8</w:t>
      </w:r>
      <w:r w:rsidR="00912B2C">
        <w:t xml:space="preserve">. listopada 2016. </w:t>
      </w:r>
      <w:r w:rsidRPr="00912B2C">
        <w:t xml:space="preserve">godine razrješava se dužnosti stečajni upravitelj </w:t>
      </w:r>
      <w:r w:rsidR="0037170A" w:rsidRPr="00912B2C">
        <w:t xml:space="preserve">Vladimir </w:t>
      </w:r>
      <w:r w:rsidR="00912B2C">
        <w:t>Špehar</w:t>
      </w:r>
      <w:r w:rsidR="0037170A" w:rsidRPr="00912B2C">
        <w:t xml:space="preserve">, dipl. oec. iz Karlovca, </w:t>
      </w:r>
      <w:r w:rsidR="00912B2C" w:rsidRPr="00912B2C">
        <w:t>M. Vrhovca 5</w:t>
      </w:r>
      <w:r w:rsidR="00F00A3B" w:rsidRPr="00912B2C">
        <w:t>.</w:t>
      </w:r>
    </w:p>
    <w:p w:rsidRDefault="004E5DB3" w:rsidP="004E5DB3" w:rsidR="004E5DB3" w:rsidRPr="00912B2C">
      <w:pPr>
        <w:jc w:val="both"/>
      </w:pPr>
      <w:r w:rsidRPr="00912B2C">
        <w:t xml:space="preserve"> </w:t>
      </w:r>
    </w:p>
    <w:p w:rsidRDefault="004E5DB3" w:rsidP="00364601" w:rsidR="004E5DB3" w:rsidRPr="00912B2C">
      <w:pPr>
        <w:numPr>
          <w:ilvl w:val="0"/>
          <w:numId w:val="1"/>
        </w:numPr>
        <w:jc w:val="both"/>
      </w:pPr>
      <w:r w:rsidRPr="00912B2C">
        <w:t xml:space="preserve">Za novog stečajnog upravitelja u stečajnom postupku nad stečajnim  dužnikom </w:t>
      </w:r>
      <w:r w:rsidR="004B4D58">
        <w:t>Stečajna masa iza PRIBANIĆ - d.o.o. u stečaju, Karlovac, Maksimilijana Vrhovca 5, OIB 16462464483</w:t>
      </w:r>
      <w:r w:rsidR="00F00A3B" w:rsidRPr="00912B2C">
        <w:t>, s</w:t>
      </w:r>
      <w:r w:rsidRPr="00912B2C">
        <w:t xml:space="preserve"> danom </w:t>
      </w:r>
      <w:r w:rsidR="004B4D58">
        <w:t>18. listopada 2016</w:t>
      </w:r>
      <w:r w:rsidRPr="00912B2C">
        <w:t xml:space="preserve">. godine imenuje se </w:t>
      </w:r>
      <w:r w:rsidR="00912B2C" w:rsidRPr="00733016">
        <w:t>Jasna Brajdić, dipl. oec., iz Duge Rese, Donje Mrzlo Polje 96, OIB 02189566674</w:t>
      </w:r>
      <w:r w:rsidR="0037170A" w:rsidRPr="00912B2C">
        <w:t>.</w:t>
      </w:r>
    </w:p>
    <w:p w:rsidRDefault="004E5DB3" w:rsidP="004E5DB3" w:rsidR="004E5DB3" w:rsidRPr="00912B2C">
      <w:pPr>
        <w:jc w:val="both"/>
      </w:pPr>
    </w:p>
    <w:p w:rsidRDefault="004E5DB3" w:rsidP="00364601" w:rsidR="004E5DB3" w:rsidRPr="00912B2C">
      <w:pPr>
        <w:numPr>
          <w:ilvl w:val="0"/>
          <w:numId w:val="1"/>
        </w:numPr>
        <w:jc w:val="both"/>
      </w:pPr>
      <w:r w:rsidRPr="00912B2C">
        <w:t>Razriješeni i novoimenovani stečajni upravitelj obavit će primopredaju dužnosti u roku od 3 dana i o tome podnijeti izvješće stečajnom sucu.</w:t>
      </w:r>
    </w:p>
    <w:p w:rsidRDefault="004E5DB3" w:rsidP="004E5DB3" w:rsidR="004E5DB3" w:rsidRPr="00912B2C">
      <w:pPr>
        <w:jc w:val="both"/>
      </w:pPr>
    </w:p>
    <w:p w:rsidRDefault="004E5DB3" w:rsidP="00364601" w:rsidR="004E5DB3" w:rsidRPr="00912B2C">
      <w:pPr>
        <w:numPr>
          <w:ilvl w:val="0"/>
          <w:numId w:val="1"/>
        </w:numPr>
        <w:jc w:val="both"/>
      </w:pPr>
      <w:r w:rsidRPr="00912B2C">
        <w:t>Razriješeni stečajni upravitelj</w:t>
      </w:r>
      <w:r w:rsidR="00F00A3B" w:rsidRPr="00912B2C">
        <w:t xml:space="preserve"> obvezuje se vratiti ispravu o ime</w:t>
      </w:r>
      <w:r w:rsidR="00652A45" w:rsidRPr="00912B2C">
        <w:t>novanju stečajnog upravitelja</w:t>
      </w:r>
      <w:r w:rsidR="00F00A3B" w:rsidRPr="00912B2C">
        <w:t xml:space="preserve">. </w:t>
      </w:r>
      <w:r w:rsidRPr="00912B2C">
        <w:t xml:space="preserve"> </w:t>
      </w:r>
      <w:r w:rsidR="00F00A3B" w:rsidRPr="00912B2C">
        <w:t xml:space="preserve"> </w:t>
      </w:r>
    </w:p>
    <w:p w:rsidRDefault="004E5DB3" w:rsidP="004E5DB3" w:rsidR="004E5DB3" w:rsidRPr="00912B2C">
      <w:pPr>
        <w:jc w:val="both"/>
      </w:pPr>
    </w:p>
    <w:p w:rsidRDefault="00655DBA" w:rsidP="00655DBA" w:rsidR="00655DBA" w:rsidRPr="00912B2C">
      <w:pPr>
        <w:ind w:left="3600"/>
        <w:jc w:val="both"/>
      </w:pPr>
      <w:r w:rsidRPr="00912B2C">
        <w:t>Obrazloženje</w:t>
      </w:r>
    </w:p>
    <w:p w:rsidRDefault="00655DBA" w:rsidP="00655DBA" w:rsidR="00655DBA" w:rsidRPr="00912B2C">
      <w:pPr>
        <w:jc w:val="both"/>
      </w:pPr>
    </w:p>
    <w:p w:rsidRDefault="00565B02" w:rsidP="00655DBA" w:rsidR="004B4D58">
      <w:pPr>
        <w:jc w:val="both"/>
      </w:pPr>
      <w:r>
        <w:tab/>
        <w:t xml:space="preserve">Za stečajnog upravitelja </w:t>
      </w:r>
      <w:r w:rsidR="004B4D58">
        <w:t>Stečajna masa iza PRIBANIĆ - d.o.o. u stečaju, Karlovac, Maksimilijana Vrhovca 5, OIB 16462464483</w:t>
      </w:r>
      <w:r>
        <w:t xml:space="preserve">, imenovan je Vladimir Špehar, iz Karlovca, M. Vrhovca 5, </w:t>
      </w:r>
      <w:r w:rsidR="004B4D58">
        <w:t>koji uslijed teške bolesti nije u mogućnosti vršiti dužnost stečajnog upravitelja u ovom postupku.</w:t>
      </w:r>
    </w:p>
    <w:p w:rsidRDefault="00655DBA" w:rsidP="00655DBA" w:rsidR="00565B02">
      <w:pPr>
        <w:jc w:val="both"/>
      </w:pPr>
      <w:r w:rsidRPr="00912B2C">
        <w:tab/>
      </w:r>
    </w:p>
    <w:p w:rsidRDefault="00056DEA" w:rsidP="00565B02" w:rsidR="00DD4D49">
      <w:pPr>
        <w:ind w:firstLine="720"/>
        <w:jc w:val="both"/>
      </w:pPr>
      <w:r>
        <w:t xml:space="preserve">Slijedom navedenog, sud je primjenom odredbe čl. 91. st. 2. </w:t>
      </w:r>
      <w:r w:rsidR="00D160E1" w:rsidRPr="00912B2C">
        <w:t xml:space="preserve">Stečajnog zakona </w:t>
      </w:r>
      <w:r w:rsidR="00DD4D49">
        <w:t xml:space="preserve">(Narodne novine broj 71/15, dalje u tekstu: SZ-a, a koji se sukladno čl. 441. st. 2. istog </w:t>
      </w:r>
      <w:r w:rsidR="00DD4D49">
        <w:lastRenderedPageBreak/>
        <w:t xml:space="preserve">Zakona primjenjuje na postupke koji su u tijeku) </w:t>
      </w:r>
      <w:r>
        <w:t xml:space="preserve">razriješio po službenoj dužnosti stečajnog upravitelja Vladimira Špehara, a sukladno odredbi stavka 8. istog članka sud je </w:t>
      </w:r>
      <w:r w:rsidR="00DD4D49">
        <w:t xml:space="preserve">rješenjem o razrješenju stečajnog upravitelja </w:t>
      </w:r>
      <w:r>
        <w:t>ujedno donio</w:t>
      </w:r>
      <w:r w:rsidR="00DD4D49">
        <w:t xml:space="preserve"> odluku o imenova</w:t>
      </w:r>
      <w:r>
        <w:t xml:space="preserve">nju novog stečajnog upravitelja, te je imenovao za stečajnog upravitelja Jasnu Brajdić, dipl. oec. </w:t>
      </w:r>
    </w:p>
    <w:p w:rsidRDefault="00DD4D49" w:rsidP="00565B02" w:rsidR="00DD4D49">
      <w:pPr>
        <w:ind w:firstLine="720"/>
        <w:jc w:val="both"/>
      </w:pPr>
    </w:p>
    <w:p w:rsidRDefault="003E5B5D" w:rsidP="00655DBA" w:rsidR="003E5B5D" w:rsidRPr="00912B2C">
      <w:pPr>
        <w:jc w:val="both"/>
      </w:pPr>
      <w:r w:rsidRPr="00912B2C">
        <w:tab/>
        <w:t xml:space="preserve">Slijedom navedenog, valjalo je riješiti kao u izreci ovog rješenja.  </w:t>
      </w:r>
    </w:p>
    <w:p w:rsidRDefault="003E5B5D" w:rsidP="00E96E6D" w:rsidR="002577C3" w:rsidRPr="00912B2C">
      <w:pPr>
        <w:jc w:val="both"/>
      </w:pPr>
      <w:r w:rsidRPr="00912B2C">
        <w:t xml:space="preserve"> </w:t>
      </w:r>
    </w:p>
    <w:p w:rsidRDefault="002577C3" w:rsidP="00E96E6D" w:rsidR="002577C3" w:rsidRPr="00912B2C">
      <w:pPr>
        <w:jc w:val="both"/>
      </w:pPr>
      <w:r w:rsidRPr="00912B2C">
        <w:tab/>
      </w:r>
      <w:r w:rsidRPr="00912B2C">
        <w:tab/>
      </w:r>
      <w:r w:rsidRPr="00912B2C">
        <w:tab/>
        <w:t xml:space="preserve">U Karlovcu </w:t>
      </w:r>
      <w:r w:rsidR="00D160E1" w:rsidRPr="00912B2C">
        <w:t>1</w:t>
      </w:r>
      <w:r w:rsidR="004B4D58">
        <w:t>8</w:t>
      </w:r>
      <w:r w:rsidR="00D160E1" w:rsidRPr="00912B2C">
        <w:t xml:space="preserve">. </w:t>
      </w:r>
      <w:r w:rsidR="00565B02">
        <w:t>listopada 2016</w:t>
      </w:r>
      <w:r w:rsidR="00D160E1" w:rsidRPr="00912B2C">
        <w:t>.</w:t>
      </w:r>
      <w:r w:rsidRPr="00912B2C">
        <w:t xml:space="preserve"> godine</w:t>
      </w:r>
    </w:p>
    <w:p w:rsidRDefault="00AB62F7" w:rsidP="00434774" w:rsidR="00881DAB" w:rsidRPr="00912B2C">
      <w:pPr>
        <w:jc w:val="both"/>
      </w:pPr>
      <w:r w:rsidRPr="00912B2C">
        <w:tab/>
      </w:r>
      <w:r w:rsidR="00423AE6" w:rsidRPr="00912B2C">
        <w:t xml:space="preserve"> </w:t>
      </w:r>
    </w:p>
    <w:p w:rsidRDefault="00DB2868" w:rsidP="00434774" w:rsidR="00DB2868" w:rsidRPr="00912B2C">
      <w:pPr>
        <w:jc w:val="both"/>
      </w:pPr>
      <w:r w:rsidRPr="00912B2C">
        <w:t xml:space="preserve">                                                                         </w:t>
      </w:r>
      <w:r w:rsidR="004E5DB3" w:rsidRPr="00912B2C">
        <w:t xml:space="preserve">                       </w:t>
      </w:r>
      <w:r w:rsidR="00565B02">
        <w:t xml:space="preserve">                  </w:t>
      </w:r>
      <w:r w:rsidR="003B02D7" w:rsidRPr="00912B2C">
        <w:t xml:space="preserve">  </w:t>
      </w:r>
      <w:r w:rsidR="004E5DB3" w:rsidRPr="00912B2C">
        <w:t>Stečajni s</w:t>
      </w:r>
      <w:r w:rsidRPr="00912B2C">
        <w:t>udac:</w:t>
      </w:r>
    </w:p>
    <w:p w:rsidRDefault="00DB2868" w:rsidP="00434774" w:rsidR="00652A45" w:rsidRPr="00912B2C">
      <w:pPr>
        <w:jc w:val="both"/>
      </w:pPr>
      <w:r w:rsidRPr="00912B2C">
        <w:t xml:space="preserve">                                                                                             </w:t>
      </w:r>
      <w:r w:rsidR="00565B02">
        <w:t xml:space="preserve">                </w:t>
      </w:r>
      <w:r w:rsidR="00421DDE" w:rsidRPr="00912B2C">
        <w:t>Goranka Boljkovac</w:t>
      </w:r>
      <w:r w:rsidR="00652A45" w:rsidRPr="00912B2C">
        <w:t>,v.r.</w:t>
      </w:r>
    </w:p>
    <w:p w:rsidRDefault="00652A45" w:rsidP="00434774" w:rsidR="00652A45" w:rsidRPr="00912B2C">
      <w:pPr>
        <w:jc w:val="both"/>
      </w:pPr>
    </w:p>
    <w:p w:rsidRDefault="00652A45" w:rsidP="00434774" w:rsidR="00652A45" w:rsidRPr="00912B2C">
      <w:pPr>
        <w:jc w:val="both"/>
      </w:pPr>
      <w:r w:rsidRPr="00912B2C">
        <w:t xml:space="preserve">                                                                                            </w:t>
      </w:r>
      <w:r w:rsidR="00565B02">
        <w:t xml:space="preserve">                   </w:t>
      </w:r>
      <w:r w:rsidRPr="00912B2C">
        <w:t xml:space="preserve">  Za točnost otpravka-</w:t>
      </w:r>
    </w:p>
    <w:p w:rsidRDefault="00652A45" w:rsidP="00434774" w:rsidR="00652A45" w:rsidRPr="00912B2C">
      <w:pPr>
        <w:jc w:val="both"/>
      </w:pPr>
      <w:r w:rsidRPr="00912B2C">
        <w:t xml:space="preserve">                                                                                            </w:t>
      </w:r>
      <w:r w:rsidR="00565B02">
        <w:t xml:space="preserve">                  </w:t>
      </w:r>
      <w:r w:rsidRPr="00912B2C">
        <w:t xml:space="preserve">   ovlašteni službenik:</w:t>
      </w:r>
    </w:p>
    <w:p w:rsidRDefault="00652A45" w:rsidP="00434774" w:rsidR="00881DAB" w:rsidRPr="00912B2C">
      <w:pPr>
        <w:jc w:val="both"/>
      </w:pPr>
      <w:r w:rsidRPr="00912B2C">
        <w:t xml:space="preserve">                                                                                                  </w:t>
      </w:r>
      <w:r w:rsidR="00565B02">
        <w:t xml:space="preserve">                 Renata Klokočki</w:t>
      </w:r>
      <w:r w:rsidR="00D160E1" w:rsidRPr="00912B2C">
        <w:t xml:space="preserve"> </w:t>
      </w:r>
    </w:p>
    <w:p w:rsidRDefault="003E5B5D" w:rsidP="00434774" w:rsidR="003E5B5D" w:rsidRPr="00912B2C">
      <w:pPr>
        <w:jc w:val="both"/>
      </w:pPr>
    </w:p>
    <w:p w:rsidRDefault="00C1564B" w:rsidP="00434774" w:rsidR="003E5B5D" w:rsidRPr="00912B2C">
      <w:pPr>
        <w:jc w:val="both"/>
      </w:pPr>
      <w:r w:rsidRPr="00912B2C">
        <w:t xml:space="preserve"> </w:t>
      </w:r>
    </w:p>
    <w:p w:rsidRDefault="00421DDE" w:rsidP="00434774" w:rsidR="00881DAB" w:rsidRPr="00912B2C">
      <w:pPr>
        <w:jc w:val="both"/>
      </w:pPr>
      <w:r w:rsidRPr="00912B2C">
        <w:t>UPUTA O PRVNOM LIJEKU:</w:t>
      </w:r>
    </w:p>
    <w:p w:rsidRDefault="00421DDE" w:rsidP="00434774" w:rsidR="00421DDE" w:rsidRPr="00912B2C">
      <w:pPr>
        <w:jc w:val="both"/>
      </w:pPr>
      <w:r w:rsidRPr="00912B2C">
        <w:t xml:space="preserve">Protiv rješenja o razrješenju stečajnog upravitelja </w:t>
      </w:r>
    </w:p>
    <w:p w:rsidRDefault="00421DDE" w:rsidP="00434774" w:rsidR="00421DDE" w:rsidRPr="00912B2C">
      <w:pPr>
        <w:jc w:val="both"/>
      </w:pPr>
      <w:r w:rsidRPr="00912B2C">
        <w:t xml:space="preserve">pravo na žalbu imaju samo stečajni vjerovnici, u </w:t>
      </w:r>
    </w:p>
    <w:p w:rsidRDefault="00421DDE" w:rsidP="00434774" w:rsidR="009C5DC2" w:rsidRPr="00912B2C">
      <w:pPr>
        <w:jc w:val="both"/>
      </w:pPr>
      <w:r w:rsidRPr="00912B2C">
        <w:t xml:space="preserve">roku od </w:t>
      </w:r>
      <w:r w:rsidR="009C5DC2" w:rsidRPr="00912B2C">
        <w:t>8 dana.</w:t>
      </w:r>
    </w:p>
    <w:p w:rsidRDefault="00DB2868" w:rsidP="00DB2868" w:rsidR="00DB2868"/>
    <w:p w:rsidRDefault="00D023FF" w:rsidP="00DB2868" w:rsidR="00D023FF" w:rsidRPr="00912B2C"/>
    <w:sectPr w:rsidSect="003E5B5D" w:rsidR="00D023FF" w:rsidRPr="00912B2C">
      <w:headerReference w:type="even" r:id="rId10"/>
      <w:headerReference w:type="default" r:id="rId11"/>
      <w:pgSz w:h="15840" w:w="12240"/>
      <w:pgMar w:gutter="0" w:footer="708" w:header="708" w:left="180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D1B" w:rsidR="00AC2D1B">
      <w:r>
        <w:separator/>
      </w:r>
    </w:p>
  </w:endnote>
  <w:endnote w:id="0" w:type="continuationSeparator">
    <w:p w:rsidRDefault="00AC2D1B" w:rsidR="00AC2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D1B" w:rsidR="00AC2D1B">
      <w:r>
        <w:separator/>
      </w:r>
    </w:p>
  </w:footnote>
  <w:footnote w:id="0" w:type="continuationSeparator">
    <w:p w:rsidRDefault="00AC2D1B" w:rsidR="00AC2D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04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 4St-</w:t>
    </w:r>
    <w:r w:rsidR="00056DEA">
      <w:t>4857/16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56DEA"/>
    <w:rsid w:val="000D35B7"/>
    <w:rsid w:val="001273E7"/>
    <w:rsid w:val="00140ECC"/>
    <w:rsid w:val="00171044"/>
    <w:rsid w:val="0019601E"/>
    <w:rsid w:val="00207C03"/>
    <w:rsid w:val="00232D0B"/>
    <w:rsid w:val="002462C0"/>
    <w:rsid w:val="002577C3"/>
    <w:rsid w:val="00263D84"/>
    <w:rsid w:val="00276CC5"/>
    <w:rsid w:val="00281A9B"/>
    <w:rsid w:val="002A0A9C"/>
    <w:rsid w:val="002A4F1E"/>
    <w:rsid w:val="002B0804"/>
    <w:rsid w:val="00364601"/>
    <w:rsid w:val="0037170A"/>
    <w:rsid w:val="003B02D7"/>
    <w:rsid w:val="003B0CB3"/>
    <w:rsid w:val="003E5B5D"/>
    <w:rsid w:val="003F2D01"/>
    <w:rsid w:val="00413100"/>
    <w:rsid w:val="00421DDE"/>
    <w:rsid w:val="00423AE6"/>
    <w:rsid w:val="00434774"/>
    <w:rsid w:val="0044029A"/>
    <w:rsid w:val="004724CE"/>
    <w:rsid w:val="004B4D58"/>
    <w:rsid w:val="004D324D"/>
    <w:rsid w:val="004E5DB3"/>
    <w:rsid w:val="00507DDD"/>
    <w:rsid w:val="005555B6"/>
    <w:rsid w:val="00556418"/>
    <w:rsid w:val="00565B02"/>
    <w:rsid w:val="005920AF"/>
    <w:rsid w:val="005D641D"/>
    <w:rsid w:val="006107A4"/>
    <w:rsid w:val="0062412E"/>
    <w:rsid w:val="00652A45"/>
    <w:rsid w:val="00655DBA"/>
    <w:rsid w:val="006A7832"/>
    <w:rsid w:val="006F6645"/>
    <w:rsid w:val="0070635D"/>
    <w:rsid w:val="00746B0E"/>
    <w:rsid w:val="00861737"/>
    <w:rsid w:val="00877EA5"/>
    <w:rsid w:val="00881DAB"/>
    <w:rsid w:val="008A7161"/>
    <w:rsid w:val="008E0C77"/>
    <w:rsid w:val="00912B2C"/>
    <w:rsid w:val="00962E0B"/>
    <w:rsid w:val="00970265"/>
    <w:rsid w:val="0099714B"/>
    <w:rsid w:val="009C5DC2"/>
    <w:rsid w:val="009E371C"/>
    <w:rsid w:val="009E3BCA"/>
    <w:rsid w:val="00A41C90"/>
    <w:rsid w:val="00A41D04"/>
    <w:rsid w:val="00AA6BFB"/>
    <w:rsid w:val="00AB62F7"/>
    <w:rsid w:val="00AC0AF1"/>
    <w:rsid w:val="00AC2D1B"/>
    <w:rsid w:val="00AE4AAA"/>
    <w:rsid w:val="00B13DF9"/>
    <w:rsid w:val="00B46A94"/>
    <w:rsid w:val="00B55BAE"/>
    <w:rsid w:val="00B579FC"/>
    <w:rsid w:val="00B724C4"/>
    <w:rsid w:val="00BE7A4B"/>
    <w:rsid w:val="00C127A3"/>
    <w:rsid w:val="00C1564B"/>
    <w:rsid w:val="00C40B05"/>
    <w:rsid w:val="00C66DB3"/>
    <w:rsid w:val="00C95524"/>
    <w:rsid w:val="00CD3557"/>
    <w:rsid w:val="00CE37EA"/>
    <w:rsid w:val="00CF048A"/>
    <w:rsid w:val="00CF7B5D"/>
    <w:rsid w:val="00D023FF"/>
    <w:rsid w:val="00D0357C"/>
    <w:rsid w:val="00D160E1"/>
    <w:rsid w:val="00DB240F"/>
    <w:rsid w:val="00DB2868"/>
    <w:rsid w:val="00DD4D49"/>
    <w:rsid w:val="00E04BBF"/>
    <w:rsid w:val="00E12E12"/>
    <w:rsid w:val="00E204C0"/>
    <w:rsid w:val="00E40C4B"/>
    <w:rsid w:val="00E96E6D"/>
    <w:rsid w:val="00F00A3B"/>
    <w:rsid w:val="00F223B0"/>
    <w:rsid w:val="00F24725"/>
    <w:rsid w:val="00F91300"/>
    <w:rsid w:val="00FC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hAnsi="Verdana" w:ascii="Verdana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5555B6"/>
    <w:rPr>
      <w:rFonts w:hAnsi="Verdana" w:asci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55B6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F04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4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4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4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4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ascii="Verdana" w:hAnsi="Verdana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5555B6"/>
    <w:rPr>
      <w:rFonts w:ascii="Verdana" w:hAns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55B6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F04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4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4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4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4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4857</izvorni_sadrzaj>
    <derivirana_varijabla naziv="DomainObject.Predmet.Broj_1">4857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steč.postupka</izvorni_sadrzaj>
    <derivirana_varijabla naziv="DomainObject.Predmet.Opis_1">Prijedlog za otvaranje steč.postupka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St-4857/2016</izvorni_sadrzaj>
    <derivirana_varijabla naziv="DomainObject.Predmet.OznakaBroj_1">St-4857/2016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PRIBANIĆ - društvo s ograničenom odgovornošću za prijevoz robe, ugostiteljstvo i trgovinu "u stečaju"</izvorni_sadrzaj>
    <derivirana_varijabla naziv="DomainObject.Predmet.ProtustrankaFormated_1">  Stečajna masa iza PRIBANIĆ - društvo s ograničenom odgovornošću za prijevoz robe, ugostiteljstvo i trgovinu "u stečaju"</derivirana_varijabla>
  </DomainObject.Predmet.ProtustrankaFormated>
  <DomainObject.Predmet.ProtustrankaFormatedOIB>
    <izvorni_sadrzaj>  Stečajna masa iza PRIBANIĆ - društvo s ograničenom odgovornošću za prijevoz robe, ugostiteljstvo i trgovinu "u stečaju", OIB 16462464483</izvorni_sadrzaj>
    <derivirana_varijabla naziv="DomainObject.Predmet.ProtustrankaFormatedOIB_1">  Stečajna masa iza PRIBANIĆ - društvo s ograničenom odgovornošću za prijevoz robe, ugostiteljstvo i trgovinu "u stečaju", OIB 16462464483</derivirana_varijabla>
  </DomainObject.Predmet.ProtustrankaFormatedOIB>
  <DomainObject.Predmet.ProtustrankaFormatedWithAdress>
    <izvorni_sadrzaj> Stečajna masa iza PRIBANIĆ - društvo s ograničenom odgovornošću za prijevoz robe, ugostiteljstvo i trgovinu "u stečaju", Maksimilijana Vrhovca 5, 47000 Karlovac</izvorni_sadrzaj>
    <derivirana_varijabla naziv="DomainObject.Predmet.ProtustrankaFormatedWithAdress_1"> Stečajna masa iza PRIBANIĆ - društvo s ograničenom odgovornošću za prijevoz robe, ugostiteljstvo i trgovinu "u stečaju", Maksimilijana Vrhovca 5, 47000 Karlovac</derivirana_varijabla>
  </DomainObject.Predmet.ProtustrankaFormatedWithAdress>
  <DomainObject.Predmet.ProtustrankaFormatedWithAdressOIB>
    <izvorni_sadrzaj> Stečajna masa iza PRIBANIĆ - društvo s ograničenom odgovornošću za prijevoz robe, ugostiteljstvo i trgovinu "u stečaju", OIB 16462464483, Maksimilijana Vrhovca 5, 47000 Karlovac</izvorni_sadrzaj>
    <derivirana_varijabla naziv="DomainObject.Predmet.ProtustrankaFormatedWithAdressOIB_1"> Stečajna masa iza PRIBANIĆ - društvo s ograničenom odgovornošću za prijevoz robe, ugostiteljstvo i trgovinu "u stečaju", OIB 16462464483, Maksimilijana Vrhovca 5, 47000 Karlovac</derivirana_varijabla>
  </DomainObject.Predmet.ProtustrankaFormatedWithAdressOIB>
  <DomainObject.Predmet.ProtustrankaWithAdress>
    <izvorni_sadrzaj>Stečajna masa iza PRIBANIĆ - društvo s ograničenom odgovornošću za prijevoz robe, ugostiteljstvo i trgovinu "u stečaju" Maksimilijana Vrhovca 5, 47000 Karlovac</izvorni_sadrzaj>
    <derivirana_varijabla naziv="DomainObject.Predmet.ProtustrankaWithAdress_1">Stečajna masa iza PRIBANIĆ - društvo s ograničenom odgovornošću za prijevoz robe, ugostiteljstvo i trgovinu "u stečaju" Maksimilijana Vrhovca 5, 47000 Karlovac</derivirana_varijabla>
  </DomainObject.Predmet.ProtustrankaWithAdress>
  <DomainObject.Predmet.ProtustrankaWithAdressOIB>
    <izvorni_sadrzaj>Stečajna masa iza PRIBANIĆ - društvo s ograničenom odgovornošću za prijevoz robe, ugostiteljstvo i trgovinu "u stečaju", OIB 16462464483, Maksimilijana Vrhovca 5, 47000 Karlovac</izvorni_sadrzaj>
    <derivirana_varijabla naziv="DomainObject.Predmet.ProtustrankaWithAdressOIB_1">Stečajna masa iza PRIBANIĆ - društvo s ograničenom odgovornošću za prijevoz robe, ugostiteljstvo i trgovinu "u stečaju", OIB 16462464483, Maksimilijana Vrhovca 5, 47000 Karlovac</derivirana_varijabla>
  </DomainObject.Predmet.ProtustrankaWithAdressOIB>
  <DomainObject.Predmet.ProtustrankaNazivFormated>
    <izvorni_sadrzaj>Stečajna masa iza PRIBANIĆ - društvo s ograničenom odgovornošću za prijevoz robe, ugostiteljstvo i trgovinu "u stečaju"</izvorni_sadrzaj>
    <derivirana_varijabla naziv="DomainObject.Predmet.ProtustrankaNazivFormated_1">Stečajna masa iza PRIBANIĆ - društvo s ograničenom odgovornošću za prijevoz robe, ugostiteljstvo i trgovinu "u stečaju"</derivirana_varijabla>
  </DomainObject.Predmet.ProtustrankaNazivFormated>
  <DomainObject.Predmet.ProtustrankaNazivFormatedOIB>
    <izvorni_sadrzaj>Stečajna masa iza PRIBANIĆ - društvo s ograničenom odgovornošću za prijevoz robe, ugostiteljstvo i trgovinu "u stečaju", OIB 16462464483</izvorni_sadrzaj>
    <derivirana_varijabla naziv="DomainObject.Predmet.ProtustrankaNazivFormatedOIB_1">Stečajna masa iza PRIBANIĆ - društvo s ograničenom odgovornošću za prijevoz robe, ugostiteljstvo i trgovinu "u stečaju", OIB 16462464483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FINANCIJA,POREZNA UPRAVA,PODRUČNI URED KARLOVAC; PONUDITELJ-OSTALO; PILANA PRIBANIĆ d.o.o. za proizvodnju, trgovinu i usluge</izvorni_sadrzaj>
    <derivirana_varijabla naziv="DomainObject.Predmet.StrankaFormated_1">  RH,MINISTARSTVO FINANCIJA,POREZNA UPRAVA,PODRUČNI URED KARLOVAC; PONUDITELJ-OSTALO; PILANA PRIBANIĆ d.o.o. za proizvodnju, trgovinu i usluge</derivirana_varijabla>
  </DomainObject.Predmet.StrankaFormated>
  <DomainObject.Predmet.StrankaFormatedOIB>
    <izvorni_sadrzaj>  RH,MINISTARSTVO FINANCIJA,POREZNA UPRAVA,PODRUČNI URED KARLOVAC, OIB 18683136487; PONUDITELJ-OSTALO; PILANA PRIBANIĆ d.o.o. za proizvodnju, trgovinu i usluge, OIB 72775481140</izvorni_sadrzaj>
    <derivirana_varijabla naziv="DomainObject.Predmet.StrankaFormatedOIB_1">  RH,MINISTARSTVO FINANCIJA,POREZNA UPRAVA,PODRUČNI URED KARLOVAC, OIB 18683136487; PONUDITELJ-OSTALO; PILANA PRIBANIĆ d.o.o. za proizvodnju, trgovinu i usluge, OIB 72775481140</derivirana_varijabla>
  </DomainObject.Predmet.StrankaFormatedOIB>
  <DomainObject.Predmet.StrankaFormatedWithAdress>
    <izvorni_sadrzaj> RH,MINISTARSTVO FINANCIJA,POREZNA UPRAVA,PODRUČNI URED KARLOVAC; PONUDITELJ-OSTALO; PILANA PRIBANIĆ d.o.o. za proizvodnju, trgovinu i usluge, Linije 2 G, 47300 Tounj</izvorni_sadrzaj>
    <derivirana_varijabla naziv="DomainObject.Predmet.StrankaFormatedWithAdress_1"> RH,MINISTARSTVO FINANCIJA,POREZNA UPRAVA,PODRUČNI URED KARLOVAC; PONUDITELJ-OSTALO; PILANA PRIBANIĆ d.o.o. za proizvodnju, trgovinu i usluge, Linije 2 G, 47300 Tounj</derivirana_varijabla>
  </DomainObject.Predmet.StrankaFormatedWithAdress>
  <DomainObject.Predmet.StrankaFormatedWithAdressOIB>
    <izvorni_sadrzaj> RH,MINISTARSTVO FINANCIJA,POREZNA UPRAVA,PODRUČNI URED KARLOVAC, OIB 18683136487; PONUDITELJ-OSTALO; PILANA PRIBANIĆ d.o.o. za proizvodnju, trgovinu i usluge, OIB 72775481140, Linije 2 G, 47300 Tounj</izvorni_sadrzaj>
    <derivirana_varijabla naziv="DomainObject.Predmet.StrankaFormatedWithAdressOIB_1"> RH,MINISTARSTVO FINANCIJA,POREZNA UPRAVA,PODRUČNI URED KARLOVAC, OIB 18683136487; PONUDITELJ-OSTALO; PILANA PRIBANIĆ d.o.o. za proizvodnju, trgovinu i usluge, OIB 72775481140, Linije 2 G, 47300 Tounj</derivirana_varijabla>
  </DomainObject.Predmet.StrankaFormatedWithAdressOIB>
  <DomainObject.Predmet.StrankaWithAdress>
    <izvorni_sadrzaj>RH,MINISTARSTVO FINANCIJA,POREZNA UPRAVA,PODRUČNI URED KARLOVAC ,PONUDITELJ-OSTALO ,PILANA PRIBANIĆ d.o.o. za proizvodnju, trgovinu i usluge Linije 2 G,47300 Tounj</izvorni_sadrzaj>
    <derivirana_varijabla naziv="DomainObject.Predmet.StrankaWithAdress_1">RH,MINISTARSTVO FINANCIJA,POREZNA UPRAVA,PODRUČNI URED KARLOVAC ,PONUDITELJ-OSTALO ,PILANA PRIBANIĆ d.o.o. za proizvodnju, trgovinu i usluge Linije 2 G,47300 Tounj</derivirana_varijabla>
  </DomainObject.Predmet.StrankaWithAdress>
  <DomainObject.Predmet.StrankaWithAdressOIB>
    <izvorni_sadrzaj>RH,MINISTARSTVO FINANCIJA,POREZNA UPRAVA,PODRUČNI URED KARLOVAC, OIB 18683136487,PONUDITELJ-OSTALO,PILANA PRIBANIĆ d.o.o. za proizvodnju, trgovinu i usluge, OIB 72775481140, Linije 2 G,47300 Tounj</izvorni_sadrzaj>
    <derivirana_varijabla naziv="DomainObject.Predmet.StrankaWithAdressOIB_1">RH,MINISTARSTVO FINANCIJA,POREZNA UPRAVA,PODRUČNI URED KARLOVAC, OIB 18683136487,PONUDITELJ-OSTALO,PILANA PRIBANIĆ d.o.o. za proizvodnju, trgovinu i usluge, OIB 72775481140, Linije 2 G,47300 Tounj</derivirana_varijabla>
  </DomainObject.Predmet.StrankaWithAdressOIB>
  <DomainObject.Predmet.StrankaNazivFormated>
    <izvorni_sadrzaj>RH,MINISTARSTVO FINANCIJA,POREZNA UPRAVA,PODRUČNI URED KARLOVAC,PONUDITELJ-OSTALO,PILANA PRIBANIĆ d.o.o. za proizvodnju, trgovinu i usluge</izvorni_sadrzaj>
    <derivirana_varijabla naziv="DomainObject.Predmet.StrankaNazivFormated_1">RH,MINISTARSTVO FINANCIJA,POREZNA UPRAVA,PODRUČNI URED KARLOVAC,PONUDITELJ-OSTALO,PILANA PRIBANIĆ d.o.o. za proizvodnju, trgovinu i usluge</derivirana_varijabla>
  </DomainObject.Predmet.StrankaNazivFormated>
  <DomainObject.Predmet.StrankaNazivFormatedOIB>
    <izvorni_sadrzaj>RH,MINISTARSTVO FINANCIJA,POREZNA UPRAVA,PODRUČNI URED KARLOVAC, OIB 18683136487,PONUDITELJ-OSTALO,PILANA PRIBANIĆ d.o.o. za proizvodnju, trgovinu i usluge, OIB 72775481140</izvorni_sadrzaj>
    <derivirana_varijabla naziv="DomainObject.Predmet.StrankaNazivFormatedOIB_1">RH,MINISTARSTVO FINANCIJA,POREZNA UPRAVA,PODRUČNI URED KARLOVAC, OIB 18683136487,PONUDITELJ-OSTALO,PILANA PRIBANIĆ d.o.o. za proizvodnju, trgovinu i usluge, OIB 72775481140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RH,MINISTARSTVO FINANCIJA,POREZNA UPRAVA,PODRUČNI URED KARLOVAC</item>
      <item>PONUDITELJ-OSTALO</item>
      <item>PILANA PRIBANIĆ d.o.o. za proizvodnju, trgovinu i usluge</item>
    </izvorni_sadrzaj>
    <derivirana_varijabla naziv="DomainObject.Predmet.StrankaListFormated_1">
      <item>RH,MINISTARSTVO FINANCIJA,POREZNA UPRAVA,PODRUČNI URED KARLOVAC</item>
      <item>PONUDITELJ-OSTALO</item>
      <item>PILANA PRIBANIĆ d.o.o. za proizvodnju, trgovinu i usluge</item>
    </derivirana_varijabla>
  </DomainObject.Predmet.StrankaListFormated>
  <DomainObject.Predmet.StrankaListFormatedOIB>
    <izvorni_sadrzaj>
      <item>RH,MINISTARSTVO FINANCIJA,POREZNA UPRAVA,PODRUČNI URED KARLOVAC, OIB 18683136487</item>
      <item>PONUDITELJ-OSTALO</item>
      <item>PILANA PRIBANIĆ d.o.o. za proizvodnju, trgovinu i usluge, OIB 72775481140</item>
    </izvorni_sadrzaj>
    <derivirana_varijabla naziv="DomainObject.Predmet.StrankaListFormatedOIB_1">
      <item>RH,MINISTARSTVO FINANCIJA,POREZNA UPRAVA,PODRUČNI URED KARLOVAC, OIB 18683136487</item>
      <item>PONUDITELJ-OSTALO</item>
      <item>PILANA PRIBANIĆ d.o.o. za proizvodnju, trgovinu i usluge, OIB 72775481140</item>
    </derivirana_varijabla>
  </DomainObject.Predmet.StrankaListFormatedOIB>
  <DomainObject.Predmet.StrankaListFormatedWithAdress>
    <izvorni_sadrzaj>
      <item>RH,MINISTARSTVO FINANCIJA,POREZNA UPRAVA,PODRUČNI URED KARLOVAC</item>
      <item>PONUDITELJ-OSTALO</item>
      <item>PILANA PRIBANIĆ d.o.o. za proizvodnju, trgovinu i usluge, Linije 2 G, 47300 Tounj</item>
    </izvorni_sadrzaj>
    <derivirana_varijabla naziv="DomainObject.Predmet.StrankaListFormatedWithAdress_1">
      <item>RH,MINISTARSTVO FINANCIJA,POREZNA UPRAVA,PODRUČNI URED KARLOVAC</item>
      <item>PONUDITELJ-OSTALO</item>
      <item>PILANA PRIBANIĆ d.o.o. za proizvodnju, trgovinu i usluge, Linije 2 G, 47300 Tounj</item>
    </derivirana_varijabla>
  </DomainObject.Predmet.StrankaListFormatedWithAdress>
  <DomainObject.Predmet.StrankaListFormatedWithAdressOIB>
    <izvorni_sadrzaj>
      <item>RH,MINISTARSTVO FINANCIJA,POREZNA UPRAVA,PODRUČNI URED KARLOVAC, OIB 18683136487</item>
      <item>PONUDITELJ-OSTALO</item>
      <item>PILANA PRIBANIĆ d.o.o. za proizvodnju, trgovinu i usluge, OIB 72775481140, Linije 2 G, 47300 Tounj</item>
    </izvorni_sadrzaj>
    <derivirana_varijabla naziv="DomainObject.Predmet.StrankaListFormatedWithAdressOIB_1">
      <item>RH,MINISTARSTVO FINANCIJA,POREZNA UPRAVA,PODRUČNI URED KARLOVAC, OIB 18683136487</item>
      <item>PONUDITELJ-OSTALO</item>
      <item>PILANA PRIBANIĆ d.o.o. za proizvodnju, trgovinu i usluge, OIB 72775481140, Linije 2 G, 47300 Tounj</item>
    </derivirana_varijabla>
  </DomainObject.Predmet.StrankaListFormatedWithAdressOIB>
  <DomainObject.Predmet.StrankaListNazivFormated>
    <izvorni_sadrzaj>
      <item>RH,MINISTARSTVO FINANCIJA,POREZNA UPRAVA,PODRUČNI URED KARLOVAC</item>
      <item>PONUDITELJ-OSTALO</item>
      <item>PILANA PRIBANIĆ d.o.o. za proizvodnju, trgovinu i usluge</item>
    </izvorni_sadrzaj>
    <derivirana_varijabla naziv="DomainObject.Predmet.StrankaListNazivFormated_1">
      <item>RH,MINISTARSTVO FINANCIJA,POREZNA UPRAVA,PODRUČNI URED KARLOVAC</item>
      <item>PONUDITELJ-OSTALO</item>
      <item>PILANA PRIBANIĆ d.o.o. za proizvodnju, trgovinu i usluge</item>
    </derivirana_varijabla>
  </DomainObject.Predmet.StrankaListNazivFormated>
  <DomainObject.Predmet.StrankaListNazivFormatedOIB>
    <izvorni_sadrzaj>
      <item>RH,MINISTARSTVO FINANCIJA,POREZNA UPRAVA,PODRUČNI URED KARLOVAC, OIB 18683136487</item>
      <item>PONUDITELJ-OSTALO</item>
      <item>PILANA PRIBANIĆ d.o.o. za proizvodnju, trgovinu i usluge, OIB 72775481140</item>
    </izvorni_sadrzaj>
    <derivirana_varijabla naziv="DomainObject.Predmet.StrankaListNazivFormatedOIB_1">
      <item>RH,MINISTARSTVO FINANCIJA,POREZNA UPRAVA,PODRUČNI URED KARLOVAC, OIB 18683136487</item>
      <item>PONUDITELJ-OSTALO</item>
      <item>PILANA PRIBANIĆ d.o.o. za proizvodnju, trgovinu i usluge, OIB 72775481140</item>
    </derivirana_varijabla>
  </DomainObject.Predmet.StrankaListNazivFormatedOIB>
  <DomainObject.Predmet.ProtuStrankaListFormated>
    <izvorni_sadrzaj>
      <item>Stečajna masa iza PRIBANIĆ - društvo s ograničenom odgovornošću za prijevoz robe, ugostiteljstvo i trgovinu "u stečaju"</item>
    </izvorni_sadrzaj>
    <derivirana_varijabla naziv="DomainObject.Predmet.ProtuStrankaListFormated_1">
      <item>Stečajna masa iza PRIBANIĆ - društvo s ograničenom odgovornošću za prijevoz robe, ugostiteljstvo i trgovinu "u stečaju"</item>
    </derivirana_varijabla>
  </DomainObject.Predmet.ProtuStrankaListFormated>
  <DomainObject.Predmet.ProtuStrankaListFormatedOIB>
    <izvorni_sadrzaj>
      <item>Stečajna masa iza PRIBANIĆ - društvo s ograničenom odgovornošću za prijevoz robe, ugostiteljstvo i trgovinu "u stečaju", OIB 16462464483</item>
    </izvorni_sadrzaj>
    <derivirana_varijabla naziv="DomainObject.Predmet.ProtuStrankaListFormatedOIB_1">
      <item>Stečajna masa iza PRIBANIĆ - društvo s ograničenom odgovornošću za prijevoz robe, ugostiteljstvo i trgovinu "u stečaju", OIB 16462464483</item>
    </derivirana_varijabla>
  </DomainObject.Predmet.ProtuStrankaListFormatedOIB>
  <DomainObject.Predmet.ProtuStrankaListFormatedWithAdress>
    <izvorni_sadrzaj>
      <item>Stečajna masa iza PRIBANIĆ - društvo s ograničenom odgovornošću za prijevoz robe, ugostiteljstvo i trgovinu "u stečaju", Maksimilijana Vrhovca 5, 47000 Karlovac</item>
    </izvorni_sadrzaj>
    <derivirana_varijabla naziv="DomainObject.Predmet.ProtuStrankaListFormatedWithAdress_1">
      <item>Stečajna masa iza PRIBANIĆ - društvo s ograničenom odgovornošću za prijevoz robe, ugostiteljstvo i trgovinu "u stečaju", Maksimilijana Vrhovca 5, 47000 Karlovac</item>
    </derivirana_varijabla>
  </DomainObject.Predmet.ProtuStrankaListFormatedWithAdress>
  <DomainObject.Predmet.ProtuStrankaListFormatedWithAdressOIB>
    <izvorni_sadrzaj>
      <item>Stečajna masa iza PRIBANIĆ - društvo s ograničenom odgovornošću za prijevoz robe, ugostiteljstvo i trgovinu "u stečaju", OIB 16462464483, Maksimilijana Vrhovca 5, 47000 Karlovac</item>
    </izvorni_sadrzaj>
    <derivirana_varijabla naziv="DomainObject.Predmet.ProtuStrankaListFormatedWithAdressOIB_1">
      <item>Stečajna masa iza PRIBANIĆ - društvo s ograničenom odgovornošću za prijevoz robe, ugostiteljstvo i trgovinu "u stečaju", OIB 16462464483, Maksimilijana Vrhovca 5, 47000 Karlovac</item>
    </derivirana_varijabla>
  </DomainObject.Predmet.ProtuStrankaListFormatedWithAdressOIB>
  <DomainObject.Predmet.ProtuStrankaListNazivFormated>
    <izvorni_sadrzaj>
      <item>Stečajna masa iza PRIBANIĆ - društvo s ograničenom odgovornošću za prijevoz robe, ugostiteljstvo i trgovinu "u stečaju"</item>
    </izvorni_sadrzaj>
    <derivirana_varijabla naziv="DomainObject.Predmet.ProtuStrankaListNazivFormated_1">
      <item>Stečajna masa iza PRIBANIĆ - društvo s ograničenom odgovornošću za prijevoz robe, ugostiteljstvo i trgovinu "u stečaju"</item>
    </derivirana_varijabla>
  </DomainObject.Predmet.ProtuStrankaListNazivFormated>
  <DomainObject.Predmet.ProtuStrankaListNazivFormatedOIB>
    <izvorni_sadrzaj>
      <item>Stečajna masa iza PRIBANIĆ - društvo s ograničenom odgovornošću za prijevoz robe, ugostiteljstvo i trgovinu "u stečaju", OIB 16462464483</item>
    </izvorni_sadrzaj>
    <derivirana_varijabla naziv="DomainObject.Predmet.ProtuStrankaListNazivFormatedOIB_1">
      <item>Stečajna masa iza PRIBANIĆ - društvo s ograničenom odgovornošću za prijevoz robe, ugostiteljstvo i trgovinu "u stečaju", OIB 16462464483</item>
    </derivirana_varijabla>
  </DomainObject.Predmet.ProtuStrankaListNazivFormatedOIB>
  <DomainObject.Predmet.OstaliListFormated>
    <izvorni_sadrzaj>
      <item>Županijsko državno odvjetništvo u Klc</item>
      <item>JURE PRIBANIĆ</item>
      <item>VLADIMIR ŠPEHAR</item>
    </izvorni_sadrzaj>
    <derivirana_varijabla naziv="DomainObject.Predmet.OstaliListFormated_1">
      <item>Županijsko državno odvjetništvo u Klc</item>
      <item>JURE PRIBANIĆ</item>
      <item>VLADIMIR ŠPEHAR</item>
    </derivirana_varijabla>
  </DomainObject.Predmet.OstaliListFormated>
  <DomainObject.Predmet.OstaliListFormatedOIB>
    <izvorni_sadrzaj>
      <item>Županijsko državno odvjetništvo u Klc, OIB 96351974803</item>
      <item>JURE PRIBANIĆ</item>
      <item>VLADIMIR ŠPEHAR</item>
    </izvorni_sadrzaj>
    <derivirana_varijabla naziv="DomainObject.Predmet.OstaliListFormatedOIB_1">
      <item>Županijsko državno odvjetništvo u Klc, OIB 96351974803</item>
      <item>JURE PRIBANIĆ</item>
      <item>VLADIMIR ŠPEHAR</item>
    </derivirana_varijabla>
  </DomainObject.Predmet.OstaliListFormatedOIB>
  <DomainObject.Predmet.OstaliListFormatedWithAdress>
    <izvorni_sadrzaj>
      <item>Županijsko državno odvjetništvo u Klc</item>
      <item>JURE PRIBANIĆ, LINIJE 2/B, Tounj</item>
      <item>VLADIMIR ŠPEHAR</item>
    </izvorni_sadrzaj>
    <derivirana_varijabla naziv="DomainObject.Predmet.OstaliListFormatedWithAdress_1">
      <item>Županijsko državno odvjetništvo u Klc</item>
      <item>JURE PRIBANIĆ, LINIJE 2/B, Tounj</item>
      <item>VLADIMIR ŠPEHAR</item>
    </derivirana_varijabla>
  </DomainObject.Predmet.OstaliListFormatedWithAdress>
  <DomainObject.Predmet.OstaliListFormatedWithAdressOIB>
    <izvorni_sadrzaj>
      <item>Županijsko državno odvjetništvo u Klc, OIB 96351974803</item>
      <item>JURE PRIBANIĆ, LINIJE 2/B, Tounj</item>
      <item>VLADIMIR ŠPEHAR</item>
    </izvorni_sadrzaj>
    <derivirana_varijabla naziv="DomainObject.Predmet.OstaliListFormatedWithAdressOIB_1">
      <item>Županijsko državno odvjetništvo u Klc, OIB 96351974803</item>
      <item>JURE PRIBANIĆ, LINIJE 2/B, Tounj</item>
      <item>VLADIMIR ŠPEHAR</item>
    </derivirana_varijabla>
  </DomainObject.Predmet.OstaliListFormatedWithAdressOIB>
  <DomainObject.Predmet.OstaliListNazivFormated>
    <izvorni_sadrzaj>
      <item>Županijsko državno odvjetništvo u Klc</item>
      <item>JURE PRIBANIĆ</item>
      <item>VLADIMIR ŠPEHAR</item>
    </izvorni_sadrzaj>
    <derivirana_varijabla naziv="DomainObject.Predmet.OstaliListNazivFormated_1">
      <item>Županijsko državno odvjetništvo u Klc</item>
      <item>JURE PRIBANIĆ</item>
      <item>VLADIMIR ŠPEHAR</item>
    </derivirana_varijabla>
  </DomainObject.Predmet.OstaliListNazivFormated>
  <DomainObject.Predmet.OstaliListNazivFormatedOIB>
    <izvorni_sadrzaj>
      <item>Županijsko državno odvjetništvo u Klc, OIB 96351974803</item>
      <item>JURE PRIBANIĆ</item>
      <item>VLADIMIR ŠPEHAR</item>
    </izvorni_sadrzaj>
    <derivirana_varijabla naziv="DomainObject.Predmet.OstaliListNazivFormatedOIB_1">
      <item>Županijsko državno odvjetništvo u Klc, OIB 96351974803</item>
      <item>JURE PRIBANIĆ</item>
      <item>VLADIMIR ŠPEHAR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FINANCIJA,POREZNA UPRAVA,PODRUČNI URED KARLOVAC i dr.</izvorni_sadrzaj>
    <derivirana_varijabla naziv="DomainObject.Predmet.StrankaIDrugi_1">RH,MINISTARSTVO FINANCIJA,POREZNA UPRAVA,PODRUČNI URED KARLOVAC i dr.</derivirana_varijabla>
  </DomainObject.Predmet.StrankaIDrugi>
  <DomainObject.Predmet.ProtustrankaIDrugi>
    <izvorni_sadrzaj>Stečajna masa iza PRIBANIĆ - društvo s ograničenom odgovornošću za prijevoz robe, ugostiteljstvo i trgovinu "u stečaju"</izvorni_sadrzaj>
    <derivirana_varijabla naziv="DomainObject.Predmet.ProtustrankaIDrugi_1">Stečajna masa iza PRIBANIĆ - društvo s ograničenom odgovornošću za prijevoz robe, ugostiteljstvo i trgovinu "u stečaju"</derivirana_varijabla>
  </DomainObject.Predmet.ProtustrankaIDrugi>
  <DomainObject.Predmet.StrankaIDrugiAdressOIB>
    <izvorni_sadrzaj>RH,MINISTARSTVO FINANCIJA,POREZNA UPRAVA,PODRUČNI URED KARLOVAC, OIB 18683136487 i dr.</izvorni_sadrzaj>
    <derivirana_varijabla naziv="DomainObject.Predmet.StrankaIDrugiAdressOIB_1">RH,MINISTARSTVO FINANCIJA,POREZNA UPRAVA,PODRUČNI URED KARLOVAC, OIB 18683136487 i dr.</derivirana_varijabla>
  </DomainObject.Predmet.StrankaIDrugiAdressOIB>
  <DomainObject.Predmet.ProtustrankaIDrugiAdressOIB>
    <izvorni_sadrzaj>Stečajna masa iza PRIBANIĆ - društvo s ograničenom odgovornošću za prijevoz robe, ugostiteljstvo i trgovinu "u stečaju", OIB 16462464483, Maksimilijana Vrhovca 5, 47000 Karlovac</izvorni_sadrzaj>
    <derivirana_varijabla naziv="DomainObject.Predmet.ProtustrankaIDrugiAdressOIB_1">Stečajna masa iza PRIBANIĆ - društvo s ograničenom odgovornošću za prijevoz robe, ugostiteljstvo i trgovinu "u stečaju", OIB 16462464483, Maksimilijana Vrhovca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Klc</item>
      <item>RH,MINISTARSTVO FINANCIJA,POREZNA UPRAVA,PODRUČNI URED KARLOVAC</item>
      <item>Stečajna masa iza PRIBANIĆ - društvo s ograničenom odgovornošću za prijevoz robe, ugostiteljstvo i trgovinu "u stečaju"</item>
      <item>PONUDITELJ-OSTALO</item>
      <item>JURE PRIBANIĆ</item>
      <item>PILANA PRIBANIĆ d.o.o. za proizvodnju, trgovinu i usluge</item>
      <item>VLADIMIR ŠPEHAR</item>
    </izvorni_sadrzaj>
    <derivirana_varijabla naziv="DomainObject.Predmet.SudioniciListNaziv_1">
      <item>Županijsko državno odvjetništvo u Klc</item>
      <item>RH,MINISTARSTVO FINANCIJA,POREZNA UPRAVA,PODRUČNI URED KARLOVAC</item>
      <item>Stečajna masa iza PRIBANIĆ - društvo s ograničenom odgovornošću za prijevoz robe, ugostiteljstvo i trgovinu "u stečaju"</item>
      <item>PONUDITELJ-OSTALO</item>
      <item>JURE PRIBANIĆ</item>
      <item>PILANA PRIBANIĆ d.o.o. za proizvodnju, trgovinu i usluge</item>
      <item>VLADIMIR ŠPEHAR</item>
    </derivirana_varijabla>
  </DomainObject.Predmet.SudioniciListNaziv>
  <DomainObject.Predmet.SudioniciListAdressOIB>
    <izvorni_sadrzaj>
      <item>Županijsko državno odvjetništvo u Klc, OIB 96351974803</item>
      <item>RH,MINISTARSTVO FINANCIJA,POREZNA UPRAVA,PODRUČNI URED KARLOVAC, OIB 18683136487</item>
      <item>Stečajna masa iza PRIBANIĆ - društvo s ograničenom odgovornošću za prijevoz robe, ugostiteljstvo i trgovinu "u stečaju", OIB 16462464483, Maksimilijana Vrhovca 5,47000 Karlovac</item>
      <item>PONUDITELJ-OSTALO</item>
      <item>JURE PRIBANIĆ, LINIJE 2/B,Tounj</item>
      <item>PILANA PRIBANIĆ d.o.o. za proizvodnju, trgovinu i usluge, OIB 72775481140, Linije 2 G,47300 Tounj</item>
      <item>VLADIMIR ŠPEHAR</item>
    </izvorni_sadrzaj>
    <derivirana_varijabla naziv="DomainObject.Predmet.SudioniciListAdressOIB_1">
      <item>Županijsko državno odvjetništvo u Klc, OIB 96351974803</item>
      <item>RH,MINISTARSTVO FINANCIJA,POREZNA UPRAVA,PODRUČNI URED KARLOVAC, OIB 18683136487</item>
      <item>Stečajna masa iza PRIBANIĆ - društvo s ograničenom odgovornošću za prijevoz robe, ugostiteljstvo i trgovinu "u stečaju", OIB 16462464483, Maksimilijana Vrhovca 5,47000 Karlovac</item>
      <item>PONUDITELJ-OSTALO</item>
      <item>JURE PRIBANIĆ, LINIJE 2/B,Tounj</item>
      <item>PILANA PRIBANIĆ d.o.o. za proizvodnju, trgovinu i usluge, OIB 72775481140, Linije 2 G,47300 Tounj</item>
      <item>VLADIMIR ŠPEHAR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96351974803</item>
      <item>, OIB 18683136487</item>
      <item>, OIB 16462464483</item>
      <item>, OIB null</item>
      <item>, OIB null</item>
      <item>, OIB 72775481140</item>
      <item>, OIB null</item>
    </izvorni_sadrzaj>
    <derivirana_varijabla naziv="DomainObject.Predmet.SudioniciListNazivOIB_1">
      <item>, OIB 96351974803</item>
      <item>, OIB 18683136487</item>
      <item>, OIB 16462464483</item>
      <item>, OIB null</item>
      <item>, OIB null</item>
      <item>, OIB 72775481140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374</properties:Words>
  <properties:Characters>2034</properties:Characters>
  <properties:Lines>64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2016-12-06T13:48:00Z</dcterms:created>
  <dc:creator>mblazic</dc:creator>
  <cp:lastModifiedBy>Goranka Boljkovac</cp:lastModifiedBy>
  <cp:lastPrinted>2012-07-12T12:40:00Z</cp:lastPrinted>
  <dcterms:modified xmlns:xsi="http://www.w3.org/2001/XMLSchema-instance" xsi:type="dcterms:W3CDTF">2016-12-06T13:56:00Z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