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5bfd9" w14:paraId="ba5bfd9" w:rsidRDefault="00EE7F73" w:rsidP="00EE7F73" w:rsidR="00EE7F73">
      <w:pPr>
        <w:ind w:firstLine="708"/>
        <w15:collapsed w:val="false"/>
      </w:pPr>
      <w:bookmarkStart w:name="_GoBack" w:id="0"/>
      <w:bookmarkEnd w:id="0"/>
      <w:r>
        <w:rPr>
          <w:noProof/>
          <w:lang w:eastAsia="hr-HR"/>
        </w:rPr>
        <w:drawing>
          <wp:inline distR="0" distL="0" distB="0" distT="0">
            <wp:extent cy="723900" cx="539750"/>
            <wp:effectExtent b="0" r="0" t="0" l="0"/>
            <wp:docPr descr="cid:image003.png@01D21A48.12CBF690" name="Slika 1" id="1"/>
            <wp:cNvGraphicFramePr>
              <a:graphicFrameLocks noChangeAspect="true"/>
            </wp:cNvGraphicFramePr>
            <a:graphic>
              <a:graphicData uri="http://schemas.openxmlformats.org/drawingml/2006/picture">
                <pic:pic>
                  <pic:nvPicPr>
                    <pic:cNvPr descr="cid:image003.png@01D21A48.12CBF690" name="Picture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EE7F73" w:rsidP="00EE7F73" w:rsidR="00EE7F73">
      <w:pPr>
        <w:ind w:firstLine="708"/>
      </w:pPr>
    </w:p>
    <w:p w:rsidRDefault="00EE7F73" w:rsidP="00EE7F73" w:rsidR="00EE7F73">
      <w:r>
        <w:t>REPUBLIKA HRVATSKA</w:t>
      </w:r>
    </w:p>
    <w:p w:rsidRDefault="00EE7F73" w:rsidP="00EE7F73" w:rsidR="00EE7F73">
      <w:r>
        <w:t>TRGOVAČKI SUD U OSIJEKU</w:t>
      </w:r>
    </w:p>
    <w:p w:rsidRDefault="00EE7F73" w:rsidP="00EE7F73" w:rsidR="00EE7F73">
      <w:r>
        <w:t>STALNA SLUŽBA U SLAVONSKOM BRODU</w:t>
      </w:r>
    </w:p>
    <w:p w:rsidRDefault="00EE7F73" w:rsidP="00EE7F73" w:rsidR="00EE7F73">
      <w:r>
        <w:t>Trg pobjede 13</w:t>
      </w:r>
    </w:p>
    <w:p w:rsidRDefault="00EE7F73" w:rsidP="00EE7F73" w:rsidR="00EE7F73">
      <w:r>
        <w:t>35000 Slavonski Brod                                                                         Broj: 3/St-1771/2016-17</w:t>
      </w:r>
    </w:p>
    <w:p w:rsidRDefault="00EE7F73" w:rsidP="00EE7F73" w:rsidR="00EE7F73">
      <w:pPr>
        <w:spacing w:beforeAutospacing="true" w:before="100"/>
        <w:jc w:val="center"/>
        <w:rPr>
          <w:b/>
          <w:bCs/>
          <w:color w:val="222222"/>
        </w:rPr>
      </w:pPr>
      <w:r>
        <w:rPr>
          <w:b/>
          <w:bCs/>
          <w:color w:val="222222"/>
        </w:rPr>
        <w:t xml:space="preserve">R E P U B L I K A  H R V A T S K A </w:t>
      </w:r>
    </w:p>
    <w:p w:rsidRDefault="00EE7F73" w:rsidP="00EE7F73" w:rsidR="00EE7F73">
      <w:pPr>
        <w:spacing w:beforeAutospacing="true" w:before="100"/>
        <w:jc w:val="center"/>
        <w:rPr>
          <w:b/>
          <w:bCs/>
          <w:color w:val="222222"/>
        </w:rPr>
      </w:pPr>
      <w:r>
        <w:rPr>
          <w:b/>
          <w:bCs/>
          <w:color w:val="222222"/>
        </w:rPr>
        <w:t>R J E Š E N J E</w:t>
      </w:r>
    </w:p>
    <w:p w:rsidRDefault="00EE7F73" w:rsidP="00EE7F73" w:rsidR="00EE7F73">
      <w:pPr>
        <w:spacing w:beforeAutospacing="true" w:before="100"/>
        <w:jc w:val="center"/>
        <w:rPr>
          <w:b/>
          <w:bCs/>
          <w:color w:val="222222"/>
        </w:rPr>
      </w:pPr>
    </w:p>
    <w:p w:rsidRDefault="00EE7F73" w:rsidP="00EE7F73" w:rsidR="00EE7F73">
      <w:pPr>
        <w:ind w:firstLine="708"/>
        <w:jc w:val="both"/>
      </w:pPr>
      <w:r>
        <w:rPr>
          <w:color w:val="222222"/>
        </w:rPr>
        <w:t xml:space="preserve">TRGOVAČKI SUD U OSIJEKU, STALNA SLUŽBA U SLAVONSKOM BRODU, Trg pobjede 13/III, po sutkinji Danieli Martini Maoduš, u postupku povodom prijedloga  Financijske agencije za otvaranje stečajnog postupka nad dužnikom </w:t>
      </w:r>
      <w:r>
        <w:rPr>
          <w:b/>
          <w:bCs/>
          <w:color w:val="222222"/>
        </w:rPr>
        <w:t>DIDA I UNUCI d.o.o., Slavonski Brod, Julija Klovića 14, OIB: 70687993199</w:t>
      </w:r>
      <w:r>
        <w:rPr>
          <w:color w:val="222222"/>
        </w:rPr>
        <w:t>, u stečaju, koga zastupa stečajni upravitelj Vlado Šokac, Fiskulturna 12, Belišće, dana 25. listopada 2016</w:t>
      </w:r>
    </w:p>
    <w:p w:rsidRDefault="00EE7F73" w:rsidP="00EE7F73" w:rsidR="00EE7F73">
      <w:pPr>
        <w:ind w:left="2880"/>
      </w:pPr>
      <w:r>
        <w:t xml:space="preserve">           </w:t>
      </w:r>
    </w:p>
    <w:p w:rsidRDefault="00EE7F73" w:rsidP="00EE7F73" w:rsidR="00EE7F73">
      <w:pPr>
        <w:ind w:firstLine="660" w:left="2880"/>
      </w:pPr>
      <w:r>
        <w:t>r i j e š i o  j e</w:t>
      </w:r>
    </w:p>
    <w:p w:rsidRDefault="00EE7F73" w:rsidP="00EE7F73" w:rsidR="00EE7F73">
      <w:pPr>
        <w:ind w:firstLine="660" w:left="2880"/>
        <w:jc w:val="both"/>
      </w:pPr>
    </w:p>
    <w:p w:rsidRDefault="00EE7F73" w:rsidP="00EE7F73" w:rsidR="00EE7F73">
      <w:pPr>
        <w:ind w:firstLine="708"/>
        <w:jc w:val="both"/>
        <w:rPr>
          <w:bCs/>
          <w:color w:val="222222"/>
        </w:rPr>
      </w:pPr>
      <w:r>
        <w:t xml:space="preserve"> Odbacuje se zahtjev podnesen u ime  </w:t>
      </w:r>
      <w:r>
        <w:rPr>
          <w:bCs/>
          <w:color w:val="222222"/>
        </w:rPr>
        <w:t>DIDA I UNUCI d.o.o., Slavonski Brod u stečaju od strane</w:t>
      </w:r>
      <w:r>
        <w:t xml:space="preserve"> ranije uprave  </w:t>
      </w:r>
      <w:r>
        <w:rPr>
          <w:bCs/>
          <w:color w:val="222222"/>
        </w:rPr>
        <w:t>DIDA I UNUCI d.o.o., Slavonski Brod, prije otvaranja stečaja od 20. 09. 2016 kojim se traži da stečajni sud poduzme radnje radi ponovnog aktiviranja računa stečajnog dužnika kod Zagrebačke banke d.d.</w:t>
      </w:r>
    </w:p>
    <w:p w:rsidRDefault="00EE7F73" w:rsidP="00EE7F73" w:rsidR="00EE7F73">
      <w:pPr>
        <w:ind w:firstLine="708"/>
        <w:jc w:val="both"/>
        <w:rPr>
          <w:bCs/>
          <w:color w:val="222222"/>
        </w:rPr>
      </w:pPr>
    </w:p>
    <w:p w:rsidRDefault="00EE7F73" w:rsidP="00EE7F73" w:rsidR="00EE7F73">
      <w:pPr>
        <w:ind w:firstLine="720" w:left="2880"/>
      </w:pPr>
      <w:r>
        <w:t>Obrazloženje</w:t>
      </w:r>
    </w:p>
    <w:p w:rsidRDefault="00EE7F73" w:rsidP="00EE7F73" w:rsidR="00EE7F73">
      <w:pPr>
        <w:ind w:firstLine="720" w:left="2880"/>
      </w:pPr>
    </w:p>
    <w:p w:rsidRDefault="00EE7F73" w:rsidP="00EE7F73" w:rsidR="00EE7F73">
      <w:pPr>
        <w:ind w:firstLine="708"/>
        <w:jc w:val="both"/>
        <w:rPr>
          <w:b/>
          <w:bCs/>
          <w:color w:val="222222"/>
        </w:rPr>
      </w:pPr>
      <w:r>
        <w:t xml:space="preserve">U ovoj pravnoj stvari sud je dana 13. rujna 2016 donio rješenje o otvaranju i zaključenju stečajnog postupka nad stečajnim dužnikom </w:t>
      </w:r>
      <w:r>
        <w:rPr>
          <w:b/>
          <w:bCs/>
          <w:color w:val="222222"/>
        </w:rPr>
        <w:t xml:space="preserve">DIDA I UNUCI d.o.o., Slavonski Brod, Julija Klovića 14,stečaju. </w:t>
      </w:r>
    </w:p>
    <w:p w:rsidRDefault="00EE7F73" w:rsidP="00EE7F73" w:rsidR="00EE7F73">
      <w:pPr>
        <w:ind w:firstLine="708"/>
        <w:jc w:val="both"/>
        <w:rPr>
          <w:b/>
          <w:bCs/>
          <w:color w:val="222222"/>
        </w:rPr>
      </w:pPr>
    </w:p>
    <w:p w:rsidRDefault="00EE7F73" w:rsidP="00EE7F73" w:rsidR="00EE7F73">
      <w:pPr>
        <w:ind w:firstLine="708"/>
        <w:jc w:val="both"/>
      </w:pPr>
      <w:r>
        <w:t xml:space="preserve">Istim rješenjem je imenovan i stečajni upravitelj. </w:t>
      </w:r>
    </w:p>
    <w:p w:rsidRDefault="00EE7F73" w:rsidP="00EE7F73" w:rsidR="00EE7F73">
      <w:pPr>
        <w:ind w:firstLine="708"/>
        <w:jc w:val="both"/>
      </w:pPr>
    </w:p>
    <w:p w:rsidRDefault="00EE7F73" w:rsidP="00EE7F73" w:rsidR="00EE7F73">
      <w:pPr>
        <w:ind w:firstLine="708"/>
        <w:jc w:val="both"/>
      </w:pPr>
      <w:r>
        <w:t xml:space="preserve">Otvaranjem stečajnog postupka, bez obzira na činjenicu nepravomoćnosti rješenja o otvaranju i zaključenju stečajnog postupka, ovlast zastupanja stečajnog dužnika ima stečajni upravitelj, a ne ranije uprava. </w:t>
      </w:r>
    </w:p>
    <w:p w:rsidRDefault="00EE7F73" w:rsidP="00EE7F73" w:rsidR="00EE7F73">
      <w:pPr>
        <w:ind w:firstLine="708"/>
        <w:jc w:val="both"/>
      </w:pPr>
    </w:p>
    <w:p w:rsidRDefault="00EE7F73" w:rsidP="00EE7F73" w:rsidR="00EE7F73">
      <w:pPr>
        <w:ind w:firstLine="720"/>
        <w:jc w:val="both"/>
      </w:pPr>
      <w:r>
        <w:t xml:space="preserve">Stoga je odlučeno po čl. 83. stavak 1. Zakona o parničnom postupku ("Narodne novine" br. 53/91, 91/92, 112/99, 88/01., 117/03., 88/05, 2/07, 84/08, 96/08, 123/08, 57/11, 148/11 i 25/13), koji se supsidijarno primjenjuje u ovom postupku pozvati stečajnog upravitelja da se izjasni dali odobrava navedenu radnju ranije uprave kao radnju podnesenu u ime i za račun stečajnog dužnika, odnosno dali preuzima zastupanje stečajnog dužnika povodom istog zahtjeva. </w:t>
      </w:r>
    </w:p>
    <w:p w:rsidRDefault="00EE7F73" w:rsidP="00EE7F73" w:rsidR="00EE7F73">
      <w:pPr>
        <w:ind w:firstLine="720"/>
      </w:pPr>
    </w:p>
    <w:p w:rsidRDefault="00EE7F73" w:rsidP="00EE7F73" w:rsidR="00EE7F73">
      <w:pPr>
        <w:ind w:firstLine="720"/>
      </w:pPr>
    </w:p>
    <w:p w:rsidRDefault="00EE7F73" w:rsidP="00EE7F73" w:rsidR="00EE7F73">
      <w:pPr>
        <w:ind w:firstLine="720"/>
      </w:pPr>
    </w:p>
    <w:p w:rsidRDefault="00EE7F73" w:rsidP="00EE7F73" w:rsidR="00EE7F73">
      <w:pPr>
        <w:ind w:firstLine="720"/>
      </w:pPr>
    </w:p>
    <w:p w:rsidRDefault="00EE7F73" w:rsidP="00EE7F73" w:rsidR="00EE7F73">
      <w:pPr>
        <w:ind w:firstLine="720"/>
      </w:pPr>
    </w:p>
    <w:p w:rsidRDefault="00EE7F73" w:rsidP="00EE7F73" w:rsidR="00EE7F73">
      <w:pPr>
        <w:ind w:firstLine="720"/>
      </w:pPr>
    </w:p>
    <w:p w:rsidRDefault="00EE7F73" w:rsidP="00EE7F73" w:rsidR="00EE7F73">
      <w:pPr>
        <w:ind w:firstLine="720" w:left="5652"/>
      </w:pPr>
      <w:r>
        <w:t xml:space="preserve">     Broj: 3/St-1771/2016-17</w:t>
      </w:r>
    </w:p>
    <w:p w:rsidRDefault="00EE7F73" w:rsidP="00EE7F73" w:rsidR="00EE7F73">
      <w:pPr>
        <w:ind w:firstLine="720"/>
      </w:pPr>
      <w:r>
        <w:t xml:space="preserve"> </w:t>
      </w:r>
    </w:p>
    <w:p w:rsidRDefault="00EE7F73" w:rsidP="00EE7F73" w:rsidR="00EE7F73">
      <w:pPr>
        <w:ind w:firstLine="720"/>
        <w:jc w:val="both"/>
      </w:pPr>
      <w:r>
        <w:t>Rješenje je dostavljeno stečajnom upravitelju i ostavljen je rok od osam dana za postupanje po rješenju ovog Suda od 29. rujna 2016.</w:t>
      </w:r>
    </w:p>
    <w:p w:rsidRDefault="00EE7F73" w:rsidP="00EE7F73" w:rsidR="00EE7F73">
      <w:pPr>
        <w:ind w:firstLine="720"/>
        <w:jc w:val="both"/>
      </w:pPr>
    </w:p>
    <w:p w:rsidRDefault="00EE7F73" w:rsidP="00EE7F73" w:rsidR="00EE7F73">
      <w:pPr>
        <w:ind w:firstLine="720"/>
        <w:jc w:val="both"/>
      </w:pPr>
      <w:r>
        <w:t>Uvidom u spis je utvrđeno da je stečajni upravitelj zaprimio 30.rujna 2016. isto rješenje te da se na isto rješenje nije očitovao do dana donošenja ovog rješenja iz kojeg razloga sud zaključuje sljedeće: postoji nedostatak kod podnošenja prijedloga u pogledu osobe koja je ovlaštena u ime i za račun stečajnog dužnika poduzimati radnje u postupku iz kojeg razloga je odlučeno kao u izreci rješenja po čl. 83. st.</w:t>
      </w:r>
      <w:r w:rsidR="007518F4">
        <w:t xml:space="preserve"> 5</w:t>
      </w:r>
      <w:r>
        <w:t>.ZPP-a </w:t>
      </w:r>
      <w:r w:rsidR="007518F4">
        <w:t xml:space="preserve">jer je rok za otklanjanje nedostataka </w:t>
      </w:r>
      <w:r>
        <w:t> </w:t>
      </w:r>
      <w:r w:rsidR="007518F4">
        <w:t>bezuspješno protekao, a radi se o nedostatcima takve prirode da sprječavaju daljnje postupanje po zahtjevu od 20.9.2016.</w:t>
      </w:r>
    </w:p>
    <w:p w:rsidRDefault="00EE7F73" w:rsidP="00EE7F73" w:rsidR="00EE7F73">
      <w:pPr>
        <w:ind w:firstLine="720"/>
        <w:jc w:val="both"/>
      </w:pPr>
      <w:r>
        <w:t> </w:t>
      </w:r>
    </w:p>
    <w:p w:rsidRDefault="00EE7F73" w:rsidP="00EE7F73" w:rsidR="00EE7F73"/>
    <w:p w:rsidRDefault="00EE7F73" w:rsidP="00EE7F73" w:rsidR="00EE7F73">
      <w:pPr>
        <w:ind w:firstLine="708"/>
      </w:pPr>
      <w:r>
        <w:t xml:space="preserve">U  Slavonskom Brodu 25. listopada 2016.    </w:t>
      </w:r>
    </w:p>
    <w:p w:rsidRDefault="00EE7F73" w:rsidP="00EE7F73" w:rsidR="00EE7F73"/>
    <w:p w:rsidRDefault="00EE7F73" w:rsidP="00EE7F73" w:rsidR="00EE7F73"/>
    <w:p w:rsidRDefault="00EE7F73" w:rsidP="00EE7F73" w:rsidR="00EE7F73">
      <w:r>
        <w:t xml:space="preserve">                                                                                       </w:t>
      </w:r>
      <w:r w:rsidR="007518F4">
        <w:t xml:space="preserve">      </w:t>
      </w:r>
      <w:r>
        <w:t xml:space="preserve">  S U D A C </w:t>
      </w:r>
      <w:r w:rsidR="007518F4">
        <w:t>:</w:t>
      </w:r>
    </w:p>
    <w:p w:rsidRDefault="00EE7F73" w:rsidP="00EE7F73" w:rsidR="00EE7F73">
      <w:r>
        <w:t xml:space="preserve">                                                                                       Daniela Martini Maoduš    </w:t>
      </w:r>
    </w:p>
    <w:p w:rsidRDefault="00EE7F73" w:rsidP="00EE7F73" w:rsidR="00EE7F73">
      <w:pPr>
        <w:rPr>
          <w:sz w:val="20"/>
          <w:szCs w:val="20"/>
        </w:rPr>
      </w:pPr>
    </w:p>
    <w:p w:rsidRDefault="00EE7F73" w:rsidP="00EE7F73" w:rsidR="00EE7F73">
      <w:pPr>
        <w:rPr>
          <w:sz w:val="20"/>
          <w:szCs w:val="20"/>
        </w:rPr>
      </w:pPr>
    </w:p>
    <w:p w:rsidRDefault="00EE7F73" w:rsidP="00EE7F73" w:rsidR="00EE7F73">
      <w:pPr>
        <w:rPr>
          <w:sz w:val="20"/>
          <w:szCs w:val="20"/>
        </w:rPr>
      </w:pPr>
    </w:p>
    <w:p w:rsidRDefault="00EE7F73" w:rsidP="00EE7F73" w:rsidR="00EE7F73">
      <w:pPr>
        <w:rPr>
          <w:sz w:val="20"/>
          <w:szCs w:val="20"/>
        </w:rPr>
      </w:pPr>
      <w:r>
        <w:rPr>
          <w:sz w:val="20"/>
          <w:szCs w:val="20"/>
        </w:rPr>
        <w:t>POUKA  O PRAVNOM LIJEKU</w:t>
      </w:r>
      <w:r w:rsidR="007518F4">
        <w:rPr>
          <w:sz w:val="20"/>
          <w:szCs w:val="20"/>
        </w:rPr>
        <w:t>:</w:t>
      </w:r>
    </w:p>
    <w:p w:rsidRDefault="00EE7F73" w:rsidP="00EE7F73" w:rsidR="00EE7F73">
      <w:pPr>
        <w:rPr>
          <w:sz w:val="20"/>
          <w:szCs w:val="20"/>
        </w:rPr>
      </w:pPr>
    </w:p>
    <w:p w:rsidRDefault="00EE7F73" w:rsidP="00EE7F73" w:rsidR="00EE7F73">
      <w:pPr>
        <w:rPr>
          <w:sz w:val="20"/>
          <w:szCs w:val="20"/>
        </w:rPr>
      </w:pPr>
      <w:r>
        <w:rPr>
          <w:sz w:val="20"/>
          <w:szCs w:val="20"/>
        </w:rPr>
        <w:t xml:space="preserve">Protiv ovog rješenja nezadovoljna stranka može izjaviti žalbu u roku od 8 dana od dana dostave rješenja, Visokom Trgovačkom sudu RH u Zagrebu pismeno u 3 primjerka putem ovog suda. </w:t>
      </w:r>
      <w:r w:rsidR="007518F4">
        <w:rPr>
          <w:sz w:val="20"/>
          <w:szCs w:val="20"/>
        </w:rPr>
        <w:t xml:space="preserve">Rok počinje teći po isteku od osam dana od dana objave ovog rješenja na </w:t>
      </w:r>
      <w:proofErr w:type="spellStart"/>
      <w:r w:rsidR="007518F4">
        <w:rPr>
          <w:sz w:val="20"/>
          <w:szCs w:val="20"/>
        </w:rPr>
        <w:t>eOglasnoj</w:t>
      </w:r>
      <w:proofErr w:type="spellEnd"/>
      <w:r w:rsidR="007518F4">
        <w:rPr>
          <w:sz w:val="20"/>
          <w:szCs w:val="20"/>
        </w:rPr>
        <w:t xml:space="preserve"> ploči suda.</w:t>
      </w:r>
    </w:p>
    <w:p w:rsidRDefault="00EE7F73" w:rsidP="00EE7F73" w:rsidR="00EE7F73">
      <w:pPr>
        <w:rPr>
          <w:sz w:val="20"/>
          <w:szCs w:val="20"/>
        </w:rPr>
      </w:pPr>
    </w:p>
    <w:p w:rsidRDefault="00EE7F73" w:rsidP="00EE7F73" w:rsidR="00EE7F73">
      <w:pPr>
        <w:rPr>
          <w:sz w:val="20"/>
          <w:szCs w:val="20"/>
        </w:rPr>
      </w:pPr>
    </w:p>
    <w:p w:rsidRDefault="00EE7F73" w:rsidP="00EE7F73" w:rsidR="00EE7F73">
      <w:pPr>
        <w:rPr>
          <w:sz w:val="20"/>
          <w:szCs w:val="20"/>
        </w:rPr>
      </w:pPr>
      <w:r>
        <w:rPr>
          <w:sz w:val="20"/>
          <w:szCs w:val="20"/>
        </w:rPr>
        <w:t>DNA:</w:t>
      </w:r>
    </w:p>
    <w:p w:rsidRDefault="00EE7F73" w:rsidP="00EE7F73" w:rsidR="00EE7F73">
      <w:pPr>
        <w:rPr>
          <w:sz w:val="20"/>
          <w:szCs w:val="20"/>
        </w:rPr>
      </w:pPr>
      <w:r>
        <w:rPr>
          <w:sz w:val="20"/>
          <w:szCs w:val="20"/>
        </w:rPr>
        <w:t xml:space="preserve">l. </w:t>
      </w:r>
      <w:r w:rsidR="007518F4">
        <w:rPr>
          <w:sz w:val="20"/>
          <w:szCs w:val="20"/>
        </w:rPr>
        <w:t xml:space="preserve">bivšoj upravi – Robert Marić, Slav. Brod, Julija Klovića 14-radi obavijesti-putem pošte, a radi dostave rješenje istaknuti na </w:t>
      </w:r>
      <w:proofErr w:type="spellStart"/>
      <w:r w:rsidR="007518F4">
        <w:rPr>
          <w:sz w:val="20"/>
          <w:szCs w:val="20"/>
        </w:rPr>
        <w:t>eOglasnoj</w:t>
      </w:r>
      <w:proofErr w:type="spellEnd"/>
      <w:r w:rsidR="007518F4">
        <w:rPr>
          <w:sz w:val="20"/>
          <w:szCs w:val="20"/>
        </w:rPr>
        <w:t xml:space="preserve"> ploči suda</w:t>
      </w:r>
    </w:p>
    <w:p w:rsidRDefault="00EE7F73" w:rsidP="00EE7F73" w:rsidR="00EE7F73"/>
    <w:p w:rsidRDefault="00EE7F73" w:rsidP="00EE7F73" w:rsidR="00EE7F73"/>
    <w:p w:rsidRDefault="00EE7F73" w:rsidP="00EE7F73" w:rsidR="00EE7F73">
      <w:pPr>
        <w:rPr>
          <w:rFonts w:hAnsi="Calibri" w:ascii="Calibri"/>
          <w:sz w:val="22"/>
          <w:szCs w:val="22"/>
        </w:rPr>
      </w:pPr>
    </w:p>
    <w:p w:rsidRDefault="00EE7F73" w:rsidP="00EE7F73" w:rsidR="00EE7F73"/>
    <w:p w:rsidRDefault="00B72B6D" w:rsidR="00B72B6D"/>
    <w:sectPr w:rsidR="00B72B6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7F73"/>
    <w:rsid w:val="007518F4"/>
    <w:rsid w:val="009F430E"/>
    <w:rsid w:val="00B72B6D"/>
    <w:rsid w:val="00EE7F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7F73"/>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E7F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7F73"/>
    <w:rPr>
      <w:rFonts w:cs="Tahoma" w:hAnsi="Tahoma" w:ascii="Tahoma"/>
      <w:sz w:val="16"/>
      <w:szCs w:val="16"/>
    </w:rPr>
  </w:style>
  <w:style w:styleId="Tekstrezerviranogmjesta" w:type="character">
    <w:name w:val="Placeholder Text"/>
    <w:basedOn w:val="Zadanifontodlomka"/>
    <w:uiPriority w:val="99"/>
    <w:semiHidden/>
    <w:rsid w:val="009F430E"/>
    <w:rPr>
      <w:color w:val="808080"/>
      <w:bdr w:space="0" w:sz="0" w:color="auto" w:val="none"/>
      <w:shd w:fill="auto" w:color="auto" w:val="clear"/>
    </w:rPr>
  </w:style>
  <w:style w:customStyle="true" w:styleId="eSPISCCParagraphDefaultFont" w:type="character">
    <w:name w:val="eSPIS_CC_Paragraph Default Font"/>
    <w:basedOn w:val="Zadanifontodlomka"/>
    <w:rsid w:val="009F43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430E"/>
    <w:rPr>
      <w:bdr w:space="0" w:sz="0" w:color="auto" w:val="none"/>
      <w:shd w:fill="FFFFCC" w:color="auto" w:val="clear"/>
      <w:lang w:val="hr-HR"/>
    </w:rPr>
  </w:style>
  <w:style w:customStyle="true" w:styleId="PozadinaSvijetloCrvena" w:type="character">
    <w:name w:val="Pozadina_SvijetloCrvena"/>
    <w:basedOn w:val="eSPISCCParagraphDefaultFont"/>
    <w:rsid w:val="009F43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43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7F73"/>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E7F73"/>
    <w:rPr>
      <w:rFonts w:ascii="Tahoma" w:cs="Tahoma" w:hAnsi="Tahoma"/>
      <w:sz w:val="16"/>
      <w:szCs w:val="16"/>
    </w:rPr>
  </w:style>
  <w:style w:customStyle="1" w:styleId="TekstbaloniaChar" w:type="character">
    <w:name w:val="Tekst balončića Char"/>
    <w:basedOn w:val="Zadanifontodlomka"/>
    <w:link w:val="Tekstbalonia"/>
    <w:uiPriority w:val="99"/>
    <w:semiHidden/>
    <w:rsid w:val="00EE7F73"/>
    <w:rPr>
      <w:rFonts w:ascii="Tahoma" w:cs="Tahoma" w:hAnsi="Tahoma"/>
      <w:sz w:val="16"/>
      <w:szCs w:val="16"/>
    </w:rPr>
  </w:style>
  <w:style w:styleId="Tekstrezerviranogmjesta" w:type="character">
    <w:name w:val="Placeholder Text"/>
    <w:basedOn w:val="Zadanifontodlomka"/>
    <w:uiPriority w:val="99"/>
    <w:semiHidden/>
    <w:rsid w:val="009F430E"/>
    <w:rPr>
      <w:color w:val="808080"/>
      <w:bdr w:color="auto" w:space="0" w:sz="0" w:val="none"/>
      <w:shd w:color="auto" w:fill="auto" w:val="clear"/>
    </w:rPr>
  </w:style>
  <w:style w:customStyle="1" w:styleId="eSPISCCParagraphDefaultFont" w:type="character">
    <w:name w:val="eSPIS_CC_Paragraph Default Font"/>
    <w:basedOn w:val="Zadanifontodlomka"/>
    <w:rsid w:val="009F43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430E"/>
    <w:rPr>
      <w:bdr w:color="auto" w:space="0" w:sz="0" w:val="none"/>
      <w:shd w:color="auto" w:fill="FFFFCC" w:val="clear"/>
      <w:lang w:val="hr-HR"/>
    </w:rPr>
  </w:style>
  <w:style w:customStyle="1" w:styleId="PozadinaSvijetloCrvena" w:type="character">
    <w:name w:val="Pozadina_SvijetloCrvena"/>
    <w:basedOn w:val="eSPISCCParagraphDefaultFont"/>
    <w:rsid w:val="009F43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43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743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3.png@01D21A48.12CBF6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1771</izvorni_sadrzaj>
    <derivirana_varijabla naziv="DomainObject.Predmet.Broj_1">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rujna 2016.</izvorni_sadrzaj>
    <derivirana_varijabla naziv="DomainObject.Predmet.DatumRjesavanja_1">13.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444.ST.2. SZ</izvorni_sadrzaj>
    <derivirana_varijabla naziv="DomainObject.Predmet.Opis_1">ČL. 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St-1771/2016</izvorni_sadrzaj>
    <derivirana_varijabla naziv="DomainObject.Predmet.OznakaBroj_1">St-1771/2016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DIDA I UNUCI d.o.o. za trgovinu i usluge</izvorni_sadrzaj>
    <derivirana_varijabla naziv="DomainObject.Predmet.ProtustrankaFormated_1">  DIDA I UNUCI d.o.o. za trgovinu i usluge</derivirana_varijabla>
  </DomainObject.Predmet.ProtustrankaFormated>
  <DomainObject.Predmet.ProtustrankaFormatedOIB>
    <izvorni_sadrzaj>  DIDA I UNUCI d.o.o. za trgovinu i usluge, OIB 70687993199</izvorni_sadrzaj>
    <derivirana_varijabla naziv="DomainObject.Predmet.ProtustrankaFormatedOIB_1">  DIDA I UNUCI d.o.o. za trgovinu i usluge, OIB 70687993199</derivirana_varijabla>
  </DomainObject.Predmet.ProtustrankaFormatedOIB>
  <DomainObject.Predmet.ProtustrankaFormatedWithAdress>
    <izvorni_sadrzaj> DIDA I UNUCI d.o.o. za trgovinu i usluge, Julija Klovića 14, 35000 Slavonski Brod</izvorni_sadrzaj>
    <derivirana_varijabla naziv="DomainObject.Predmet.ProtustrankaFormatedWithAdress_1"> DIDA I UNUCI d.o.o. za trgovinu i usluge, Julija Klovića 14, 35000 Slavonski Brod</derivirana_varijabla>
  </DomainObject.Predmet.ProtustrankaFormatedWithAdress>
  <DomainObject.Predmet.ProtustrankaFormatedWithAdressOIB>
    <izvorni_sadrzaj> DIDA I UNUCI d.o.o. za trgovinu i usluge, OIB 70687993199, Julija Klovića 14, 35000 Slavonski Brod</izvorni_sadrzaj>
    <derivirana_varijabla naziv="DomainObject.Predmet.ProtustrankaFormatedWithAdressOIB_1"> DIDA I UNUCI d.o.o. za trgovinu i usluge, OIB 70687993199, Julija Klovića 14, 35000 Slavonski Brod</derivirana_varijabla>
  </DomainObject.Predmet.ProtustrankaFormatedWithAdressOIB>
  <DomainObject.Predmet.ProtustrankaWithAdress>
    <izvorni_sadrzaj>DIDA I UNUCI d.o.o. za trgovinu i usluge Julija Klovića 14, 35000 Slavonski Brod</izvorni_sadrzaj>
    <derivirana_varijabla naziv="DomainObject.Predmet.ProtustrankaWithAdress_1">DIDA I UNUCI d.o.o. za trgovinu i usluge Julija Klovića 14, 35000 Slavonski Brod</derivirana_varijabla>
  </DomainObject.Predmet.ProtustrankaWithAdress>
  <DomainObject.Predmet.ProtustrankaWithAdressOIB>
    <izvorni_sadrzaj>DIDA I UNUCI d.o.o. za trgovinu i usluge, OIB 70687993199, Julija Klovića 14, 35000 Slavonski Brod</izvorni_sadrzaj>
    <derivirana_varijabla naziv="DomainObject.Predmet.ProtustrankaWithAdressOIB_1">DIDA I UNUCI d.o.o. za trgovinu i usluge, OIB 70687993199, Julija Klovića 14, 35000 Slavonski Brod</derivirana_varijabla>
  </DomainObject.Predmet.ProtustrankaWithAdressOIB>
  <DomainObject.Predmet.ProtustrankaNazivFormated>
    <izvorni_sadrzaj>DIDA I UNUCI d.o.o. za trgovinu i usluge</izvorni_sadrzaj>
    <derivirana_varijabla naziv="DomainObject.Predmet.ProtustrankaNazivFormated_1">DIDA I UNUCI d.o.o. za trgovinu i usluge</derivirana_varijabla>
  </DomainObject.Predmet.ProtustrankaNazivFormated>
  <DomainObject.Predmet.ProtustrankaNazivFormatedOIB>
    <izvorni_sadrzaj>DIDA I UNUCI d.o.o. za trgovinu i usluge, OIB 70687993199</izvorni_sadrzaj>
    <derivirana_varijabla naziv="DomainObject.Predmet.ProtustrankaNazivFormatedOIB_1">DIDA I UNUCI d.o.o. za trgovinu i usluge, OIB 70687993199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112533.57</izvorni_sadrzaj>
    <derivirana_varijabla naziv="DomainObject.Predmet.TrenutnaVrijednost_1">112533.57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DIDA I UNUCI d.o.o. za trgovinu i usluge</item>
    </izvorni_sadrzaj>
    <derivirana_varijabla naziv="DomainObject.Predmet.ProtuStrankaListFormated_1">
      <item>DIDA I UNUCI d.o.o. za trgovinu i usluge</item>
    </derivirana_varijabla>
  </DomainObject.Predmet.ProtuStrankaListFormated>
  <DomainObject.Predmet.ProtuStrankaListFormatedOIB>
    <izvorni_sadrzaj>
      <item>DIDA I UNUCI d.o.o. za trgovinu i usluge, OIB 70687993199</item>
    </izvorni_sadrzaj>
    <derivirana_varijabla naziv="DomainObject.Predmet.ProtuStrankaListFormatedOIB_1">
      <item>DIDA I UNUCI d.o.o. za trgovinu i usluge, OIB 70687993199</item>
    </derivirana_varijabla>
  </DomainObject.Predmet.ProtuStrankaListFormatedOIB>
  <DomainObject.Predmet.ProtuStrankaListFormatedWithAdress>
    <izvorni_sadrzaj>
      <item>DIDA I UNUCI d.o.o. za trgovinu i usluge, Julija Klovića 14, 35000 Slavonski Brod</item>
    </izvorni_sadrzaj>
    <derivirana_varijabla naziv="DomainObject.Predmet.ProtuStrankaListFormatedWithAdress_1">
      <item>DIDA I UNUCI d.o.o. za trgovinu i usluge, Julija Klovića 14, 35000 Slavonski Brod</item>
    </derivirana_varijabla>
  </DomainObject.Predmet.ProtuStrankaListFormatedWithAdress>
  <DomainObject.Predmet.ProtuStrankaListFormatedWithAdressOIB>
    <izvorni_sadrzaj>
      <item>DIDA I UNUCI d.o.o. za trgovinu i usluge, OIB 70687993199, Julija Klovića 14, 35000 Slavonski Brod</item>
    </izvorni_sadrzaj>
    <derivirana_varijabla naziv="DomainObject.Predmet.ProtuStrankaListFormatedWithAdressOIB_1">
      <item>DIDA I UNUCI d.o.o. za trgovinu i usluge, OIB 70687993199, Julija Klovića 14, 35000 Slavonski Brod</item>
    </derivirana_varijabla>
  </DomainObject.Predmet.ProtuStrankaListFormatedWithAdressOIB>
  <DomainObject.Predmet.ProtuStrankaListNazivFormated>
    <izvorni_sadrzaj>
      <item>DIDA I UNUCI d.o.o. za trgovinu i usluge</item>
    </izvorni_sadrzaj>
    <derivirana_varijabla naziv="DomainObject.Predmet.ProtuStrankaListNazivFormated_1">
      <item>DIDA I UNUCI d.o.o. za trgovinu i usluge</item>
    </derivirana_varijabla>
  </DomainObject.Predmet.ProtuStrankaListNazivFormated>
  <DomainObject.Predmet.ProtuStrankaListNazivFormatedOIB>
    <izvorni_sadrzaj>
      <item>DIDA I UNUCI d.o.o. za trgovinu i usluge, OIB 70687993199</item>
    </izvorni_sadrzaj>
    <derivirana_varijabla naziv="DomainObject.Predmet.ProtuStrankaListNazivFormatedOIB_1">
      <item>DIDA I UNUCI d.o.o. za trgovinu i usluge, OIB 70687993199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DIDA I UNUCI d.o.o. za trgovinu i usluge</izvorni_sadrzaj>
    <derivirana_varijabla naziv="DomainObject.Predmet.ProtustrankaIDrugi_1">DIDA I UNUCI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DIDA I UNUCI d.o.o. za trgovinu i usluge, OIB 70687993199, Julija Klovića 14, 35000 Slavonski Brod</izvorni_sadrzaj>
    <derivirana_varijabla naziv="DomainObject.Predmet.ProtustrankaIDrugiAdressOIB_1">DIDA I UNUCI d.o.o. za trgovinu i usluge, OIB 70687993199, Julija Klovića 14,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rujna 2016.</izvorni_sadrzaj>
    <derivirana_varijabla naziv="DomainObject.Predmet.OdlukaRjesenje.DatumDonosenjaOdluke_1">13.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St-1771/2016-11</izvorni_sadrzaj>
    <derivirana_varijabla naziv="DomainObject.Predmet.OdlukaRjesenje.Oznaka_1">St-1771/2016-11</derivirana_varijabla>
  </DomainObject.Predmet.OdlukaRjesenje.Oznaka>
  <DomainObject.Predmet.SudioniciListNaziv>
    <izvorni_sadrzaj>
      <item>Financijska agencija</item>
      <item>DIDA I UNUCI d.o.o. za trgovinu i usluge</item>
    </izvorni_sadrzaj>
    <derivirana_varijabla naziv="DomainObject.Predmet.SudioniciListNaziv_1">
      <item>Financijska agencija</item>
      <item>DIDA I UNUCI d.o.o. za trgovinu i usluge</item>
    </derivirana_varijabla>
  </DomainObject.Predmet.SudioniciListNaziv>
  <DomainObject.Predmet.SudioniciListAdressOIB>
    <izvorni_sadrzaj>
      <item>Financijska agencija, OIB 85821130368, Ulica grada Vukovara 70,10000 Zagreb</item>
      <item>DIDA I UNUCI d.o.o. za trgovinu i usluge, OIB 70687993199, Julija Klovića 14,35000 Slavonski Brod</item>
    </izvorni_sadrzaj>
    <derivirana_varijabla naziv="DomainObject.Predmet.SudioniciListAdressOIB_1">
      <item>Financijska agencija, OIB 85821130368, Ulica grada Vukovara 70,10000 Zagreb</item>
      <item>DIDA I UNUCI d.o.o. za trgovinu i usluge, OIB 70687993199, Julija Klovića 14,35000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70687993199</item>
    </izvorni_sadrzaj>
    <derivirana_varijabla naziv="DomainObject.Predmet.SudioniciListNazivOIB_1">
      <item>, OIB 85821130368</item>
      <item>, OIB 70687993199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492</properties:Words>
  <properties:Characters>2595</properties:Characters>
  <properties:Lines>83</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2016-10-25T11:02:00Z</dcterms:created>
  <dc:creator>wsadmin</dc:creator>
  <cp:lastModifiedBy>wsadmin</cp:lastModifiedBy>
  <dcterms:modified xmlns:xsi="http://www.w3.org/2001/XMLSchema-instance" xsi:type="dcterms:W3CDTF">2016-10-25T11:13:00Z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