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04ea" w14:paraId="29d04ea" w:rsidRDefault="00774B6C" w:rsidP="00C313F0" w:rsidR="00095A3D" w:rsidRPr="00C313F0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A232E1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 </w:t>
      </w:r>
    </w:p>
    <w:p w:rsidRDefault="00A232E1" w:rsidP="00D96F52" w:rsidR="007356D2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AC528D" w:rsidP="00D96F52" w:rsidR="00AC528D">
      <w:pPr>
        <w:jc w:val="center"/>
        <w:rPr>
          <w:bCs/>
        </w:rPr>
      </w:pPr>
    </w:p>
    <w:p w:rsidRDefault="00D96F52" w:rsidP="00D96F52" w:rsidR="00D96F52">
      <w:pPr>
        <w:jc w:val="center"/>
        <w:rPr>
          <w:bCs/>
        </w:rPr>
      </w:pPr>
      <w:r>
        <w:rPr>
          <w:bCs/>
        </w:rPr>
        <w:t>R J E Š E NJ E</w:t>
      </w:r>
    </w:p>
    <w:p w:rsidRDefault="00AC528D" w:rsidP="00D96F52" w:rsidR="00AC528D" w:rsidRPr="00D96F52">
      <w:pPr>
        <w:jc w:val="center"/>
        <w:rPr>
          <w:bCs/>
        </w:rPr>
      </w:pPr>
    </w:p>
    <w:p w:rsidRDefault="00F77F57" w:rsidP="00383A1B" w:rsidR="00F47206" w:rsidRPr="00C313F0">
      <w:pPr>
        <w:ind w:firstLine="708"/>
        <w:jc w:val="both"/>
        <w:rPr>
          <w:bCs/>
        </w:rPr>
      </w:pPr>
      <w:r w:rsidRPr="00F77F57">
        <w:rPr>
          <w:bCs/>
        </w:rPr>
        <w:t>Trgovački sud u Zagrebu, po sucu Vesni Sremac Šoštar, u stečajnom postupku nad dužnikom</w:t>
      </w:r>
      <w:r w:rsidR="00C313F0">
        <w:rPr>
          <w:bCs/>
        </w:rPr>
        <w:t xml:space="preserve"> </w:t>
      </w:r>
      <w:r w:rsidR="003453B0" w:rsidRPr="00ED32FF">
        <w:rPr>
          <w:rFonts w:eastAsiaTheme="minorEastAsia"/>
        </w:rPr>
        <w:t>G.A.Z. d.o.o. u stečaju iz Zagreba, Metalčeva 5, OIB:98325655885</w:t>
      </w:r>
      <w:r w:rsidR="003453B0">
        <w:rPr>
          <w:rFonts w:eastAsiaTheme="minorEastAsia"/>
        </w:rPr>
        <w:t xml:space="preserve"> </w:t>
      </w:r>
      <w:r w:rsidR="000F3A12">
        <w:rPr>
          <w:bCs/>
        </w:rPr>
        <w:t xml:space="preserve">dana </w:t>
      </w:r>
      <w:r w:rsidR="003453B0">
        <w:rPr>
          <w:bCs/>
        </w:rPr>
        <w:t xml:space="preserve">4. ožujka </w:t>
      </w:r>
      <w:r w:rsidR="00831631">
        <w:rPr>
          <w:bCs/>
        </w:rPr>
        <w:t>2019. godine</w:t>
      </w:r>
    </w:p>
    <w:p w:rsidRDefault="00D96F52" w:rsidR="00E70CFA">
      <w:pPr>
        <w:jc w:val="center"/>
        <w:rPr>
          <w:bCs/>
        </w:rPr>
      </w:pPr>
      <w:r>
        <w:rPr>
          <w:bCs/>
        </w:rPr>
        <w:t>r i j e š i o</w:t>
      </w:r>
      <w:r w:rsidR="00E70CFA" w:rsidRPr="001E1117">
        <w:rPr>
          <w:bCs/>
        </w:rPr>
        <w:t xml:space="preserve">   j e </w:t>
      </w:r>
    </w:p>
    <w:p w:rsidRDefault="00B52A1B" w:rsidR="00B52A1B">
      <w:pPr>
        <w:jc w:val="center"/>
        <w:rPr>
          <w:bCs/>
        </w:rPr>
      </w:pPr>
    </w:p>
    <w:p w:rsidRDefault="00B52A1B" w:rsidP="00B52A1B" w:rsidR="00B52A1B">
      <w:pPr>
        <w:ind w:firstLine="709"/>
        <w:jc w:val="both"/>
      </w:pPr>
      <w:r>
        <w:t>I</w:t>
      </w:r>
      <w:r>
        <w:tab/>
        <w:t>Ispravlja se tablica</w:t>
      </w:r>
      <w:r w:rsidRPr="005B25D2">
        <w:t xml:space="preserve"> stečajnog suca</w:t>
      </w:r>
      <w:r>
        <w:t xml:space="preserve"> u drugom višem </w:t>
      </w:r>
      <w:r w:rsidRPr="005B25D2">
        <w:t>isplatnom redu</w:t>
      </w:r>
      <w:r w:rsidR="009F521C">
        <w:t xml:space="preserve"> tako da ista glasi: </w:t>
      </w:r>
    </w:p>
    <w:p w:rsidRDefault="009F521C" w:rsidP="00B52A1B" w:rsidR="009F521C">
      <w:pPr>
        <w:ind w:firstLine="709"/>
        <w:jc w:val="both"/>
      </w:pPr>
      <w:r>
        <w:t>"</w:t>
      </w: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05"/>
        <w:gridCol w:w="2305"/>
        <w:gridCol w:w="1357"/>
        <w:gridCol w:w="1444"/>
        <w:gridCol w:w="1495"/>
        <w:gridCol w:w="1180"/>
      </w:tblGrid>
      <w:tr w:rsidTr="0083643A" w:rsidR="009F521C" w:rsidRPr="00531C60">
        <w:trPr>
          <w:jc w:val="center"/>
        </w:trPr>
        <w:tc>
          <w:tcPr>
            <w:tcW w:type="auto" w:w="0"/>
            <w:vAlign w:val="center"/>
          </w:tcPr>
          <w:p w:rsidRDefault="009F521C" w:rsidP="0083643A" w:rsidR="009F521C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9F521C" w:rsidP="0083643A" w:rsidR="009F521C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9F521C" w:rsidP="0083643A" w:rsidR="009F521C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9F521C" w:rsidP="0083643A" w:rsidR="009F521C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9F521C" w:rsidP="0083643A" w:rsidR="009F521C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Iznos prijavljene tražbine (kn)</w:t>
            </w:r>
          </w:p>
        </w:tc>
        <w:tc>
          <w:tcPr>
            <w:tcW w:type="auto" w:w="0"/>
            <w:vAlign w:val="center"/>
          </w:tcPr>
          <w:p w:rsidRDefault="009F521C" w:rsidP="0083643A" w:rsidR="009F521C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Iznos priznate tražbine</w:t>
            </w:r>
          </w:p>
          <w:p w:rsidRDefault="009F521C" w:rsidP="0083643A" w:rsidR="009F521C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(kn)</w:t>
            </w:r>
          </w:p>
        </w:tc>
      </w:tr>
      <w:tr w:rsidTr="006A255E" w:rsidR="00987AF4" w:rsidRPr="00531C60">
        <w:trPr>
          <w:jc w:val="center"/>
        </w:trPr>
        <w:tc>
          <w:tcPr>
            <w:tcW w:type="auto" w:w="0"/>
          </w:tcPr>
          <w:p w:rsidRDefault="00987AF4" w:rsidP="00987AF4" w:rsidR="00987AF4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17</w:t>
            </w:r>
          </w:p>
        </w:tc>
        <w:tc>
          <w:tcPr>
            <w:tcW w:type="auto" w:w="0"/>
          </w:tcPr>
          <w:p w:rsidRDefault="00987AF4" w:rsidP="00987AF4" w:rsidR="00987AF4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Hrvatska radiotelevizija, javna ustanova</w:t>
            </w:r>
          </w:p>
        </w:tc>
        <w:tc>
          <w:tcPr>
            <w:tcW w:type="auto" w:w="0"/>
          </w:tcPr>
          <w:p w:rsidRDefault="00987AF4" w:rsidP="00987AF4" w:rsidR="00987AF4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68419124305</w:t>
            </w:r>
          </w:p>
        </w:tc>
        <w:tc>
          <w:tcPr>
            <w:tcW w:type="auto" w:w="0"/>
          </w:tcPr>
          <w:p w:rsidRDefault="00987AF4" w:rsidP="00987AF4" w:rsidR="00987AF4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Prisavlje 3, Zagreb</w:t>
            </w:r>
          </w:p>
        </w:tc>
        <w:tc>
          <w:tcPr>
            <w:tcW w:type="auto" w:w="0"/>
          </w:tcPr>
          <w:p w:rsidRDefault="00315387" w:rsidP="00987AF4" w:rsidR="00987AF4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652,00</w:t>
            </w:r>
          </w:p>
        </w:tc>
        <w:tc>
          <w:tcPr>
            <w:tcW w:type="auto" w:w="0"/>
          </w:tcPr>
          <w:p w:rsidRDefault="00315387" w:rsidP="00987AF4" w:rsidR="00987AF4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652,00</w:t>
            </w:r>
          </w:p>
        </w:tc>
      </w:tr>
    </w:tbl>
    <w:p w:rsidRDefault="00B52A1B" w:rsidP="00B52A1B" w:rsidR="00B52A1B" w:rsidRPr="001E1117">
      <w:pPr>
        <w:rPr>
          <w:bCs/>
        </w:rPr>
      </w:pPr>
    </w:p>
    <w:p w:rsidRDefault="00E70CFA" w:rsidR="00E70CFA" w:rsidRPr="001E1117">
      <w:pPr>
        <w:jc w:val="center"/>
        <w:rPr>
          <w:bCs/>
        </w:rPr>
      </w:pPr>
    </w:p>
    <w:p w:rsidRDefault="00324EEA" w:rsidP="001D09AE" w:rsidR="001047BB">
      <w:pPr>
        <w:jc w:val="both"/>
        <w:rPr>
          <w:bCs/>
        </w:rPr>
      </w:pPr>
      <w:r w:rsidRPr="001E1117">
        <w:rPr>
          <w:bCs/>
        </w:rPr>
        <w:tab/>
      </w:r>
      <w:r w:rsidR="00987AF4">
        <w:rPr>
          <w:bCs/>
        </w:rPr>
        <w:t>II</w:t>
      </w:r>
      <w:r w:rsidR="00987AF4">
        <w:rPr>
          <w:bCs/>
        </w:rPr>
        <w:tab/>
      </w:r>
      <w:r w:rsidR="00D96F52" w:rsidRPr="00D96F52">
        <w:rPr>
          <w:bCs/>
        </w:rPr>
        <w:t xml:space="preserve">Ispravlja se rješenje ovog suda, poslovni broj </w:t>
      </w:r>
      <w:r w:rsidR="00AC528D">
        <w:rPr>
          <w:bCs/>
        </w:rPr>
        <w:t>gornji,</w:t>
      </w:r>
      <w:r w:rsidR="00D96F52" w:rsidRPr="00D96F52">
        <w:rPr>
          <w:bCs/>
        </w:rPr>
        <w:t xml:space="preserve"> </w:t>
      </w:r>
      <w:r w:rsidR="00C313F0">
        <w:rPr>
          <w:bCs/>
        </w:rPr>
        <w:t xml:space="preserve">od </w:t>
      </w:r>
      <w:r w:rsidR="00987AF4">
        <w:rPr>
          <w:bCs/>
        </w:rPr>
        <w:t>4. ožujka</w:t>
      </w:r>
      <w:r w:rsidR="00C14A11">
        <w:rPr>
          <w:bCs/>
        </w:rPr>
        <w:t xml:space="preserve"> 2019.</w:t>
      </w:r>
      <w:r w:rsidR="00086F1F">
        <w:rPr>
          <w:bCs/>
        </w:rPr>
        <w:t>g.</w:t>
      </w:r>
      <w:r w:rsidR="00AC528D">
        <w:rPr>
          <w:bCs/>
        </w:rPr>
        <w:t>,</w:t>
      </w:r>
      <w:r w:rsidR="00987AF4">
        <w:rPr>
          <w:bCs/>
        </w:rPr>
        <w:t xml:space="preserve"> </w:t>
      </w:r>
      <w:r w:rsidR="00F47206">
        <w:rPr>
          <w:bCs/>
        </w:rPr>
        <w:t>na način da</w:t>
      </w:r>
      <w:r w:rsidR="00F77F57">
        <w:rPr>
          <w:bCs/>
        </w:rPr>
        <w:t xml:space="preserve"> </w:t>
      </w:r>
      <w:r w:rsidR="00D96F52" w:rsidRPr="00D96F52">
        <w:rPr>
          <w:bCs/>
        </w:rPr>
        <w:t>u</w:t>
      </w:r>
      <w:r w:rsidR="00D96F52">
        <w:rPr>
          <w:bCs/>
        </w:rPr>
        <w:t xml:space="preserve"> </w:t>
      </w:r>
      <w:r w:rsidR="00E014FF">
        <w:rPr>
          <w:bCs/>
        </w:rPr>
        <w:t xml:space="preserve">izreci pod točkom </w:t>
      </w:r>
      <w:r w:rsidR="00C14A11">
        <w:rPr>
          <w:bCs/>
        </w:rPr>
        <w:t xml:space="preserve">I b) </w:t>
      </w:r>
      <w:r w:rsidR="006871D2">
        <w:rPr>
          <w:bCs/>
        </w:rPr>
        <w:t xml:space="preserve">u tablici II viši isplatni red </w:t>
      </w:r>
      <w:r w:rsidR="001D09AE">
        <w:rPr>
          <w:bCs/>
        </w:rPr>
        <w:t xml:space="preserve">tako da isto glasi: </w:t>
      </w: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05"/>
        <w:gridCol w:w="2305"/>
        <w:gridCol w:w="1357"/>
        <w:gridCol w:w="1444"/>
        <w:gridCol w:w="1495"/>
        <w:gridCol w:w="1180"/>
      </w:tblGrid>
      <w:tr w:rsidTr="0083643A" w:rsidR="001D09AE" w:rsidRPr="00531C60">
        <w:trPr>
          <w:jc w:val="center"/>
        </w:trPr>
        <w:tc>
          <w:tcPr>
            <w:tcW w:type="auto" w:w="0"/>
            <w:vAlign w:val="center"/>
          </w:tcPr>
          <w:p w:rsidRDefault="001D09AE" w:rsidP="0083643A" w:rsidR="001D09AE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1D09AE" w:rsidP="0083643A" w:rsidR="001D09AE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1D09AE" w:rsidP="0083643A" w:rsidR="001D09AE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1D09AE" w:rsidP="0083643A" w:rsidR="001D09AE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1D09AE" w:rsidP="0083643A" w:rsidR="001D09AE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Iznos prijavljene tražbine (kn)</w:t>
            </w:r>
          </w:p>
        </w:tc>
        <w:tc>
          <w:tcPr>
            <w:tcW w:type="auto" w:w="0"/>
            <w:vAlign w:val="center"/>
          </w:tcPr>
          <w:p w:rsidRDefault="001D09AE" w:rsidP="0083643A" w:rsidR="001D09AE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Iznos priznate tražbine</w:t>
            </w:r>
          </w:p>
          <w:p w:rsidRDefault="001D09AE" w:rsidP="0083643A" w:rsidR="001D09AE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(kn)</w:t>
            </w:r>
          </w:p>
        </w:tc>
      </w:tr>
      <w:tr w:rsidTr="006B53C8" w:rsidR="001D09AE" w:rsidRPr="00531C60">
        <w:trPr>
          <w:jc w:val="center"/>
        </w:trPr>
        <w:tc>
          <w:tcPr>
            <w:tcW w:type="auto" w:w="0"/>
          </w:tcPr>
          <w:p w:rsidRDefault="001D09AE" w:rsidP="001D09AE" w:rsidR="001D09AE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17</w:t>
            </w:r>
          </w:p>
        </w:tc>
        <w:tc>
          <w:tcPr>
            <w:tcW w:type="auto" w:w="0"/>
          </w:tcPr>
          <w:p w:rsidRDefault="001D09AE" w:rsidP="001D09AE" w:rsidR="001D09AE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Hrvatska radiotelevizija, javna ustanova</w:t>
            </w:r>
          </w:p>
        </w:tc>
        <w:tc>
          <w:tcPr>
            <w:tcW w:type="auto" w:w="0"/>
          </w:tcPr>
          <w:p w:rsidRDefault="001D09AE" w:rsidP="001D09AE" w:rsidR="001D09AE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68419124305</w:t>
            </w:r>
          </w:p>
        </w:tc>
        <w:tc>
          <w:tcPr>
            <w:tcW w:type="auto" w:w="0"/>
          </w:tcPr>
          <w:p w:rsidRDefault="001D09AE" w:rsidP="001D09AE" w:rsidR="001D09AE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 w:rsidRPr="00531C60">
              <w:rPr>
                <w:sz w:val="20"/>
                <w:szCs w:val="20"/>
              </w:rPr>
              <w:t>Prisavlje 3, Zagreb</w:t>
            </w:r>
          </w:p>
        </w:tc>
        <w:tc>
          <w:tcPr>
            <w:tcW w:type="auto" w:w="0"/>
          </w:tcPr>
          <w:p w:rsidRDefault="00315387" w:rsidP="001D09AE" w:rsidR="001D09AE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652,00</w:t>
            </w:r>
          </w:p>
        </w:tc>
        <w:tc>
          <w:tcPr>
            <w:tcW w:type="auto" w:w="0"/>
          </w:tcPr>
          <w:p w:rsidRDefault="00315387" w:rsidP="001D09AE" w:rsidR="001D09AE" w:rsidRPr="00531C60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652,00</w:t>
            </w:r>
          </w:p>
        </w:tc>
      </w:tr>
    </w:tbl>
    <w:p w:rsidRDefault="00E014FF" w:rsidP="00D96F52" w:rsidR="00E014FF">
      <w:pPr>
        <w:rPr>
          <w:bCs/>
        </w:rPr>
      </w:pPr>
    </w:p>
    <w:p w:rsidRDefault="00D96F52" w:rsidP="00D96F52" w:rsidR="00D96F52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0151CA">
        <w:rPr>
          <w:bCs/>
        </w:rPr>
        <w:t xml:space="preserve">   </w:t>
      </w:r>
      <w:r w:rsidRPr="00D96F52">
        <w:rPr>
          <w:bCs/>
        </w:rPr>
        <w:t>Obrazloženje</w:t>
      </w:r>
    </w:p>
    <w:p w:rsidRDefault="00D96F52" w:rsidP="00C313F0" w:rsidR="00D96F52" w:rsidRPr="00D96F52">
      <w:pPr>
        <w:jc w:val="both"/>
        <w:rPr>
          <w:bCs/>
        </w:rPr>
      </w:pPr>
    </w:p>
    <w:p w:rsidRDefault="00D96F52" w:rsidP="00C313F0" w:rsidR="00E443C7">
      <w:pPr>
        <w:jc w:val="both"/>
        <w:rPr>
          <w:bCs/>
        </w:rPr>
      </w:pPr>
      <w:r w:rsidRPr="00D96F52">
        <w:rPr>
          <w:bCs/>
        </w:rPr>
        <w:tab/>
        <w:t xml:space="preserve">U pisanju rješenja ovog suda, poslovni broj </w:t>
      </w:r>
      <w:r w:rsidR="00AC528D">
        <w:rPr>
          <w:bCs/>
        </w:rPr>
        <w:t xml:space="preserve">gornji, od </w:t>
      </w:r>
      <w:r w:rsidR="009D678B">
        <w:rPr>
          <w:bCs/>
        </w:rPr>
        <w:t xml:space="preserve">4. ožujka </w:t>
      </w:r>
      <w:r w:rsidR="00301E84">
        <w:rPr>
          <w:bCs/>
        </w:rPr>
        <w:t xml:space="preserve">2019. </w:t>
      </w:r>
      <w:r w:rsidR="009D678B">
        <w:rPr>
          <w:bCs/>
        </w:rPr>
        <w:t>godine</w:t>
      </w:r>
      <w:r w:rsidR="00F81FE4" w:rsidRPr="00F81FE4">
        <w:rPr>
          <w:bCs/>
        </w:rPr>
        <w:t xml:space="preserve">, </w:t>
      </w:r>
      <w:r w:rsidR="00AC528D">
        <w:rPr>
          <w:bCs/>
        </w:rPr>
        <w:t xml:space="preserve">u </w:t>
      </w:r>
      <w:r>
        <w:rPr>
          <w:bCs/>
        </w:rPr>
        <w:t xml:space="preserve">izreci </w:t>
      </w:r>
      <w:r w:rsidR="00301E84">
        <w:rPr>
          <w:bCs/>
        </w:rPr>
        <w:t xml:space="preserve">pod toč. I b) u tablici II. viši isplatni red </w:t>
      </w:r>
      <w:r w:rsidRPr="00D96F52">
        <w:rPr>
          <w:bCs/>
        </w:rPr>
        <w:t>došlo je do očite pogreške u pisanju</w:t>
      </w:r>
      <w:r w:rsidR="00627169">
        <w:rPr>
          <w:bCs/>
        </w:rPr>
        <w:t xml:space="preserve">, pa </w:t>
      </w:r>
      <w:r w:rsidR="00315387">
        <w:rPr>
          <w:bCs/>
        </w:rPr>
        <w:t xml:space="preserve">umjesto iznosa 7.670,46 kn </w:t>
      </w:r>
      <w:r w:rsidR="00627169">
        <w:rPr>
          <w:bCs/>
        </w:rPr>
        <w:t xml:space="preserve">treba ispravno stajati iznos od 652,00 kn te </w:t>
      </w:r>
      <w:r w:rsidRPr="00D96F52">
        <w:rPr>
          <w:bCs/>
        </w:rPr>
        <w:t>je odgovarajućom primjenom odredbe čl. 342. st. 1., 2. i 4. Zakona o parničnom postupku ("Narodne novine" broj 53/91, 91/92, 112/99, 88/01, 117/03, 88/05, 02/07, 84/08, 123/08, 57/11 i 25/13 – dalje: ZPP)</w:t>
      </w:r>
      <w:r w:rsidR="00E014FF">
        <w:rPr>
          <w:bCs/>
        </w:rPr>
        <w:t xml:space="preserve">, a u </w:t>
      </w:r>
    </w:p>
    <w:p w:rsidRDefault="00E443C7" w:rsidP="00C313F0" w:rsidR="00E443C7">
      <w:pPr>
        <w:jc w:val="both"/>
        <w:rPr>
          <w:bCs/>
        </w:rPr>
      </w:pPr>
    </w:p>
    <w:p w:rsidRDefault="00E443C7" w:rsidP="00C313F0" w:rsidR="00E443C7">
      <w:pPr>
        <w:jc w:val="both"/>
        <w:rPr>
          <w:bCs/>
        </w:rPr>
      </w:pPr>
    </w:p>
    <w:p w:rsidRDefault="00E443C7" w:rsidP="00C313F0" w:rsidR="00E443C7">
      <w:pPr>
        <w:jc w:val="both"/>
        <w:rPr>
          <w:bCs/>
        </w:rPr>
      </w:pPr>
    </w:p>
    <w:p w:rsidRDefault="00E443C7" w:rsidP="00C313F0" w:rsidR="00E443C7">
      <w:pPr>
        <w:jc w:val="both"/>
        <w:rPr>
          <w:bCs/>
        </w:rPr>
      </w:pPr>
    </w:p>
    <w:p w:rsidRDefault="00E443C7" w:rsidP="00C313F0" w:rsidR="00E443C7">
      <w:pPr>
        <w:jc w:val="both"/>
        <w:rPr>
          <w:bCs/>
        </w:rPr>
      </w:pPr>
    </w:p>
    <w:p w:rsidRDefault="00E014FF" w:rsidP="00C313F0" w:rsidR="00095A3D">
      <w:pPr>
        <w:jc w:val="both"/>
      </w:pPr>
      <w:r>
        <w:rPr>
          <w:bCs/>
        </w:rPr>
        <w:lastRenderedPageBreak/>
        <w:t>svezi s člankom 10 SZ-a (NN 71/15</w:t>
      </w:r>
      <w:r w:rsidR="00627169">
        <w:rPr>
          <w:bCs/>
        </w:rPr>
        <w:t xml:space="preserve"> i 104/17</w:t>
      </w:r>
      <w:r>
        <w:rPr>
          <w:bCs/>
        </w:rPr>
        <w:t>),</w:t>
      </w:r>
      <w:r w:rsidR="00D96F52" w:rsidRPr="00D96F52">
        <w:rPr>
          <w:bCs/>
        </w:rPr>
        <w:t xml:space="preserve"> navedena pogreška u pisanju ispravljena i odlučeno je kao u izreci ovog rješenja.</w:t>
      </w:r>
    </w:p>
    <w:p w:rsidRDefault="008F0311" w:rsidP="00AC528D" w:rsidR="00CE649B">
      <w:r w:rsidRPr="001E1117">
        <w:t xml:space="preserve"> </w:t>
      </w: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9D678B">
        <w:t>4. ožujka</w:t>
      </w:r>
      <w:r w:rsidR="00CB656A">
        <w:t xml:space="preserve"> 2019. </w:t>
      </w:r>
      <w:r w:rsidR="00A90B79">
        <w:t>godine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P="008E29C5" w:rsidR="00E70CFA" w:rsidRPr="001E1117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="00773C20">
        <w:t xml:space="preserve">          </w:t>
      </w:r>
      <w:r w:rsidRPr="001E1117">
        <w:t>SUDAC</w:t>
      </w:r>
      <w:r w:rsidR="00773C20">
        <w:t>:</w:t>
      </w:r>
    </w:p>
    <w:p w:rsidRDefault="008E70E5" w:rsidP="00E53D3D" w:rsidR="00A90B79">
      <w:pPr>
        <w:pStyle w:val="Uvuenotijeloteksta"/>
        <w:ind w:firstLine="141" w:left="1983"/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0B212A">
        <w:t>,v.r.</w:t>
      </w: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  <w:r w:rsidR="00D96F52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D96F52">
      <w:r w:rsidRPr="00D96F52">
        <w:t xml:space="preserve">Protiv ovog rješenja dopuštena je  žalba Visokom trgovačkom sudu RH, a koja se podnosi u roku od 8 dana ovome sudu u 3 primjerka.  </w:t>
      </w:r>
    </w:p>
    <w:p w:rsidRDefault="000151CA" w:rsidP="00AC528D" w:rsidR="000151CA"/>
    <w:p w:rsidRDefault="000B212A" w:rsidR="000B21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0B212A" w:rsidR="000B21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E15E9" w:rsidP="00AC528D" w:rsidR="006E15E9"/>
    <w:sectPr w:rsidSect="00150B87" w:rsidR="006E15E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BCF" w:rsidR="00175BCF">
      <w:r>
        <w:separator/>
      </w:r>
    </w:p>
  </w:endnote>
  <w:endnote w:id="0" w:type="continuationSeparator">
    <w:p w:rsidRDefault="00175BCF" w:rsidR="00175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BCF" w:rsidR="00175BCF">
      <w:r>
        <w:separator/>
      </w:r>
    </w:p>
  </w:footnote>
  <w:footnote w:id="0" w:type="continuationSeparator">
    <w:p w:rsidRDefault="00175BCF" w:rsidR="00175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21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</w:t>
    </w:r>
    <w:r w:rsidR="00AC528D">
      <w:t>48 St-</w:t>
    </w:r>
    <w:r w:rsidR="009D678B">
      <w:t>2337/18-</w:t>
    </w:r>
    <w:r w:rsidR="002B4C0C">
      <w:t>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212964"/>
      <w:docPartObj>
        <w:docPartGallery w:val="Page Numbers (Top of Page)"/>
        <w:docPartUnique/>
      </w:docPartObj>
    </w:sdtPr>
    <w:sdtEndPr/>
    <w:sdtContent>
      <w:p w:rsidRDefault="00C313F0" w:rsidP="00C313F0" w:rsidR="00C313F0">
        <w:pPr>
          <w:pStyle w:val="Zaglavlje"/>
          <w:jc w:val="right"/>
        </w:pPr>
        <w:r>
          <w:t>48.St-</w:t>
        </w:r>
        <w:r w:rsidR="003453B0">
          <w:t>2337/18</w:t>
        </w:r>
        <w:r w:rsidR="00383A1B">
          <w:t>-23</w:t>
        </w:r>
      </w:p>
    </w:sdtContent>
  </w:sdt>
  <w:p w:rsidRDefault="00C313F0" w:rsidR="00C313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582FB5"/>
    <w:multiLevelType w:val="hybridMultilevel"/>
    <w:tmpl w:val="961AD1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0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0"/>
  </w:num>
  <w:num w:numId="5">
    <w:abstractNumId w:val="9"/>
  </w:num>
  <w:num w:numId="6">
    <w:abstractNumId w:val="2"/>
  </w:num>
  <w:num w:numId="7">
    <w:abstractNumId w:val="11"/>
  </w:num>
  <w:num w:numId="8">
    <w:abstractNumId w:val="5"/>
  </w:num>
  <w:num w:numId="9">
    <w:abstractNumId w:val="6"/>
  </w:num>
  <w:num w:numId="10">
    <w:abstractNumId w:val="0"/>
  </w:num>
  <w:num w:numId="11">
    <w:abstractNumId w:val="4"/>
  </w:num>
  <w:num w:numId="12">
    <w:abstractNumId w:val="12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15ADA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86F1F"/>
    <w:rsid w:val="0009306D"/>
    <w:rsid w:val="00095A3D"/>
    <w:rsid w:val="000B212A"/>
    <w:rsid w:val="000B2D5D"/>
    <w:rsid w:val="000B39EA"/>
    <w:rsid w:val="000D1227"/>
    <w:rsid w:val="000D4FA6"/>
    <w:rsid w:val="000E08EA"/>
    <w:rsid w:val="000F172F"/>
    <w:rsid w:val="000F3A12"/>
    <w:rsid w:val="000F5020"/>
    <w:rsid w:val="001047BB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D09AE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5AF6"/>
    <w:rsid w:val="002B4C0C"/>
    <w:rsid w:val="002B57C5"/>
    <w:rsid w:val="002D076E"/>
    <w:rsid w:val="002E1EA2"/>
    <w:rsid w:val="002E77FD"/>
    <w:rsid w:val="00301E84"/>
    <w:rsid w:val="00302384"/>
    <w:rsid w:val="00303818"/>
    <w:rsid w:val="00315387"/>
    <w:rsid w:val="003169DB"/>
    <w:rsid w:val="00320D61"/>
    <w:rsid w:val="00324EEA"/>
    <w:rsid w:val="003312CF"/>
    <w:rsid w:val="003453B0"/>
    <w:rsid w:val="00345A18"/>
    <w:rsid w:val="0035530F"/>
    <w:rsid w:val="003636E5"/>
    <w:rsid w:val="0037432D"/>
    <w:rsid w:val="00383A1B"/>
    <w:rsid w:val="00384A0E"/>
    <w:rsid w:val="003870E9"/>
    <w:rsid w:val="003958D8"/>
    <w:rsid w:val="003A1D93"/>
    <w:rsid w:val="003D49C7"/>
    <w:rsid w:val="003D4DF4"/>
    <w:rsid w:val="003D711A"/>
    <w:rsid w:val="003E07F0"/>
    <w:rsid w:val="003E4DB0"/>
    <w:rsid w:val="003E6894"/>
    <w:rsid w:val="00410E77"/>
    <w:rsid w:val="0042103F"/>
    <w:rsid w:val="004322DD"/>
    <w:rsid w:val="0043539F"/>
    <w:rsid w:val="00436C31"/>
    <w:rsid w:val="00440E50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5098"/>
    <w:rsid w:val="00627169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871D2"/>
    <w:rsid w:val="006A2BF7"/>
    <w:rsid w:val="006B004B"/>
    <w:rsid w:val="006B6D4F"/>
    <w:rsid w:val="006C7C54"/>
    <w:rsid w:val="006D056C"/>
    <w:rsid w:val="006E15E9"/>
    <w:rsid w:val="006E4384"/>
    <w:rsid w:val="006E5D53"/>
    <w:rsid w:val="006F0C78"/>
    <w:rsid w:val="006F39F1"/>
    <w:rsid w:val="006F70C1"/>
    <w:rsid w:val="006F7E66"/>
    <w:rsid w:val="007014D3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B1F7D"/>
    <w:rsid w:val="007B755A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1631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29C5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87AF4"/>
    <w:rsid w:val="009A055F"/>
    <w:rsid w:val="009A2178"/>
    <w:rsid w:val="009A2238"/>
    <w:rsid w:val="009A504C"/>
    <w:rsid w:val="009B4192"/>
    <w:rsid w:val="009C7DF8"/>
    <w:rsid w:val="009D4B46"/>
    <w:rsid w:val="009D678B"/>
    <w:rsid w:val="009D7F9F"/>
    <w:rsid w:val="009E6277"/>
    <w:rsid w:val="009E7B92"/>
    <w:rsid w:val="009F521C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0B79"/>
    <w:rsid w:val="00A92522"/>
    <w:rsid w:val="00A95656"/>
    <w:rsid w:val="00AA29CA"/>
    <w:rsid w:val="00AC528D"/>
    <w:rsid w:val="00AD1D38"/>
    <w:rsid w:val="00AD5649"/>
    <w:rsid w:val="00AE528E"/>
    <w:rsid w:val="00AE5C27"/>
    <w:rsid w:val="00AF32C1"/>
    <w:rsid w:val="00AF5832"/>
    <w:rsid w:val="00AF6C17"/>
    <w:rsid w:val="00B07E69"/>
    <w:rsid w:val="00B10266"/>
    <w:rsid w:val="00B2158F"/>
    <w:rsid w:val="00B215AA"/>
    <w:rsid w:val="00B34A18"/>
    <w:rsid w:val="00B46924"/>
    <w:rsid w:val="00B5201C"/>
    <w:rsid w:val="00B52A1B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14A11"/>
    <w:rsid w:val="00C278F7"/>
    <w:rsid w:val="00C313F0"/>
    <w:rsid w:val="00C4028B"/>
    <w:rsid w:val="00C419CB"/>
    <w:rsid w:val="00C53D31"/>
    <w:rsid w:val="00C5657A"/>
    <w:rsid w:val="00C6080E"/>
    <w:rsid w:val="00C72DF8"/>
    <w:rsid w:val="00C878D9"/>
    <w:rsid w:val="00C92678"/>
    <w:rsid w:val="00CA6BC9"/>
    <w:rsid w:val="00CB656A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443C7"/>
    <w:rsid w:val="00E70CFA"/>
    <w:rsid w:val="00E7488D"/>
    <w:rsid w:val="00E77C59"/>
    <w:rsid w:val="00E808A8"/>
    <w:rsid w:val="00E87521"/>
    <w:rsid w:val="00E87803"/>
    <w:rsid w:val="00EA18D7"/>
    <w:rsid w:val="00EA27EF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47206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D5B9F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13F0"/>
    <w:rPr>
      <w:sz w:val="24"/>
      <w:szCs w:val="24"/>
    </w:rPr>
  </w:style>
  <w:style w:customStyle="true" w:styleId="value" w:type="character">
    <w:name w:val="value"/>
    <w:basedOn w:val="Zadanifontodlomka"/>
    <w:rsid w:val="00A90B79"/>
  </w:style>
  <w:style w:styleId="Bezproreda" w:type="paragraph">
    <w:name w:val="No Spacing"/>
    <w:uiPriority w:val="99"/>
    <w:qFormat/>
    <w:rsid w:val="009F521C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2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12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12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12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12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13F0"/>
    <w:rPr>
      <w:sz w:val="24"/>
      <w:szCs w:val="24"/>
    </w:rPr>
  </w:style>
  <w:style w:customStyle="1" w:styleId="value" w:type="character">
    <w:name w:val="value"/>
    <w:basedOn w:val="Zadanifontodlomka"/>
    <w:rsid w:val="00A90B79"/>
  </w:style>
  <w:style w:styleId="Bezproreda" w:type="paragraph">
    <w:name w:val="No Spacing"/>
    <w:uiPriority w:val="99"/>
    <w:qFormat/>
    <w:rsid w:val="009F521C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2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12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12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12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12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St-2337/2018</izvorni_sadrzaj>
    <derivirana_varijabla naziv="DomainObject.Predmet.OznakaBroj_1">St-2337/2018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G.A.Z. d.o.o.</izvorni_sadrzaj>
    <derivirana_varijabla naziv="DomainObject.Predmet.ProtustrankaFormated_1">  G.A.Z. d.o.o.</derivirana_varijabla>
  </DomainObject.Predmet.ProtustrankaFormated>
  <DomainObject.Predmet.ProtustrankaFormatedOIB>
    <izvorni_sadrzaj>  G.A.Z. d.o.o., OIB 98325655885</izvorni_sadrzaj>
    <derivirana_varijabla naziv="DomainObject.Predmet.ProtustrankaFormatedOIB_1">  G.A.Z. d.o.o., OIB 98325655885</derivirana_varijabla>
  </DomainObject.Predmet.ProtustrankaFormatedOIB>
  <DomainObject.Predmet.ProtustrankaFormatedWithAdress>
    <izvorni_sadrzaj> G.A.Z. d.o.o., Metalčeva 5, 10000 Zagreb</izvorni_sadrzaj>
    <derivirana_varijabla naziv="DomainObject.Predmet.ProtustrankaFormatedWithAdress_1"> G.A.Z. d.o.o., Metalčeva 5, 10000 Zagreb</derivirana_varijabla>
  </DomainObject.Predmet.ProtustrankaFormatedWithAdress>
  <DomainObject.Predmet.ProtustrankaFormatedWithAdressOIB>
    <izvorni_sadrzaj> G.A.Z. d.o.o., OIB 98325655885, Metalčeva 5, 10000 Zagreb</izvorni_sadrzaj>
    <derivirana_varijabla naziv="DomainObject.Predmet.ProtustrankaFormatedWithAdressOIB_1"> G.A.Z. d.o.o., OIB 98325655885, Metalčeva 5, 10000 Zagreb</derivirana_varijabla>
  </DomainObject.Predmet.ProtustrankaFormatedWithAdressOIB>
  <DomainObject.Predmet.ProtustrankaWithAdress>
    <izvorni_sadrzaj>G.A.Z. d.o.o. Metalčeva 5, 10000 Zagreb</izvorni_sadrzaj>
    <derivirana_varijabla naziv="DomainObject.Predmet.ProtustrankaWithAdress_1">G.A.Z. d.o.o. Metalčeva 5, 10000 Zagreb</derivirana_varijabla>
  </DomainObject.Predmet.ProtustrankaWithAdress>
  <DomainObject.Predmet.ProtustrankaWithAdressOIB>
    <izvorni_sadrzaj>G.A.Z. d.o.o., OIB 98325655885, Metalčeva 5, 10000 Zagreb</izvorni_sadrzaj>
    <derivirana_varijabla naziv="DomainObject.Predmet.ProtustrankaWithAdressOIB_1">G.A.Z. d.o.o., OIB 98325655885, Metalčeva 5, 10000 Zagreb</derivirana_varijabla>
  </DomainObject.Predmet.ProtustrankaWithAdressOIB>
  <DomainObject.Predmet.ProtustrankaNazivFormated>
    <izvorni_sadrzaj>G.A.Z. d.o.o.</izvorni_sadrzaj>
    <derivirana_varijabla naziv="DomainObject.Predmet.ProtustrankaNazivFormated_1">G.A.Z. d.o.o.</derivirana_varijabla>
  </DomainObject.Predmet.ProtustrankaNazivFormated>
  <DomainObject.Predmet.ProtustrankaNazivFormatedOIB>
    <izvorni_sadrzaj>G.A.Z. d.o.o., OIB 98325655885</izvorni_sadrzaj>
    <derivirana_varijabla naziv="DomainObject.Predmet.ProtustrankaNazivFormatedOIB_1">G.A.Z. d.o.o., OIB 98325655885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G.A.Z. d.o.o.</item>
    </izvorni_sadrzaj>
    <derivirana_varijabla naziv="DomainObject.Predmet.ProtuStrankaListFormated_1">
      <item>G.A.Z. d.o.o.</item>
    </derivirana_varijabla>
  </DomainObject.Predmet.ProtuStrankaListFormated>
  <DomainObject.Predmet.ProtuStrankaListFormatedOIB>
    <izvorni_sadrzaj>
      <item>G.A.Z. d.o.o., OIB 98325655885</item>
    </izvorni_sadrzaj>
    <derivirana_varijabla naziv="DomainObject.Predmet.ProtuStrankaListFormatedOIB_1">
      <item>G.A.Z. d.o.o., OIB 98325655885</item>
    </derivirana_varijabla>
  </DomainObject.Predmet.ProtuStrankaListFormatedOIB>
  <DomainObject.Predmet.ProtuStrankaListFormatedWithAdress>
    <izvorni_sadrzaj>
      <item>G.A.Z. d.o.o., Metalčeva 5, 10000 Zagreb</item>
    </izvorni_sadrzaj>
    <derivirana_varijabla naziv="DomainObject.Predmet.ProtuStrankaListFormatedWithAdress_1">
      <item>G.A.Z. d.o.o., Metalčeva 5, 10000 Zagreb</item>
    </derivirana_varijabla>
  </DomainObject.Predmet.ProtuStrankaListFormatedWithAdress>
  <DomainObject.Predmet.ProtuStrankaListFormatedWithAdressOIB>
    <izvorni_sadrzaj>
      <item>G.A.Z. d.o.o., OIB 98325655885, Metalčeva 5, 10000 Zagreb</item>
    </izvorni_sadrzaj>
    <derivirana_varijabla naziv="DomainObject.Predmet.ProtuStrankaListFormatedWithAdressOIB_1">
      <item>G.A.Z. d.o.o., OIB 98325655885, Metalčeva 5, 10000 Zagreb</item>
    </derivirana_varijabla>
  </DomainObject.Predmet.ProtuStrankaListFormatedWithAdressOIB>
  <DomainObject.Predmet.ProtuStrankaListNazivFormated>
    <izvorni_sadrzaj>
      <item>G.A.Z. d.o.o.</item>
    </izvorni_sadrzaj>
    <derivirana_varijabla naziv="DomainObject.Predmet.ProtuStrankaListNazivFormated_1">
      <item>G.A.Z. d.o.o.</item>
    </derivirana_varijabla>
  </DomainObject.Predmet.ProtuStrankaListNazivFormated>
  <DomainObject.Predmet.ProtuStrankaListNazivFormatedOIB>
    <izvorni_sadrzaj>
      <item>G.A.Z. d.o.o., OIB 98325655885</item>
    </izvorni_sadrzaj>
    <derivirana_varijabla naziv="DomainObject.Predmet.ProtuStrankaListNazivFormatedOIB_1">
      <item>G.A.Z. d.o.o., OIB 98325655885</item>
    </derivirana_varijabla>
  </DomainObject.Predmet.ProtuStrankaListNazivFormatedOIB>
  <DomainObject.Predmet.OstaliListFormated>
    <izvorni_sadrzaj>
      <item>Željko Gabron</item>
    </izvorni_sadrzaj>
    <derivirana_varijabla naziv="DomainObject.Predmet.OstaliListFormated_1">
      <item>Željko Gabron</item>
    </derivirana_varijabla>
  </DomainObject.Predmet.OstaliListFormated>
  <DomainObject.Predmet.OstaliListFormatedOIB>
    <izvorni_sadrzaj>
      <item>Željko Gabron, OIB 60179812252</item>
    </izvorni_sadrzaj>
    <derivirana_varijabla naziv="DomainObject.Predmet.OstaliListFormatedOIB_1">
      <item>Željko Gabron, OIB 60179812252</item>
    </derivirana_varijabla>
  </DomainObject.Predmet.OstaliListFormatedOIB>
  <DomainObject.Predmet.OstaliListFormatedWithAdress>
    <izvorni_sadrzaj>
      <item>Željko Gabron, Nemetova 9, 10000 Zagreb</item>
    </izvorni_sadrzaj>
    <derivirana_varijabla naziv="DomainObject.Predmet.OstaliListFormatedWithAdress_1">
      <item>Željko Gabron, Nemetova 9, 10000 Zagreb</item>
    </derivirana_varijabla>
  </DomainObject.Predmet.OstaliListFormatedWithAdress>
  <DomainObject.Predmet.OstaliListFormatedWithAdressOIB>
    <izvorni_sadrzaj>
      <item>Željko Gabron, OIB 60179812252, Nemetova 9, 10000 Zagreb</item>
    </izvorni_sadrzaj>
    <derivirana_varijabla naziv="DomainObject.Predmet.OstaliListFormatedWithAdressOIB_1">
      <item>Željko Gabron, OIB 60179812252, Nemetova 9, 10000 Zagreb</item>
    </derivirana_varijabla>
  </DomainObject.Predmet.OstaliListFormatedWithAdressOIB>
  <DomainObject.Predmet.OstaliListNazivFormated>
    <izvorni_sadrzaj>
      <item>Željko Gabron</item>
    </izvorni_sadrzaj>
    <derivirana_varijabla naziv="DomainObject.Predmet.OstaliListNazivFormated_1">
      <item>Željko Gabron</item>
    </derivirana_varijabla>
  </DomainObject.Predmet.OstaliListNazivFormated>
  <DomainObject.Predmet.OstaliListNazivFormatedOIB>
    <izvorni_sadrzaj>
      <item>Željko Gabron, OIB 60179812252</item>
    </izvorni_sadrzaj>
    <derivirana_varijabla naziv="DomainObject.Predmet.OstaliListNazivFormatedOIB_1">
      <item>Željko Gabron, OIB 60179812252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G.A.Z. d.o.o.</izvorni_sadrzaj>
    <derivirana_varijabla naziv="DomainObject.Predmet.ProtustrankaIDrugi_1">G.A.Z.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G.A.Z. d.o.o., OIB 98325655885, Metalčeva 5, 10000 Zagreb</izvorni_sadrzaj>
    <derivirana_varijabla naziv="DomainObject.Predmet.ProtustrankaIDrugiAdressOIB_1">G.A.Z. d.o.o., OIB 98325655885, Metalčeva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G.A.Z. d.o.o.</item>
      <item>Željko Gabron</item>
    </izvorni_sadrzaj>
    <derivirana_varijabla naziv="DomainObject.Predmet.SudioniciListNaziv_1">
      <item>FINA Regionalni centar Zagreb</item>
      <item>G.A.Z. d.o.o.</item>
      <item>Željko Gabron</item>
    </derivirana_varijabla>
  </DomainObject.Predmet.SudioniciListNaziv>
  <DomainObject.Predmet.SudioniciListAdressOIB>
    <izvorni_sadrzaj>
      <item>FINA Regionalni centar Zagreb, OIB 85821130368, Trg svibanjskih žrtava 1995. 1,10000 Zagreb</item>
      <item>G.A.Z. d.o.o., OIB 98325655885, Metalčeva 5,10000 Zagreb</item>
      <item>Željko Gabron, OIB 60179812252, Nemetova 9,10000 Zagreb</item>
    </izvorni_sadrzaj>
    <derivirana_varijabla naziv="DomainObject.Predmet.SudioniciListAdressOIB_1">
      <item>FINA Regionalni centar Zagreb, OIB 85821130368, Trg svibanjskih žrtava 1995. 1,10000 Zagreb</item>
      <item>G.A.Z. d.o.o., OIB 98325655885, Metalčeva 5,10000 Zagreb</item>
      <item>Željko Gabron, OIB 60179812252, Nemetova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98325655885</item>
      <item>, OIB 60179812252</item>
    </izvorni_sadrzaj>
    <derivirana_varijabla naziv="DomainObject.Predmet.SudioniciListNazivOIB_1">
      <item>, OIB 85821130368</item>
      <item>, OIB 98325655885</item>
      <item>, OIB 60179812252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St-2337/2018-21</izvorni_sadrzaj>
    <derivirana_varijabla naziv="DomainObject.PredzadnjaOdlukaIzPredmeta.Oznaka_1">St-2337/2018-21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338</properties:Words>
  <properties:Characters>1642</properties:Characters>
  <properties:Lines>99</properties:Lines>
  <properties:Paragraphs>46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2019-03-04T12:34:00Z</dcterms:created>
  <dc:creator>Nada Kraljić</dc:creator>
  <cp:lastModifiedBy>Vinka Mihalinčić</cp:lastModifiedBy>
  <cp:lastPrinted>2017-11-15T10:24:00Z</cp:lastPrinted>
  <dcterms:modified xmlns:xsi="http://www.w3.org/2001/XMLSchema-instance" xsi:type="dcterms:W3CDTF">2019-03-04T12:57:00Z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(St-2337-18 - ispravak rješenja i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