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a4c2" w14:paraId="d74a4c2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11364A">
        <w:t>1173</w:t>
      </w:r>
      <w:r w:rsidR="00D259A4">
        <w:t>/16-</w:t>
      </w:r>
      <w:r w:rsidR="0011364A">
        <w:t>5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846650" w:rsidRPr="00846650">
        <w:t>SALOPEK d.o.o., Bošnjaci 222, Ivankovo, MBS: 030032026, OIB: 61249225887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846650" w:rsidRPr="00846650">
        <w:t>SALOPEK d.o.o., Bošnjaci 222, Ivankovo, MBS: 030032026, OIB: 61249225887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D95D8C">
        <w:t>Živka Posavac</w:t>
      </w:r>
      <w:r w:rsidR="001359AC">
        <w:t xml:space="preserve"> iz </w:t>
      </w:r>
      <w:r w:rsidR="00D95D8C">
        <w:t>Čepina, Risnjačka 10</w:t>
      </w:r>
      <w:r w:rsidR="001359AC">
        <w:t xml:space="preserve"> </w:t>
      </w:r>
      <w:r w:rsidR="00841C42">
        <w:t xml:space="preserve">, OIB: </w:t>
      </w:r>
      <w:r w:rsidR="00D95D8C">
        <w:t>99335812289</w:t>
      </w:r>
      <w:r w:rsidR="0009206B">
        <w:t>.</w:t>
      </w:r>
    </w:p>
    <w:p w:rsidRDefault="00A26E0B" w:rsidP="003742E1" w:rsidR="004B741D">
      <w:pPr>
        <w:pStyle w:val="BodyText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E834DB">
        <w:t>4</w:t>
      </w:r>
      <w:r w:rsidR="00FF2438">
        <w:t xml:space="preserve">. </w:t>
      </w:r>
      <w:r w:rsidR="00E834DB">
        <w:t>svibnj</w:t>
      </w:r>
      <w:r w:rsidR="009F5A8F">
        <w:t>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846650" w:rsidRPr="00846650">
        <w:t>SALOPEK d.o.o., Bošnjaci 222, Ivankovo, MBS: 030032026, OIB: 61249225887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E834DB">
        <w:t>2</w:t>
      </w:r>
      <w:r w:rsidR="009F5A8F">
        <w:t xml:space="preserve">. </w:t>
      </w:r>
      <w:r w:rsidR="00E834DB">
        <w:t>svibnja</w:t>
      </w:r>
      <w:r w:rsidR="00841C42">
        <w:t xml:space="preserve"> </w:t>
      </w:r>
      <w:r w:rsidR="009F5A8F">
        <w:t>2016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1E1BC5" w:rsidP="00004F11" w:rsidR="001E1BC5">
      <w:pPr>
        <w:pStyle w:val="BodyText"/>
        <w:ind w:firstLine="708"/>
      </w:pPr>
    </w:p>
    <w:p w:rsidRDefault="001E1BC5" w:rsidP="001E1BC5" w:rsidR="00846650">
      <w:pPr>
        <w:jc w:val="right"/>
      </w:pPr>
      <w:r>
        <w:tab/>
      </w:r>
    </w:p>
    <w:p w:rsidRDefault="001E1BC5" w:rsidP="001E1BC5" w:rsidR="001E1BC5">
      <w:pPr>
        <w:jc w:val="right"/>
      </w:pPr>
      <w:r>
        <w:lastRenderedPageBreak/>
        <w:t>6 St-</w:t>
      </w:r>
      <w:r w:rsidR="0011364A">
        <w:t>1173</w:t>
      </w:r>
      <w:r>
        <w:t>/16-</w:t>
      </w:r>
      <w:r w:rsidR="0011364A">
        <w:t>5</w:t>
      </w:r>
    </w:p>
    <w:p w:rsidRDefault="001E1BC5" w:rsidP="001E1BC5" w:rsidR="001E1BC5">
      <w:pPr>
        <w:pStyle w:val="BodyText"/>
        <w:tabs>
          <w:tab w:pos="1695" w:val="left"/>
        </w:tabs>
        <w:ind w:firstLine="708"/>
      </w:pPr>
    </w:p>
    <w:p w:rsidRDefault="001E1BC5" w:rsidP="00004F11" w:rsidR="001E1BC5">
      <w:pPr>
        <w:pStyle w:val="BodyText"/>
        <w:ind w:firstLine="708"/>
      </w:pPr>
    </w:p>
    <w:p w:rsidRDefault="00316834" w:rsidP="00841C42" w:rsidR="00316834">
      <w:pPr>
        <w:pStyle w:val="BodyText"/>
      </w:pPr>
      <w:r>
        <w:t xml:space="preserve">od </w:t>
      </w:r>
      <w:r w:rsidR="00E834DB">
        <w:t>120</w:t>
      </w:r>
      <w:r w:rsidR="00841C42">
        <w:t xml:space="preserve"> </w:t>
      </w:r>
      <w:r>
        <w:t xml:space="preserve">dana u ukupnom iznosu od </w:t>
      </w:r>
      <w:r w:rsidR="00E834DB">
        <w:t>134</w:t>
      </w:r>
      <w:r w:rsidR="00FF2438">
        <w:t>.</w:t>
      </w:r>
      <w:r w:rsidR="00E834DB">
        <w:t>091</w:t>
      </w:r>
      <w:r w:rsidR="00841C42">
        <w:t>,</w:t>
      </w:r>
      <w:r w:rsidR="00E834DB">
        <w:t>13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1359AC">
        <w:t>1</w:t>
      </w:r>
      <w:r>
        <w:t xml:space="preserve"> </w:t>
      </w:r>
      <w:r w:rsidR="00C03DCE">
        <w:t>zaposlen</w:t>
      </w:r>
      <w:r w:rsidR="001359AC">
        <w:t>og</w:t>
      </w:r>
      <w:r>
        <w:t>.</w:t>
      </w:r>
    </w:p>
    <w:p w:rsidRDefault="009F5A8F" w:rsidP="00DD6DE4" w:rsidR="009F5A8F">
      <w:pPr>
        <w:pStyle w:val="BodyText"/>
        <w:ind w:firstLine="708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E834DB">
        <w:t>Živka Posavac iz Čepina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E834DB">
        <w:t>4</w:t>
      </w:r>
      <w:r w:rsidR="00841C42">
        <w:t>.</w:t>
      </w:r>
      <w:r w:rsidR="00E834DB">
        <w:t>5</w:t>
      </w:r>
      <w:r w:rsidR="00841C42">
        <w:t>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434598">
        <w:t>21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6560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1364A"/>
    <w:rsid w:val="00125C68"/>
    <w:rsid w:val="001309A4"/>
    <w:rsid w:val="0013209D"/>
    <w:rsid w:val="0013312A"/>
    <w:rsid w:val="00133EE5"/>
    <w:rsid w:val="001359AC"/>
    <w:rsid w:val="001524B3"/>
    <w:rsid w:val="0016016C"/>
    <w:rsid w:val="00163019"/>
    <w:rsid w:val="00166560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3D24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46650"/>
    <w:rsid w:val="00850A85"/>
    <w:rsid w:val="008737C5"/>
    <w:rsid w:val="00891BF4"/>
    <w:rsid w:val="00896E74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5A8F"/>
    <w:rsid w:val="009F6A0F"/>
    <w:rsid w:val="00A025E8"/>
    <w:rsid w:val="00A07AC6"/>
    <w:rsid w:val="00A15670"/>
    <w:rsid w:val="00A26E0B"/>
    <w:rsid w:val="00A402F9"/>
    <w:rsid w:val="00A5380E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95D8C"/>
    <w:rsid w:val="00DC7BF5"/>
    <w:rsid w:val="00DD6DE4"/>
    <w:rsid w:val="00DE5661"/>
    <w:rsid w:val="00DE58F9"/>
    <w:rsid w:val="00E03CBD"/>
    <w:rsid w:val="00E07A93"/>
    <w:rsid w:val="00E1321F"/>
    <w:rsid w:val="00E171AF"/>
    <w:rsid w:val="00E430E2"/>
    <w:rsid w:val="00E43272"/>
    <w:rsid w:val="00E45476"/>
    <w:rsid w:val="00E55AA4"/>
    <w:rsid w:val="00E771C0"/>
    <w:rsid w:val="00E834DB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166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166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1665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166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1665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1665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5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5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SALOPEK d.o.o. za proizvodnju, trgovinu i usluge</izvorni_sadrzaj>
    <derivirana_varijabla naziv="DomainObject.Predmet.ProtustrankaFormated_1">  SALOPEK d.o.o. za proizvodnju, trgovinu i usluge</derivirana_varijabla>
  </DomainObject.Predmet.ProtustrankaFormated>
  <DomainObject.Predmet.ProtustrankaFormatedOIB>
    <izvorni_sadrzaj>  SALOPEK d.o.o. za proizvodnju, trgovinu i usluge, OIB 61249225887</izvorni_sadrzaj>
    <derivirana_varijabla naziv="DomainObject.Predmet.ProtustrankaFormatedOIB_1">  SALOPEK d.o.o. za proizvodnju, trgovinu i usluge, OIB 61249225887</derivirana_varijabla>
  </DomainObject.Predmet.ProtustrankaFormatedOIB>
  <DomainObject.Predmet.ProtustrankaFormatedWithAdress>
    <izvorni_sadrzaj> SALOPEK d.o.o. za proizvodnju, trgovinu i usluge, Bošnjaci 222, 32281 Ivankovo</izvorni_sadrzaj>
    <derivirana_varijabla naziv="DomainObject.Predmet.ProtustrankaFormatedWithAdress_1"> SALOPEK d.o.o. za proizvodnju, trgovinu i usluge, Bošnjaci 222, 32281 Ivankovo</derivirana_varijabla>
  </DomainObject.Predmet.ProtustrankaFormatedWithAdress>
  <DomainObject.Predmet.ProtustrankaFormatedWithAdressOIB>
    <izvorni_sadrzaj> SALOPEK d.o.o. za proizvodnju, trgovinu i usluge, OIB 61249225887, Bošnjaci 222, 32281 Ivankovo</izvorni_sadrzaj>
    <derivirana_varijabla naziv="DomainObject.Predmet.ProtustrankaFormatedWithAdressOIB_1"> SALOPEK d.o.o. za proizvodnju, trgovinu i usluge, OIB 61249225887, Bošnjaci 222, 32281 Ivankovo</derivirana_varijabla>
  </DomainObject.Predmet.ProtustrankaFormatedWithAdressOIB>
  <DomainObject.Predmet.ProtustrankaWithAdress>
    <izvorni_sadrzaj>SALOPEK d.o.o. za proizvodnju, trgovinu i usluge Bošnjaci 222, 32281 Ivankovo</izvorni_sadrzaj>
    <derivirana_varijabla naziv="DomainObject.Predmet.ProtustrankaWithAdress_1">SALOPEK d.o.o. za proizvodnju, trgovinu i usluge Bošnjaci 222, 32281 Ivankovo</derivirana_varijabla>
  </DomainObject.Predmet.ProtustrankaWithAdress>
  <DomainObject.Predmet.ProtustrankaWithAdressOIB>
    <izvorni_sadrzaj>SALOPEK d.o.o. za proizvodnju, trgovinu i usluge, OIB 61249225887, Bošnjaci 222, 32281 Ivankovo</izvorni_sadrzaj>
    <derivirana_varijabla naziv="DomainObject.Predmet.ProtustrankaWithAdressOIB_1">SALOPEK d.o.o. za proizvodnju, trgovinu i usluge, OIB 61249225887, Bošnjaci 222, 32281 Ivankovo</derivirana_varijabla>
  </DomainObject.Predmet.ProtustrankaWithAdressOIB>
  <DomainObject.Predmet.ProtustrankaNazivFormated>
    <izvorni_sadrzaj>SALOPEK d.o.o. za proizvodnju, trgovinu i usluge</izvorni_sadrzaj>
    <derivirana_varijabla naziv="DomainObject.Predmet.ProtustrankaNazivFormated_1">SALOPEK d.o.o. za proizvodnju, trgovinu i usluge</derivirana_varijabla>
  </DomainObject.Predmet.ProtustrankaNazivFormated>
  <DomainObject.Predmet.ProtustrankaNazivFormatedOIB>
    <izvorni_sadrzaj>SALOPEK d.o.o. za proizvodnju, trgovinu i usluge, OIB 61249225887</izvorni_sadrzaj>
    <derivirana_varijabla naziv="DomainObject.Predmet.ProtustrankaNazivFormatedOIB_1">SALOPEK d.o.o. za proizvodnju, trgovinu i usluge, OIB 61249225887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SALOPEK d.o.o. za proizvodnju, trgovinu i usluge</item>
    </izvorni_sadrzaj>
    <derivirana_varijabla naziv="DomainObject.Predmet.ProtuStrankaListFormated_1">
      <item>SALOPEK d.o.o. za proizvodnju, trgovinu i usluge</item>
    </derivirana_varijabla>
  </DomainObject.Predmet.ProtuStrankaListFormated>
  <DomainObject.Predmet.ProtuStrankaListFormatedOIB>
    <izvorni_sadrzaj>
      <item>SALOPEK d.o.o. za proizvodnju, trgovinu i usluge, OIB 61249225887</item>
    </izvorni_sadrzaj>
    <derivirana_varijabla naziv="DomainObject.Predmet.ProtuStrankaListFormatedOIB_1">
      <item>SALOPEK d.o.o. za proizvodnju, trgovinu i usluge, OIB 61249225887</item>
    </derivirana_varijabla>
  </DomainObject.Predmet.ProtuStrankaListFormatedOIB>
  <DomainObject.Predmet.ProtuStrankaListFormatedWithAdress>
    <izvorni_sadrzaj>
      <item>SALOPEK d.o.o. za proizvodnju, trgovinu i usluge, Bošnjaci 222, 32281 Ivankovo</item>
    </izvorni_sadrzaj>
    <derivirana_varijabla naziv="DomainObject.Predmet.ProtuStrankaListFormatedWithAdress_1">
      <item>SALOPEK d.o.o. za proizvodnju, trgovinu i usluge, Bošnjaci 222, 32281 Ivankovo</item>
    </derivirana_varijabla>
  </DomainObject.Predmet.ProtuStrankaListFormatedWithAdress>
  <DomainObject.Predmet.ProtuStrankaListFormatedWithAdressOIB>
    <izvorni_sadrzaj>
      <item>SALOPEK d.o.o. za proizvodnju, trgovinu i usluge, OIB 61249225887, Bošnjaci 222, 32281 Ivankovo</item>
    </izvorni_sadrzaj>
    <derivirana_varijabla naziv="DomainObject.Predmet.ProtuStrankaListFormatedWithAdressOIB_1">
      <item>SALOPEK d.o.o. za proizvodnju, trgovinu i usluge, OIB 61249225887, Bošnjaci 222, 32281 Ivankovo</item>
    </derivirana_varijabla>
  </DomainObject.Predmet.ProtuStrankaListFormatedWithAdressOIB>
  <DomainObject.Predmet.ProtuStrankaListNazivFormated>
    <izvorni_sadrzaj>
      <item>SALOPEK d.o.o. za proizvodnju, trgovinu i usluge</item>
    </izvorni_sadrzaj>
    <derivirana_varijabla naziv="DomainObject.Predmet.ProtuStrankaListNazivFormated_1">
      <item>SALOPEK d.o.o. za proizvodnju, trgovinu i usluge</item>
    </derivirana_varijabla>
  </DomainObject.Predmet.ProtuStrankaListNazivFormated>
  <DomainObject.Predmet.ProtuStrankaListNazivFormatedOIB>
    <izvorni_sadrzaj>
      <item>SALOPEK d.o.o. za proizvodnju, trgovinu i usluge, OIB 61249225887</item>
    </izvorni_sadrzaj>
    <derivirana_varijabla naziv="DomainObject.Predmet.ProtuStrankaListNazivFormatedOIB_1">
      <item>SALOPEK d.o.o. za proizvodnju, trgovinu i usluge, OIB 61249225887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SALOPEK d.o.o. za proizvodnju, trgovinu i usluge</izvorni_sadrzaj>
    <derivirana_varijabla naziv="DomainObject.Predmet.ProtustrankaIDrugi_1">SALOPEK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SALOPEK d.o.o. za proizvodnju, trgovinu i usluge, OIB 61249225887, Bošnjaci 222, 32281 Ivankovo</izvorni_sadrzaj>
    <derivirana_varijabla naziv="DomainObject.Predmet.ProtustrankaIDrugiAdressOIB_1">SALOPEK d.o.o. za proizvodnju, trgovinu i usluge, OIB 61249225887, Bošnjaci 222,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SALOPEK d.o.o. za proizvodnju, trgovinu i usluge</item>
    </izvorni_sadrzaj>
    <derivirana_varijabla naziv="DomainObject.Predmet.SudioniciListNaziv_1">
      <item>FINA RC OSIJEK</item>
      <item>SALOPEK d.o.o. za proizvodnju, trgovinu i usluge</item>
    </derivirana_varijabla>
  </DomainObject.Predmet.SudioniciListNaziv>
  <DomainObject.Predmet.SudioniciListAdressOIB>
    <izvorni_sadrzaj>
      <item>FINA RC OSIJEK, OIB 85821130368</item>
      <item>SALOPEK d.o.o. za proizvodnju, trgovinu i usluge, OIB 61249225887, Bošnjaci 222,32281 Ivankovo</item>
    </izvorni_sadrzaj>
    <derivirana_varijabla naziv="DomainObject.Predmet.SudioniciListAdressOIB_1">
      <item>FINA RC OSIJEK, OIB 85821130368</item>
      <item>SALOPEK d.o.o. za proizvodnju, trgovinu i usluge, OIB 61249225887, Bošnjaci 222,32281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61249225887</item>
    </izvorni_sadrzaj>
    <derivirana_varijabla naziv="DomainObject.Predmet.SudioniciListNazivOIB_1">
      <item>, OIB 85821130368</item>
      <item>, OIB 61249225887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E06A7-39C7-42B7-857E-3AB5E1FA8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2399</properties:Characters>
  <properties:Lines>96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2017-02-21T08:14:00Z</dcterms:created>
  <dc:creator>hermanj</dc:creator>
  <cp:lastModifiedBy>Maja Videnović</cp:lastModifiedBy>
  <cp:lastPrinted>2016-05-05T06:46:00Z</cp:lastPrinted>
  <dcterms:modified xmlns:xsi="http://www.w3.org/2001/XMLSchema-instance" xsi:type="dcterms:W3CDTF">2017-02-21T08:26:00Z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