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27f2" w14:paraId="81e27f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50BE4">
        <w:t>7</w:t>
      </w:r>
      <w:r w:rsidR="009B26E3">
        <w:t>11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9B26E3">
        <w:t xml:space="preserve">Bijelo more društvo s ograničenom odgovornošću za trgovinu i usluge Zagreb, Kriška 107, </w:t>
      </w:r>
      <w:proofErr w:type="spellStart"/>
      <w:r w:rsidR="009B26E3">
        <w:t>MBS</w:t>
      </w:r>
      <w:proofErr w:type="spellEnd"/>
      <w:r w:rsidR="009B26E3">
        <w:t xml:space="preserve">: 080461572, </w:t>
      </w:r>
      <w:proofErr w:type="spellStart"/>
      <w:r w:rsidR="009B26E3">
        <w:t>OIB</w:t>
      </w:r>
      <w:proofErr w:type="spellEnd"/>
      <w:r w:rsidR="009B26E3">
        <w:t>: 65356511904, dana 6. studeni 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9B26E3">
        <w:t xml:space="preserve">Bijelo more društvo s ograničenom odgovornošću za trgovinu i usluge Zagreb, Kriška 107, </w:t>
      </w:r>
      <w:proofErr w:type="spellStart"/>
      <w:r w:rsidR="009B26E3">
        <w:t>MBS</w:t>
      </w:r>
      <w:proofErr w:type="spellEnd"/>
      <w:r w:rsidR="009B26E3">
        <w:t xml:space="preserve">: 080461572, </w:t>
      </w:r>
      <w:proofErr w:type="spellStart"/>
      <w:r w:rsidR="009B26E3">
        <w:t>OIB</w:t>
      </w:r>
      <w:proofErr w:type="spellEnd"/>
      <w:r w:rsidR="009B26E3">
        <w:t>: 65356511904.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B26E3">
        <w:t xml:space="preserve">Bijelo more društvo s ograničenom odgovornošću za trgovinu i usluge Zagreb, Kriška 107, </w:t>
      </w:r>
      <w:proofErr w:type="spellStart"/>
      <w:r w:rsidR="009B26E3">
        <w:t>MBS</w:t>
      </w:r>
      <w:proofErr w:type="spellEnd"/>
      <w:r w:rsidR="009B26E3">
        <w:t xml:space="preserve">: 080461572, </w:t>
      </w:r>
      <w:proofErr w:type="spellStart"/>
      <w:r w:rsidR="009B26E3">
        <w:t>OIB</w:t>
      </w:r>
      <w:proofErr w:type="spellEnd"/>
      <w:r w:rsidR="009B26E3">
        <w:t>: 65356511904.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B26E3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B26E3">
        <w:rPr>
          <w:bCs/>
        </w:rPr>
        <w:t>231</w:t>
      </w:r>
      <w:r>
        <w:rPr>
          <w:bCs/>
        </w:rPr>
        <w:t xml:space="preserve"> od </w:t>
      </w:r>
      <w:r w:rsidR="009B26E3">
        <w:rPr>
          <w:bCs/>
        </w:rPr>
        <w:t>7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r w:rsidR="009B26E3">
        <w:t xml:space="preserve">Bijelo more društvo s ograničenom odgovornošću za trgovinu i usluge Zagreb, Kriška 107, </w:t>
      </w:r>
      <w:proofErr w:type="spellStart"/>
      <w:r w:rsidR="009B26E3">
        <w:t>MBS</w:t>
      </w:r>
      <w:proofErr w:type="spellEnd"/>
      <w:r w:rsidR="009B26E3">
        <w:t xml:space="preserve">: 080461572, </w:t>
      </w:r>
      <w:proofErr w:type="spellStart"/>
      <w:r w:rsidR="009B26E3">
        <w:t>OIB</w:t>
      </w:r>
      <w:proofErr w:type="spellEnd"/>
      <w:r w:rsidR="009B26E3">
        <w:t>: 65356511904.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50BE4">
        <w:t>7</w:t>
      </w:r>
      <w:r w:rsidR="009B26E3">
        <w:t>11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B26E3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950BE4">
        <w:t>7</w:t>
      </w:r>
      <w:r w:rsidR="009B26E3">
        <w:t>11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9B26E3">
        <w:t xml:space="preserve">6.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9B26E3">
        <w:t>8</w:t>
      </w:r>
      <w:r w:rsidR="00AC0993">
        <w:t>/1</w:t>
      </w:r>
      <w:r w:rsidR="00147F47">
        <w:t>1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A1D7E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A1D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A1D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D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D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1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A1D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A1D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D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D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St-711/2017</izvorni_sadrzaj>
    <derivirana_varijabla naziv="DomainObject.Predmet.OznakaBroj_1">St-711/2017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Bijelo more društvo s ograničenom odgovornošću za trgovinu i usluge</izvorni_sadrzaj>
    <derivirana_varijabla naziv="DomainObject.Predmet.ProtustrankaFormated_1">  Bijelo more društvo s ograničenom odgovornošću za trgovinu i usluge</derivirana_varijabla>
  </DomainObject.Predmet.ProtustrankaFormated>
  <DomainObject.Predmet.ProtustrankaFormatedOIB>
    <izvorni_sadrzaj>  Bijelo more društvo s ograničenom odgovornošću za trgovinu i usluge, OIB 65356511904</izvorni_sadrzaj>
    <derivirana_varijabla naziv="DomainObject.Predmet.ProtustrankaFormatedOIB_1">  Bijelo more društvo s ograničenom odgovornošću za trgovinu i usluge, OIB 65356511904</derivirana_varijabla>
  </DomainObject.Predmet.ProtustrankaFormatedOIB>
  <DomainObject.Predmet.ProtustrankaFormatedWithAdress>
    <izvorni_sadrzaj> Bijelo more društvo s ograničenom odgovornošću za trgovinu i usluge, Kriška 107, 10000 Zagreb</izvorni_sadrzaj>
    <derivirana_varijabla naziv="DomainObject.Predmet.ProtustrankaFormatedWithAdress_1"> Bijelo more društvo s ograničenom odgovornošću za trgovinu i usluge, Kriška 107, 10000 Zagreb</derivirana_varijabla>
  </DomainObject.Predmet.ProtustrankaFormatedWithAdress>
  <DomainObject.Predmet.ProtustrankaFormatedWithAdressOIB>
    <izvorni_sadrzaj> Bijelo more društvo s ograničenom odgovornošću za trgovinu i usluge, OIB 65356511904, Kriška 107, 10000 Zagreb</izvorni_sadrzaj>
    <derivirana_varijabla naziv="DomainObject.Predmet.ProtustrankaFormatedWithAdressOIB_1"> Bijelo more društvo s ograničenom odgovornošću za trgovinu i usluge, OIB 65356511904, Kriška 107, 10000 Zagreb</derivirana_varijabla>
  </DomainObject.Predmet.ProtustrankaFormatedWithAdressOIB>
  <DomainObject.Predmet.ProtustrankaWithAdress>
    <izvorni_sadrzaj>Bijelo more društvo s ograničenom odgovornošću za trgovinu i usluge Kriška 107, 10000 Zagreb</izvorni_sadrzaj>
    <derivirana_varijabla naziv="DomainObject.Predmet.ProtustrankaWithAdress_1">Bijelo more društvo s ograničenom odgovornošću za trgovinu i usluge Kriška 107, 10000 Zagreb</derivirana_varijabla>
  </DomainObject.Predmet.ProtustrankaWithAdress>
  <DomainObject.Predmet.ProtustrankaWithAdressOIB>
    <izvorni_sadrzaj>Bijelo more društvo s ograničenom odgovornošću za trgovinu i usluge, OIB 65356511904, Kriška 107, 10000 Zagreb</izvorni_sadrzaj>
    <derivirana_varijabla naziv="DomainObject.Predmet.ProtustrankaWithAdressOIB_1">Bijelo more društvo s ograničenom odgovornošću za trgovinu i usluge, OIB 65356511904, Kriška 107, 10000 Zagreb</derivirana_varijabla>
  </DomainObject.Predmet.ProtustrankaWithAdressOIB>
  <DomainObject.Predmet.ProtustrankaNazivFormated>
    <izvorni_sadrzaj>Bijelo more društvo s ograničenom odgovornošću za trgovinu i usluge</izvorni_sadrzaj>
    <derivirana_varijabla naziv="DomainObject.Predmet.ProtustrankaNazivFormated_1">Bijelo more društvo s ograničenom odgovornošću za trgovinu i usluge</derivirana_varijabla>
  </DomainObject.Predmet.ProtustrankaNazivFormated>
  <DomainObject.Predmet.ProtustrankaNazivFormatedOIB>
    <izvorni_sadrzaj>Bijelo more društvo s ograničenom odgovornošću za trgovinu i usluge, OIB 65356511904</izvorni_sadrzaj>
    <derivirana_varijabla naziv="DomainObject.Predmet.ProtustrankaNazivFormatedOIB_1">Bijelo more društvo s ograničenom odgovornošću za trgovinu i usluge, OIB 65356511904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Bijelo more društvo s ograničenom odgovornošću za trgovinu i usluge</item>
    </izvorni_sadrzaj>
    <derivirana_varijabla naziv="DomainObject.Predmet.ProtuStrankaListFormated_1">
      <item>Bijelo more društvo s ograničenom odgovornošću za trgovinu i usluge</item>
    </derivirana_varijabla>
  </DomainObject.Predmet.ProtuStrankaListFormated>
  <DomainObject.Predmet.ProtuStrankaListFormatedOIB>
    <izvorni_sadrzaj>
      <item>Bijelo more društvo s ograničenom odgovornošću za trgovinu i usluge, OIB 65356511904</item>
    </izvorni_sadrzaj>
    <derivirana_varijabla naziv="DomainObject.Predmet.ProtuStrankaListFormatedOIB_1">
      <item>Bijelo more društvo s ograničenom odgovornošću za trgovinu i usluge, OIB 65356511904</item>
    </derivirana_varijabla>
  </DomainObject.Predmet.ProtuStrankaListFormatedOIB>
  <DomainObject.Predmet.ProtuStrankaListFormatedWithAdress>
    <izvorni_sadrzaj>
      <item>Bijelo more društvo s ograničenom odgovornošću za trgovinu i usluge, Kriška 107, 10000 Zagreb</item>
    </izvorni_sadrzaj>
    <derivirana_varijabla naziv="DomainObject.Predmet.ProtuStrankaListFormatedWithAdress_1">
      <item>Bijelo more društvo s ograničenom odgovornošću za trgovinu i usluge, Kriška 107, 10000 Zagreb</item>
    </derivirana_varijabla>
  </DomainObject.Predmet.ProtuStrankaListFormatedWithAdress>
  <DomainObject.Predmet.ProtuStrankaListFormatedWithAdressOIB>
    <izvorni_sadrzaj>
      <item>Bijelo more društvo s ograničenom odgovornošću za trgovinu i usluge, OIB 65356511904, Kriška 107, 10000 Zagreb</item>
    </izvorni_sadrzaj>
    <derivirana_varijabla naziv="DomainObject.Predmet.ProtuStrankaListFormatedWithAdressOIB_1">
      <item>Bijelo more društvo s ograničenom odgovornošću za trgovinu i usluge, OIB 65356511904, Kriška 107, 10000 Zagreb</item>
    </derivirana_varijabla>
  </DomainObject.Predmet.ProtuStrankaListFormatedWithAdressOIB>
  <DomainObject.Predmet.ProtuStrankaListNazivFormated>
    <izvorni_sadrzaj>
      <item>Bijelo more društvo s ograničenom odgovornošću za trgovinu i usluge</item>
    </izvorni_sadrzaj>
    <derivirana_varijabla naziv="DomainObject.Predmet.ProtuStrankaListNazivFormated_1">
      <item>Bijelo more društvo s ograničenom odgovornošću za trgovinu i usluge</item>
    </derivirana_varijabla>
  </DomainObject.Predmet.ProtuStrankaListNazivFormated>
  <DomainObject.Predmet.ProtuStrankaListNazivFormatedOIB>
    <izvorni_sadrzaj>
      <item>Bijelo more društvo s ograničenom odgovornošću za trgovinu i usluge, OIB 65356511904</item>
    </izvorni_sadrzaj>
    <derivirana_varijabla naziv="DomainObject.Predmet.ProtuStrankaListNazivFormatedOIB_1">
      <item>Bijelo more društvo s ograničenom odgovornošću za trgovinu i usluge, OIB 65356511904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Bijelo more društvo s ograničenom odgovornošću za trgovinu i usluge</izvorni_sadrzaj>
    <derivirana_varijabla naziv="DomainObject.Predmet.ProtustrankaIDrugi_1">Bijelo more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Bijelo more društvo s ograničenom odgovornošću za trgovinu i usluge, OIB 65356511904, Kriška 107, 10000 Zagreb</izvorni_sadrzaj>
    <derivirana_varijabla naziv="DomainObject.Predmet.ProtustrankaIDrugiAdressOIB_1">Bijelo more društvo s ograničenom odgovornošću za trgovinu i usluge, OIB 65356511904, Kriška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Bijelo more društvo s ograničenom odgovornošću za trgovinu i usluge</item>
      <item>FINA Regionalni centar Zagreb</item>
    </izvorni_sadrzaj>
    <derivirana_varijabla naziv="DomainObject.Predmet.SudioniciListNaziv_1">
      <item>Bijelo more društvo s ograničenom odgovornošću za trgovinu i usluge</item>
      <item>FINA Regionalni centar Zagreb</item>
    </derivirana_varijabla>
  </DomainObject.Predmet.SudioniciListNaziv>
  <DomainObject.Predmet.SudioniciListAdressOIB>
    <izvorni_sadrzaj>
      <item>Bijelo more društvo s ograničenom odgovornošću za trgovinu i usluge, OIB 65356511904, Kriška 107,10000 Zagreb</item>
      <item>FINA Regionalni centar Zagreb, OIB 85821130368, Trg svibanjskih žrtava 1995. br. 1,10000 Zagreb</item>
    </izvorni_sadrzaj>
    <derivirana_varijabla naziv="DomainObject.Predmet.SudioniciListAdressOIB_1">
      <item>Bijelo more društvo s ograničenom odgovornošću za trgovinu i usluge, OIB 65356511904, Kriška 107,10000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65356511904</item>
      <item>, OIB 85821130368</item>
    </izvorni_sadrzaj>
    <derivirana_varijabla naziv="DomainObject.Predmet.SudioniciListNazivOIB_1">
      <item>, OIB 65356511904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51CB7-0CA4-4767-8E26-14A80B637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3216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2017-11-06T07:03:00Z</dcterms:created>
  <dc:creator>Korisnik</dc:creator>
  <cp:lastModifiedBy>Ljiljana Floršić</cp:lastModifiedBy>
  <cp:lastPrinted>2017-10-24T06:12:00Z</cp:lastPrinted>
  <dcterms:modified xmlns:xsi="http://www.w3.org/2001/XMLSchema-instance" xsi:type="dcterms:W3CDTF">2017-11-06T07:05:00Z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