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edff" w14:paraId="0aaedf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F6168">
        <w:rPr>
          <w:lang w:val="hr-HR"/>
        </w:rPr>
        <w:t>4</w:t>
      </w:r>
      <w:r w:rsidR="007916AB">
        <w:rPr>
          <w:lang w:val="hr-HR"/>
        </w:rPr>
        <w:t>26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916AB">
        <w:rPr>
          <w:lang w:val="hr-HR"/>
        </w:rPr>
        <w:t>PARTNER PROJEKT društvo s ograničenom odgovornošću za projektiranje, konzalting i nadzor, Slatina, Grofa Janka Draškovića 70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7916AB">
        <w:rPr>
          <w:lang w:val="hr-HR"/>
        </w:rPr>
        <w:t>010014102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916AB">
        <w:rPr>
          <w:lang w:val="hr-HR"/>
        </w:rPr>
        <w:t>47221530431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F6168">
        <w:rPr>
          <w:lang w:val="hr-HR"/>
        </w:rPr>
        <w:t>4</w:t>
      </w:r>
      <w:r w:rsidR="007916AB">
        <w:rPr>
          <w:lang w:val="hr-HR"/>
        </w:rPr>
        <w:t>26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916AB">
        <w:rPr>
          <w:lang w:val="hr-HR"/>
        </w:rPr>
        <w:t>10.520,19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916AB">
        <w:rPr>
          <w:lang w:val="hr-HR"/>
        </w:rPr>
        <w:t>Davor Prebeg, iz Slatine, Školska 17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916AB">
        <w:rPr>
          <w:lang w:val="hr-HR"/>
        </w:rPr>
        <w:t>15760613174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F6168">
        <w:rPr>
          <w:lang w:val="hr-HR"/>
        </w:rPr>
        <w:t>3.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CF6168">
        <w:rPr>
          <w:lang w:val="hr-HR"/>
        </w:rPr>
        <w:t>03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65" w:rsidR="00666165">
      <w:r>
        <w:separator/>
      </w:r>
    </w:p>
  </w:endnote>
  <w:endnote w:id="0" w:type="continuationSeparator">
    <w:p w:rsidRDefault="00666165" w:rsidR="00666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65" w:rsidR="00666165">
      <w:r>
        <w:separator/>
      </w:r>
    </w:p>
  </w:footnote>
  <w:footnote w:id="0" w:type="continuationSeparator">
    <w:p w:rsidRDefault="00666165" w:rsidR="00666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70D33"/>
    <w:rsid w:val="00184DF0"/>
    <w:rsid w:val="001B397D"/>
    <w:rsid w:val="00230CD2"/>
    <w:rsid w:val="0032457F"/>
    <w:rsid w:val="003E56D2"/>
    <w:rsid w:val="004006EF"/>
    <w:rsid w:val="004525DA"/>
    <w:rsid w:val="004629E7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66165"/>
    <w:rsid w:val="00674F9D"/>
    <w:rsid w:val="006767EE"/>
    <w:rsid w:val="006B32F7"/>
    <w:rsid w:val="007916AB"/>
    <w:rsid w:val="007E27E0"/>
    <w:rsid w:val="008259B1"/>
    <w:rsid w:val="00831DA7"/>
    <w:rsid w:val="008517A6"/>
    <w:rsid w:val="008A217A"/>
    <w:rsid w:val="008E00AB"/>
    <w:rsid w:val="008E3DB0"/>
    <w:rsid w:val="00943BD9"/>
    <w:rsid w:val="0097587E"/>
    <w:rsid w:val="00985844"/>
    <w:rsid w:val="009E6C69"/>
    <w:rsid w:val="009F1B25"/>
    <w:rsid w:val="009F3BB1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57F8B"/>
    <w:rsid w:val="00CA6057"/>
    <w:rsid w:val="00CD08D1"/>
    <w:rsid w:val="00CD6B0C"/>
    <w:rsid w:val="00CF6168"/>
    <w:rsid w:val="00D3236E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3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B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B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B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B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3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B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B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B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B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St-426/2015</izvorni_sadrzaj>
    <derivirana_varijabla naziv="DomainObject.Predmet.OznakaBroj_1">St-426/2015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PROJEKT društvo s ograničenom odgovornošću za projektiranje, konzalting i nadzor, Slatina zastupanog po punomoćniku Davor Prebeg</izvorni_sadrzaj>
    <derivirana_varijabla naziv="DomainObject.Predmet.ProtustrankaFormated_1">  PARTNER PROJEKT društvo s ograničenom odgovornošću za projektiranje, konzalting i nadzor, Slatina zastupanog po punomoćniku Davor Prebeg</derivirana_varijabla>
  </DomainObject.Predmet.ProtustrankaFormated>
  <DomainObject.Predmet.ProtustrankaFormatedOIB>
    <izvorni_sadrzaj>  PARTNER PROJEKT društvo s ograničenom odgovornošću za projektiranje, konzalting i nadzor, Slatina, OIB 47221530431 zastupanog po punomoćniku Davor Prebeg</izvorni_sadrzaj>
    <derivirana_varijabla naziv="DomainObject.Predmet.ProtustrankaFormatedOIB_1">  PARTNER PROJEKT društvo s ograničenom odgovornošću za projektiranje, konzalting i nadzor, Slatina, OIB 47221530431 zastupanog po punomoćniku Davor Prebeg</derivirana_varijabla>
  </DomainObject.Predmet.ProtustrankaFormatedOIB>
  <DomainObject.Predmet.ProtustrankaFormatedWithAdress>
    <izvorni_sadrzaj> PARTNER PROJEKT društvo s ograničenom odgovornošću za projektiranje, konzalting i nadzor, Slatina, Grofa Janka Draškovića 70, 33520 Slatina zastupanog po punomoćniku Davor Prebeg</izvorni_sadrzaj>
    <derivirana_varijabla naziv="DomainObject.Predmet.ProtustrankaFormatedWithAdress_1"> PARTNER PROJEKT društvo s ograničenom odgovornošću za projektiranje, konzalting i nadzor, Slatina, Grofa Janka Draškovića 70, 33520 Slatina zastupanog po punomoćniku Davor Prebeg</derivirana_varijabla>
  </DomainObject.Predmet.ProtustrankaFormatedWithAdress>
  <DomainObject.Predmet.ProtustrankaFormatedWithAdressOIB>
    <izvorni_sadrzaj> PARTNER PROJEKT društvo s ograničenom odgovornošću za projektiranje, konzalting i nadzor, Slatina, OIB 47221530431, Grofa Janka Draškovića 70, 33520 Slatina zastupanog po punomoćniku Davor Prebeg</izvorni_sadrzaj>
    <derivirana_varijabla naziv="DomainObject.Predmet.ProtustrankaFormatedWithAdressOIB_1"> PARTNER PROJEKT društvo s ograničenom odgovornošću za projektiranje, konzalting i nadzor, Slatina, OIB 47221530431, Grofa Janka Draškovića 70, 33520 Slatina zastupanog po punomoćniku Davor Prebeg</derivirana_varijabla>
  </DomainObject.Predmet.ProtustrankaFormatedWithAdressOIB>
  <DomainObject.Predmet.ProtustrankaWithAdress>
    <izvorni_sadrzaj>PARTNER PROJEKT društvo s ograničenom odgovornošću za projektiranje, konzalting i nadzor, Slatina Grofa Janka Draškovića 70, 33520 Slatina</izvorni_sadrzaj>
    <derivirana_varijabla naziv="DomainObject.Predmet.ProtustrankaWithAdress_1">PARTNER PROJEKT društvo s ograničenom odgovornošću za projektiranje, konzalting i nadzor, Slatina Grofa Janka Draškovića 70, 33520 Slatina</derivirana_varijabla>
  </DomainObject.Predmet.ProtustrankaWithAdress>
  <DomainObject.Predmet.ProtustrankaWithAdressOIB>
    <izvorni_sadrzaj>PARTNER PROJEKT društvo s ograničenom odgovornošću za projektiranje, konzalting i nadzor, Slatina, OIB 47221530431, Grofa Janka Draškovića 70, 33520 Slatina</izvorni_sadrzaj>
    <derivirana_varijabla naziv="DomainObject.Predmet.ProtustrankaWithAdressOIB_1">PARTNER PROJEKT društvo s ograničenom odgovornošću za projektiranje, konzalting i nadzor, Slatina, OIB 47221530431, Grofa Janka Draškovića 70, 33520 Slatina</derivirana_varijabla>
  </DomainObject.Predmet.ProtustrankaWithAdressOIB>
  <DomainObject.Predmet.ProtustrankaNazivFormated>
    <izvorni_sadrzaj>PARTNER PROJEKT društvo s ograničenom odgovornošću za projektiranje, konzalting i nadzor, Slatina</izvorni_sadrzaj>
    <derivirana_varijabla naziv="DomainObject.Predmet.ProtustrankaNazivFormated_1">PARTNER PROJEKT društvo s ograničenom odgovornošću za projektiranje, konzalting i nadzor, Slatina</derivirana_varijabla>
  </DomainObject.Predmet.ProtustrankaNazivFormated>
  <DomainObject.Predmet.ProtustrankaNazivFormatedOIB>
    <izvorni_sadrzaj>PARTNER PROJEKT društvo s ograničenom odgovornošću za projektiranje, konzalting i nadzor, Slatina, OIB 47221530431</izvorni_sadrzaj>
    <derivirana_varijabla naziv="DomainObject.Predmet.ProtustrankaNazivFormatedOIB_1">PARTNER PROJEKT društvo s ograničenom odgovornošću za projektiranje, konzalting i nadzor, Slatina, OIB 47221530431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PARTNER PROJEKT društvo s ograničenom odgovornošću za projektiranje, konzalting i nadzor, Slatina zastupanog po punomoćniku Davor Prebeg</item>
    </izvorni_sadrzaj>
    <derivirana_varijabla naziv="DomainObject.Predmet.ProtuStrankaListFormated_1">
      <item>PARTNER PROJEKT društvo s ograničenom odgovornošću za projektiranje, konzalting i nadzor, Slatina zastupanog po punomoćniku Davor Prebeg</item>
    </derivirana_varijabla>
  </DomainObject.Predmet.ProtuStrankaListFormated>
  <DomainObject.Predmet.ProtuStrankaListFormatedOIB>
    <izvorni_sadrzaj>
      <item>PARTNER PROJEKT društvo s ograničenom odgovornošću za projektiranje, konzalting i nadzor, Slatina, OIB 47221530431 zastupanog po punomoćniku Davor Prebeg</item>
    </izvorni_sadrzaj>
    <derivirana_varijabla naziv="DomainObject.Predmet.ProtuStrankaListFormatedOIB_1">
      <item>PARTNER PROJEKT društvo s ograničenom odgovornošću za projektiranje, konzalting i nadzor, Slatina, OIB 47221530431 zastupanog po punomoćniku Davor Prebeg</item>
    </derivirana_varijabla>
  </DomainObject.Predmet.ProtuStrankaListFormatedOIB>
  <DomainObject.Predmet.ProtuStrankaListFormatedWithAdress>
    <izvorni_sadrzaj>
      <item>PARTNER PROJEKT društvo s ograničenom odgovornošću za projektiranje, konzalting i nadzor, Slatina, Grofa Janka Draškovića 70, 33520 Slatina zastupanog po punomoćniku Davor Prebeg</item>
    </izvorni_sadrzaj>
    <derivirana_varijabla naziv="DomainObject.Predmet.ProtuStrankaListFormatedWithAdress_1">
      <item>PARTNER PROJEKT društvo s ograničenom odgovornošću za projektiranje, konzalting i nadzor, Slatina, Grofa Janka Draškovića 70, 33520 Slatina zastupanog po punomoćniku Davor Prebeg</item>
    </derivirana_varijabla>
  </DomainObject.Predmet.ProtuStrankaListFormatedWithAdress>
  <DomainObject.Predmet.ProtuStrankaListFormatedWithAdressOIB>
    <izvorni_sadrzaj>
      <item>PARTNER PROJEKT društvo s ograničenom odgovornošću za projektiranje, konzalting i nadzor, Slatina, OIB 47221530431, Grofa Janka Draškovića 70, 33520 Slatina zastupanog po punomoćniku Davor Prebeg</item>
    </izvorni_sadrzaj>
    <derivirana_varijabla naziv="DomainObject.Predmet.ProtuStrankaListFormatedWithAdressOIB_1">
      <item>PARTNER PROJEKT društvo s ograničenom odgovornošću za projektiranje, konzalting i nadzor, Slatina, OIB 47221530431, Grofa Janka Draškovića 70, 33520 Slatina zastupanog po punomoćniku Davor Prebeg</item>
    </derivirana_varijabla>
  </DomainObject.Predmet.ProtuStrankaListFormatedWithAdressOIB>
  <DomainObject.Predmet.ProtuStrankaListNazivFormated>
    <izvorni_sadrzaj>
      <item>PARTNER PROJEKT društvo s ograničenom odgovornošću za projektiranje, konzalting i nadzor, Slatina</item>
    </izvorni_sadrzaj>
    <derivirana_varijabla naziv="DomainObject.Predmet.ProtuStrankaListNazivFormated_1">
      <item>PARTNER PROJEKT društvo s ograničenom odgovornošću za projektiranje, konzalting i nadzor, Slatina</item>
    </derivirana_varijabla>
  </DomainObject.Predmet.ProtuStrankaListNazivFormated>
  <DomainObject.Predmet.ProtuStrankaListNazivFormatedOIB>
    <izvorni_sadrzaj>
      <item>PARTNER PROJEKT društvo s ograničenom odgovornošću za projektiranje, konzalting i nadzor, Slatina, OIB 47221530431</item>
    </izvorni_sadrzaj>
    <derivirana_varijabla naziv="DomainObject.Predmet.ProtuStrankaListNazivFormatedOIB_1">
      <item>PARTNER PROJEKT društvo s ograničenom odgovornošću za projektiranje, konzalting i nadzor, Slatina, OIB 47221530431</item>
    </derivirana_varijabla>
  </DomainObject.Predmet.ProtuStrankaListNazivFormatedOIB>
  <DomainObject.Predmet.OstaliListFormated>
    <izvorni_sadrzaj>
      <item>Davor Prebeg punomoćnik sudionika u postupku PARTNER PROJEKT društvo s ograničenom odgovornošću za projektiranje, konzalting i nadzor, Slatina</item>
    </izvorni_sadrzaj>
    <derivirana_varijabla naziv="DomainObject.Predmet.OstaliListFormated_1">
      <item>Davor Prebeg punomoćnik sudionika u postupku PARTNER PROJEKT društvo s ograničenom odgovornošću za projektiranje, konzalting i nadzor, Slatina</item>
    </derivirana_varijabla>
  </DomainObject.Predmet.OstaliListFormated>
  <DomainObject.Predmet.OstaliListFormatedOIB>
    <izvorni_sadrzaj>
      <item>Davor Prebeg, OIB 15760613174 punomoćnik sudionika u postupku PARTNER PROJEKT društvo s ograničenom odgovornošću za projektiranje, konzalting i nadzor, Slatina</item>
    </izvorni_sadrzaj>
    <derivirana_varijabla naziv="DomainObject.Predmet.OstaliListFormatedOIB_1">
      <item>Davor Prebeg, OIB 15760613174 punomoćnik sudionika u postupku PARTNER PROJEKT društvo s ograničenom odgovornošću za projektiranje, konzalting i nadzor, Slatina</item>
    </derivirana_varijabla>
  </DomainObject.Predmet.OstaliListFormatedOIB>
  <DomainObject.Predmet.OstaliListFormatedWithAdress>
    <izvorni_sadrzaj>
      <item>Davor Prebeg, Školska 17, 33520 Slatina punomoćnik sudionika u postupku PARTNER PROJEKT društvo s ograničenom odgovornošću za projektiranje, konzalting i nadzor, Slatina</item>
    </izvorni_sadrzaj>
    <derivirana_varijabla naziv="DomainObject.Predmet.OstaliListFormatedWithAdress_1">
      <item>Davor Prebeg, Školska 17, 33520 Slatina punomoćnik sudionika u postupku PARTNER PROJEKT društvo s ograničenom odgovornošću za projektiranje, konzalting i nadzor, Slatina</item>
    </derivirana_varijabla>
  </DomainObject.Predmet.OstaliListFormatedWithAdress>
  <DomainObject.Predmet.OstaliListFormatedWithAdressOIB>
    <izvorni_sadrzaj>
      <item>Davor Prebeg, OIB 15760613174, Školska 17, 33520 Slatina punomoćnik sudionika u postupku PARTNER PROJEKT društvo s ograničenom odgovornošću za projektiranje, konzalting i nadzor, Slatina</item>
    </izvorni_sadrzaj>
    <derivirana_varijabla naziv="DomainObject.Predmet.OstaliListFormatedWithAdressOIB_1">
      <item>Davor Prebeg, OIB 15760613174, Školska 17, 33520 Slatina punomoćnik sudionika u postupku PARTNER PROJEKT društvo s ograničenom odgovornošću za projektiranje, konzalting i nadzor, Slatina</item>
    </derivirana_varijabla>
  </DomainObject.Predmet.OstaliListFormatedWithAdressOIB>
  <DomainObject.Predmet.OstaliListNazivFormated>
    <izvorni_sadrzaj>
      <item>Davor Prebeg</item>
    </izvorni_sadrzaj>
    <derivirana_varijabla naziv="DomainObject.Predmet.OstaliListNazivFormated_1">
      <item>Davor Prebeg</item>
    </derivirana_varijabla>
  </DomainObject.Predmet.OstaliListNazivFormated>
  <DomainObject.Predmet.OstaliListNazivFormatedOIB>
    <izvorni_sadrzaj>
      <item>Davor Prebeg, OIB 15760613174</item>
    </izvorni_sadrzaj>
    <derivirana_varijabla naziv="DomainObject.Predmet.OstaliListNazivFormatedOIB_1">
      <item>Davor Prebeg, OIB 15760613174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PARTNER PROJEKT društvo s ograničenom odgovornošću za projektiranje, konzalting i nadzor, Slatina</izvorni_sadrzaj>
    <derivirana_varijabla naziv="DomainObject.Predmet.ProtustrankaIDrugi_1">PARTNER PROJEKT društvo s ograničenom odgovornošću za projektiranje, konzalting i nadzor,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PARTNER PROJEKT društvo s ograničenom odgovornošću za projektiranje, konzalting i nadzor, Slatina, OIB 47221530431, Grofa Janka Draškovića 70, 33520 Slatina</izvorni_sadrzaj>
    <derivirana_varijabla naziv="DomainObject.Predmet.ProtustrankaIDrugiAdressOIB_1">PARTNER PROJEKT društvo s ograničenom odgovornošću za projektiranje, konzalting i nadzor, Slatina, OIB 47221530431, Grofa Janka Draškovića 70,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PARTNER PROJEKT društvo s ograničenom odgovornošću za projektiranje, konzalting i nadzor, Slatina</item>
      <item>Davor Prebeg</item>
    </izvorni_sadrzaj>
    <derivirana_varijabla naziv="DomainObject.Predmet.SudioniciListNaziv_1">
      <item>FINA, RC ZAGREB, Podružnica Bjelovar</item>
      <item>PARTNER PROJEKT društvo s ograničenom odgovornošću za projektiranje, konzalting i nadzor, Slatina</item>
      <item>Davor Prebeg</item>
    </derivirana_varijabla>
  </DomainObject.Predmet.SudioniciListNaziv>
  <DomainObject.Predmet.SudioniciListAdressOIB>
    <izvorni_sadrzaj>
      <item>FINA, RC ZAGREB, Podružnica Bjelovar, OIB 85821130368, F. Supila 4,43000 Bjelovar</item>
      <item>PARTNER PROJEKT društvo s ograničenom odgovornošću za projektiranje, konzalting i nadzor, Slatina, OIB 47221530431, Grofa Janka Draškovića 70,33520 Slatina</item>
      <item>Davor Prebeg, OIB 15760613174, Školska 17,33520 Slatina</item>
    </izvorni_sadrzaj>
    <derivirana_varijabla naziv="DomainObject.Predmet.SudioniciListAdressOIB_1">
      <item>FINA, RC ZAGREB, Podružnica Bjelovar, OIB 85821130368, F. Supila 4,43000 Bjelovar</item>
      <item>PARTNER PROJEKT društvo s ograničenom odgovornošću za projektiranje, konzalting i nadzor, Slatina, OIB 47221530431, Grofa Janka Draškovića 70,33520 Slatina</item>
      <item>Davor Prebeg, OIB 15760613174, Školska 17,33520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47221530431</item>
      <item>, OIB 15760613174</item>
    </izvorni_sadrzaj>
    <derivirana_varijabla naziv="DomainObject.Predmet.SudioniciListNazivOIB_1">
      <item>, OIB 85821130368</item>
      <item>, OIB 47221530431</item>
      <item>, OIB 15760613174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EE97C-5F29-4C51-8130-D88F801FD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1761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2015-12-03T11:26:00Z</dcterms:created>
  <dc:creator>ssabljic</dc:creator>
  <cp:lastModifiedBy>Miroslav Lovreković</cp:lastModifiedBy>
  <cp:lastPrinted>2015-12-03T11:26:00Z</cp:lastPrinted>
  <dcterms:modified xmlns:xsi="http://www.w3.org/2001/XMLSchema-instance" xsi:type="dcterms:W3CDTF">2015-12-03T11:28:00Z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