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a893" w14:paraId="176a893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80407E">
        <w:rPr>
          <w:b/>
        </w:rPr>
        <w:t>693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D26FFA">
        <w:t>ROŽE j.d.o.o. za telekomunikacijske usluge, Split, Terzićeva 15, OIB: 93700166227</w:t>
      </w:r>
      <w:r w:rsidR="00524FB3">
        <w:t xml:space="preserve">, dana </w:t>
      </w:r>
      <w:r w:rsidR="00EA08DF">
        <w:t>04</w:t>
      </w:r>
      <w:r w:rsidR="00524FB3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F62527">
        <w:t>ROŽE j.d.o.o. za telekomunikacijske usluge, Split, Terzićeva 15, OIB: 93700166227</w:t>
      </w:r>
      <w:r w:rsidR="00D61362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80407E">
        <w:t>693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80407E">
        <w:t>27</w:t>
      </w:r>
      <w:r w:rsidR="00E67B41">
        <w:t xml:space="preserve">. </w:t>
      </w:r>
      <w:r w:rsidR="000633A6">
        <w:t>li</w:t>
      </w:r>
      <w:r w:rsidR="0080407E">
        <w:t>pnja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F62527">
        <w:t>ROŽE j.d.o.o. za telekomunikacijske usluge, Split, Terzićeva 15, OIB: 93700166227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80407E">
        <w:t>12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80407E">
        <w:t>44</w:t>
      </w:r>
      <w:r w:rsidR="00502899">
        <w:t>.</w:t>
      </w:r>
      <w:r w:rsidR="0080407E">
        <w:t>227</w:t>
      </w:r>
      <w:r w:rsidR="00F96FFD">
        <w:t>,</w:t>
      </w:r>
      <w:r w:rsidR="0080407E">
        <w:t>05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="00D14BA3">
        <w:t>6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80407E">
        <w:t>4</w:t>
      </w:r>
      <w:r w:rsidR="000633A6">
        <w:t>90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F62527">
        <w:rPr>
          <w:b/>
        </w:rPr>
        <w:t>23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6F5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0407E">
          <w:t>693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33A6"/>
    <w:rsid w:val="00065D0C"/>
    <w:rsid w:val="00070E55"/>
    <w:rsid w:val="00077C25"/>
    <w:rsid w:val="00080B45"/>
    <w:rsid w:val="00111F60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4C44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916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26F5"/>
    <w:rsid w:val="00733997"/>
    <w:rsid w:val="007634B0"/>
    <w:rsid w:val="00772BD0"/>
    <w:rsid w:val="007B2125"/>
    <w:rsid w:val="007C2CCE"/>
    <w:rsid w:val="007E6039"/>
    <w:rsid w:val="007E6FD7"/>
    <w:rsid w:val="0080407E"/>
    <w:rsid w:val="008373C5"/>
    <w:rsid w:val="00872C78"/>
    <w:rsid w:val="00893CB9"/>
    <w:rsid w:val="00896A3D"/>
    <w:rsid w:val="008B1920"/>
    <w:rsid w:val="008D6B1E"/>
    <w:rsid w:val="008E102D"/>
    <w:rsid w:val="008E3CA3"/>
    <w:rsid w:val="009365CD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843E3"/>
    <w:rsid w:val="00BA1BAA"/>
    <w:rsid w:val="00BA3950"/>
    <w:rsid w:val="00BE3C73"/>
    <w:rsid w:val="00BE66DA"/>
    <w:rsid w:val="00BE6D02"/>
    <w:rsid w:val="00C0685F"/>
    <w:rsid w:val="00C346A8"/>
    <w:rsid w:val="00C350D4"/>
    <w:rsid w:val="00C500C8"/>
    <w:rsid w:val="00C67953"/>
    <w:rsid w:val="00C77C15"/>
    <w:rsid w:val="00C83C9B"/>
    <w:rsid w:val="00CC5486"/>
    <w:rsid w:val="00CD2208"/>
    <w:rsid w:val="00CD6654"/>
    <w:rsid w:val="00CF562F"/>
    <w:rsid w:val="00D14BA3"/>
    <w:rsid w:val="00D2067C"/>
    <w:rsid w:val="00D22EF5"/>
    <w:rsid w:val="00D26FFA"/>
    <w:rsid w:val="00D450CD"/>
    <w:rsid w:val="00D6056F"/>
    <w:rsid w:val="00D60A6C"/>
    <w:rsid w:val="00D60B22"/>
    <w:rsid w:val="00D6136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08DF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252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6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6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6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6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6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6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6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6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St-693/2017</izvorni_sadrzaj>
    <derivirana_varijabla naziv="DomainObject.Predmet.OznakaBroj_1">St-693/2017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ROŽE j.d.o.o. za telekomunikacijske usluge</izvorni_sadrzaj>
    <derivirana_varijabla naziv="DomainObject.Predmet.ProtustrankaFormated_1">  ROŽE j.d.o.o. za telekomunikacijske usluge</derivirana_varijabla>
  </DomainObject.Predmet.ProtustrankaFormated>
  <DomainObject.Predmet.ProtustrankaFormatedOIB>
    <izvorni_sadrzaj>  ROŽE j.d.o.o. za telekomunikacijske usluge, OIB 93700166227</izvorni_sadrzaj>
    <derivirana_varijabla naziv="DomainObject.Predmet.ProtustrankaFormatedOIB_1">  ROŽE j.d.o.o. za telekomunikacijske usluge, OIB 93700166227</derivirana_varijabla>
  </DomainObject.Predmet.ProtustrankaFormatedOIB>
  <DomainObject.Predmet.ProtustrankaFormatedWithAdress>
    <izvorni_sadrzaj> ROŽE j.d.o.o. za telekomunikacijske usluge, Terzićeva 15, 21000 Split</izvorni_sadrzaj>
    <derivirana_varijabla naziv="DomainObject.Predmet.ProtustrankaFormatedWithAdress_1"> ROŽE j.d.o.o. za telekomunikacijske usluge, Terzićeva 15, 21000 Split</derivirana_varijabla>
  </DomainObject.Predmet.ProtustrankaFormatedWithAdress>
  <DomainObject.Predmet.ProtustrankaFormatedWithAdressOIB>
    <izvorni_sadrzaj> ROŽE j.d.o.o. za telekomunikacijske usluge, OIB 93700166227, Terzićeva 15, 21000 Split</izvorni_sadrzaj>
    <derivirana_varijabla naziv="DomainObject.Predmet.ProtustrankaFormatedWithAdressOIB_1"> ROŽE j.d.o.o. za telekomunikacijske usluge, OIB 93700166227, Terzićeva 15, 21000 Split</derivirana_varijabla>
  </DomainObject.Predmet.ProtustrankaFormatedWithAdressOIB>
  <DomainObject.Predmet.ProtustrankaWithAdress>
    <izvorni_sadrzaj>ROŽE j.d.o.o. za telekomunikacijske usluge Terzićeva 15, 21000 Split</izvorni_sadrzaj>
    <derivirana_varijabla naziv="DomainObject.Predmet.ProtustrankaWithAdress_1">ROŽE j.d.o.o. za telekomunikacijske usluge Terzićeva 15, 21000 Split</derivirana_varijabla>
  </DomainObject.Predmet.ProtustrankaWithAdress>
  <DomainObject.Predmet.ProtustrankaWithAdressOIB>
    <izvorni_sadrzaj>ROŽE j.d.o.o. za telekomunikacijske usluge, OIB 93700166227, Terzićeva 15, 21000 Split</izvorni_sadrzaj>
    <derivirana_varijabla naziv="DomainObject.Predmet.ProtustrankaWithAdressOIB_1">ROŽE j.d.o.o. za telekomunikacijske usluge, OIB 93700166227, Terzićeva 15, 21000 Split</derivirana_varijabla>
  </DomainObject.Predmet.ProtustrankaWithAdressOIB>
  <DomainObject.Predmet.ProtustrankaNazivFormated>
    <izvorni_sadrzaj>ROŽE j.d.o.o. za telekomunikacijske usluge</izvorni_sadrzaj>
    <derivirana_varijabla naziv="DomainObject.Predmet.ProtustrankaNazivFormated_1">ROŽE j.d.o.o. za telekomunikacijske usluge</derivirana_varijabla>
  </DomainObject.Predmet.ProtustrankaNazivFormated>
  <DomainObject.Predmet.ProtustrankaNazivFormatedOIB>
    <izvorni_sadrzaj>ROŽE j.d.o.o. za telekomunikacijske usluge, OIB 93700166227</izvorni_sadrzaj>
    <derivirana_varijabla naziv="DomainObject.Predmet.ProtustrankaNazivFormatedOIB_1">ROŽE j.d.o.o. za telekomunikacijske usluge, OIB 93700166227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40183.47</izvorni_sadrzaj>
    <derivirana_varijabla naziv="DomainObject.Predmet.TrenutnaVrijednost_1">40183.47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ROŽE j.d.o.o. za telekomunikacijske usluge</item>
    </izvorni_sadrzaj>
    <derivirana_varijabla naziv="DomainObject.Predmet.ProtuStrankaListFormated_1">
      <item>ROŽE j.d.o.o. za telekomunikacijske usluge</item>
    </derivirana_varijabla>
  </DomainObject.Predmet.ProtuStrankaListFormated>
  <DomainObject.Predmet.ProtuStrankaListFormatedOIB>
    <izvorni_sadrzaj>
      <item>ROŽE j.d.o.o. za telekomunikacijske usluge, OIB 93700166227</item>
    </izvorni_sadrzaj>
    <derivirana_varijabla naziv="DomainObject.Predmet.ProtuStrankaListFormatedOIB_1">
      <item>ROŽE j.d.o.o. za telekomunikacijske usluge, OIB 93700166227</item>
    </derivirana_varijabla>
  </DomainObject.Predmet.ProtuStrankaListFormatedOIB>
  <DomainObject.Predmet.ProtuStrankaListFormatedWithAdress>
    <izvorni_sadrzaj>
      <item>ROŽE j.d.o.o. za telekomunikacijske usluge, Terzićeva 15, 21000 Split</item>
    </izvorni_sadrzaj>
    <derivirana_varijabla naziv="DomainObject.Predmet.ProtuStrankaListFormatedWithAdress_1">
      <item>ROŽE j.d.o.o. za telekomunikacijske usluge, Terzićeva 15, 21000 Split</item>
    </derivirana_varijabla>
  </DomainObject.Predmet.ProtuStrankaListFormatedWithAdress>
  <DomainObject.Predmet.ProtuStrankaListFormatedWithAdressOIB>
    <izvorni_sadrzaj>
      <item>ROŽE j.d.o.o. za telekomunikacijske usluge, OIB 93700166227, Terzićeva 15, 21000 Split</item>
    </izvorni_sadrzaj>
    <derivirana_varijabla naziv="DomainObject.Predmet.ProtuStrankaListFormatedWithAdressOIB_1">
      <item>ROŽE j.d.o.o. za telekomunikacijske usluge, OIB 93700166227, Terzićeva 15, 21000 Split</item>
    </derivirana_varijabla>
  </DomainObject.Predmet.ProtuStrankaListFormatedWithAdressOIB>
  <DomainObject.Predmet.ProtuStrankaListNazivFormated>
    <izvorni_sadrzaj>
      <item>ROŽE j.d.o.o. za telekomunikacijske usluge</item>
    </izvorni_sadrzaj>
    <derivirana_varijabla naziv="DomainObject.Predmet.ProtuStrankaListNazivFormated_1">
      <item>ROŽE j.d.o.o. za telekomunikacijske usluge</item>
    </derivirana_varijabla>
  </DomainObject.Predmet.ProtuStrankaListNazivFormated>
  <DomainObject.Predmet.ProtuStrankaListNazivFormatedOIB>
    <izvorni_sadrzaj>
      <item>ROŽE j.d.o.o. za telekomunikacijske usluge, OIB 93700166227</item>
    </izvorni_sadrzaj>
    <derivirana_varijabla naziv="DomainObject.Predmet.ProtuStrankaListNazivFormatedOIB_1">
      <item>ROŽE j.d.o.o. za telekomunikacijske usluge, OIB 93700166227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ROŽE j.d.o.o. za telekomunikacijske usluge</izvorni_sadrzaj>
    <derivirana_varijabla naziv="DomainObject.Predmet.ProtustrankaIDrugi_1">ROŽE j.d.o.o. za telekomunikacijske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ROŽE j.d.o.o. za telekomunikacijske usluge, OIB 93700166227, Terzićeva 15, 21000 Split</izvorni_sadrzaj>
    <derivirana_varijabla naziv="DomainObject.Predmet.ProtustrankaIDrugiAdressOIB_1">ROŽE j.d.o.o. za telekomunikacijske usluge, OIB 93700166227, Terzićeva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ROŽE j.d.o.o. za telekomunikacijske usluge</item>
      <item>FINANCIJSKA AGENCIJA, RC SPLIT</item>
    </izvorni_sadrzaj>
    <derivirana_varijabla naziv="DomainObject.Predmet.SudioniciListNaziv_1">
      <item>ROŽE j.d.o.o. za telekomunikacijske usluge</item>
      <item>FINANCIJSKA AGENCIJA, RC SPLIT</item>
    </derivirana_varijabla>
  </DomainObject.Predmet.SudioniciListNaziv>
  <DomainObject.Predmet.SudioniciListAdressOIB>
    <izvorni_sadrzaj>
      <item>ROŽE j.d.o.o. za telekomunikacijske usluge, OIB 93700166227, Terzićeva 15,21000 Split</item>
      <item>FINANCIJSKA AGENCIJA, RC SPLIT, OIB 85821130368, Mažuranićevo šetalište 24 b,21000 Split</item>
    </izvorni_sadrzaj>
    <derivirana_varijabla naziv="DomainObject.Predmet.SudioniciListAdressOIB_1">
      <item>ROŽE j.d.o.o. za telekomunikacijske usluge, OIB 93700166227, Terzićeva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93700166227</item>
      <item>, OIB 85821130368</item>
    </izvorni_sadrzaj>
    <derivirana_varijabla naziv="DomainObject.Predmet.SudioniciListNazivOIB_1">
      <item>, OIB 93700166227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B5239-6D11-4EAD-850F-83DE23A64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3552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2018-07-23T11:29:00Z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2018-07-23T11:53:00Z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(693-17 -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