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a027" w14:paraId="039a027" w:rsidRDefault="001C705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705F" w:rsidP="001C705F" w:rsidR="00AE649C">
      <w:pPr>
        <w:pStyle w:val="NormaleSPIS"/>
        <w:spacing w:after="0" w:before="240"/>
      </w:pPr>
      <w:r>
        <w:t xml:space="preserve">        Republika Hrvatska</w:t>
      </w:r>
    </w:p>
    <w:p w:rsidRDefault="001C705F" w:rsidP="001C705F" w:rsidR="001C705F">
      <w:pPr>
        <w:pStyle w:val="NormaleSPIS"/>
        <w:spacing w:after="0"/>
      </w:pPr>
      <w:r>
        <w:t xml:space="preserve">     Trgovački sud u Bjelovaru</w:t>
      </w:r>
    </w:p>
    <w:p w:rsidRDefault="001C705F" w:rsidP="001C705F" w:rsidR="001C705F">
      <w:pPr>
        <w:pStyle w:val="NormaleSPIS"/>
        <w:spacing w:after="0"/>
      </w:pPr>
      <w:r>
        <w:t>Bjelovar, Šetalište dr.I.Lebovića 42.</w:t>
      </w:r>
    </w:p>
    <w:p w:rsidRDefault="001C705F" w:rsidP="001C705F" w:rsidR="001C705F">
      <w:pPr>
        <w:pStyle w:val="NormaleSPIS"/>
        <w:jc w:val="right"/>
      </w:pPr>
      <w:r>
        <w:t>Poslovni broj:7 St-246/2017-70</w:t>
      </w:r>
    </w:p>
    <w:p w:rsidRDefault="001C705F" w:rsidP="001C705F" w:rsidR="001C705F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TIM-GRADNJA d.o.o. za graditeljstvo, trgovinu i usluge u stečaju iz Zagreba, Ulica Lanište 15/B,  MBS 080510195, OIB 94579910350, donio je slijedeći</w:t>
      </w:r>
    </w:p>
    <w:p w:rsidRDefault="001C705F" w:rsidP="001C705F" w:rsidR="001C705F">
      <w:pPr>
        <w:jc w:val="center"/>
      </w:pPr>
      <w:r>
        <w:t>Z A K L J U Č A K</w:t>
      </w:r>
    </w:p>
    <w:p w:rsidRDefault="001C705F" w:rsidP="001C705F" w:rsidR="001C705F">
      <w:pPr>
        <w:ind w:firstLine="708" w:right="-425"/>
        <w:jc w:val="both"/>
      </w:pPr>
      <w:r>
        <w:t xml:space="preserve">1.Nalaže se Općinskom sudu u Novom Zagrebu, Zemljišno knjižnom odjelu u Novom Zagrebu, brisanje zabilježbe pravomoćnog rješenja Trgovačkog suda u Bjelovaru o prodaji nekretnine u stečaju pod poslovnim brojem Z-4880/2018, i to na nekretnini koja dolazi upisana u z.k.ul.br. 10217 k.o. </w:t>
      </w:r>
      <w:proofErr w:type="spellStart"/>
      <w:r>
        <w:t>Stupnik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>. 2346/7 zgrada Cvjetna ulica br. 3 i dvorište površine 316 m</w:t>
      </w:r>
      <w:r>
        <w:rPr>
          <w:vertAlign w:val="superscript"/>
        </w:rPr>
        <w:t>2</w:t>
      </w:r>
      <w:r>
        <w:t xml:space="preserve"> (zgrada Cvjetna ulica br. 3 sa 78 m</w:t>
      </w:r>
      <w:r>
        <w:rPr>
          <w:vertAlign w:val="superscript"/>
        </w:rPr>
        <w:t>2</w:t>
      </w:r>
      <w:r>
        <w:t>, dvorište sa 238 m</w:t>
      </w:r>
      <w:r>
        <w:rPr>
          <w:vertAlign w:val="superscript"/>
        </w:rPr>
        <w:t>2</w:t>
      </w:r>
      <w:r>
        <w:t xml:space="preserve">) u vlasništvu stečajnog dužnika TIM-GRADNJA d.o.o. u stečaju, Zagreb, Ulica Lanište 15/B, OIB: 94579910350, a koja je u stečajnom postupku nad stečajnim dužnikom TIM-GRADNJA d.o.o. za graditeljstvo, trgovinu i usluge u stečaju iz Zagreba, Ulica Lanište 15/B, OIB 94579910350, dosuđena i prodana kupcu, a sada novom vlasniku Ivanu </w:t>
      </w:r>
      <w:proofErr w:type="spellStart"/>
      <w:r>
        <w:t>Gregurek</w:t>
      </w:r>
      <w:proofErr w:type="spellEnd"/>
      <w:r>
        <w:t xml:space="preserve"> iz Zagreba, Bolnička cesta 34 F, OIB 11640332771, te koji je u cijelosti isplatio kupoprodajnu cijenu za ovu nekretninu.</w:t>
      </w:r>
    </w:p>
    <w:p w:rsidRDefault="001C705F" w:rsidP="001C705F" w:rsidR="001C705F">
      <w:pPr>
        <w:ind w:firstLine="708" w:right="-425"/>
        <w:jc w:val="center"/>
      </w:pPr>
      <w:r w:rsidRPr="001C705F">
        <w:t>Obrazloženje</w:t>
      </w:r>
    </w:p>
    <w:p w:rsidRDefault="001C705F" w:rsidP="001C705F" w:rsidR="001C705F">
      <w:pPr>
        <w:jc w:val="both"/>
      </w:pPr>
      <w:r>
        <w:tab/>
        <w:t xml:space="preserve">Rješenjem Trgovačkog suda u Bjelovaru pod poslovnim brojem 7 St-246/2017-46 od 27. srpnja 2018. godine dosuđena je i prodana nekretnina navedena u izreci ovog zaključka u stečajnom postupku koji se vodi nad TIM-GRADNJA d.o.o. za graditeljstvo, trgovinu i usluge u stečaju iz Zagreba, Ulica Lanište 15/B, OIB 94579910350, kupcu a sada novom vlasniku Ivanu </w:t>
      </w:r>
      <w:proofErr w:type="spellStart"/>
      <w:r>
        <w:t>Gregurek</w:t>
      </w:r>
      <w:proofErr w:type="spellEnd"/>
      <w:r>
        <w:t xml:space="preserve"> iz Zagreba, Bolnička cesta 34 F, OIB 11640332771, radi namirenja založnog vjerovnika, zbog čega je odlučeno kao u izreci ovog zaključka.   </w:t>
      </w:r>
      <w:r>
        <w:tab/>
      </w:r>
    </w:p>
    <w:p w:rsidRDefault="001C705F" w:rsidP="001C705F" w:rsidR="001C705F">
      <w:pPr>
        <w:ind w:firstLine="720"/>
        <w:jc w:val="center"/>
      </w:pPr>
      <w:r>
        <w:t>Bjelovar 5. rujna 2018.</w:t>
      </w:r>
    </w:p>
    <w:p w:rsidRDefault="001C705F" w:rsidP="001C705F" w:rsidR="001C705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</w:t>
      </w:r>
    </w:p>
    <w:p w:rsidRDefault="001C705F" w:rsidP="001C705F" w:rsidR="001C705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Tomislav Mrazović</w:t>
      </w:r>
    </w:p>
    <w:p w:rsidRDefault="001C705F" w:rsidP="001C705F" w:rsidR="001C705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C705F" w:rsidP="001C705F" w:rsidR="001C705F">
      <w:pPr>
        <w:jc w:val="both"/>
      </w:pPr>
      <w:r>
        <w:t>POUKA O PRAVNOM LIJEKU: Protiv ovog zaključka nije dopušten pravni lijek (čl.11.st.5.OZ-a.)</w:t>
      </w:r>
      <w:bookmarkStart w:name="_GoBack" w:id="0"/>
      <w:bookmarkEnd w:id="0"/>
    </w:p>
    <w:sectPr w:rsidSect="0032366B" w:rsidR="001C705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05F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F47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83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St-246/2017-70</izvorni_sadrzaj>
    <derivirana_varijabla naziv="DomainObject.Oznaka_1">St-246/2017-70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lipnja 2018.</izvorni_sadrzaj>
    <derivirana_varijabla naziv="DomainObject.Predmet.SpisIzvanSuda.DatumIzlazaSpisa_1">29.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St-246/2017-70</izvorni_sadrzaj>
    <derivirana_varijabla naziv="DomainObject.PoslovniBrojDokumenta_1">St-246/2017-70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8028E-EB0A-4A4D-9232-C1AEB8AF4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1627</properties:Characters>
  <properties:Lines>32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2018-09-05T07:21:00Z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St-246/2017-70 / Odluka - Dopis (odluka_St-246_2017-70.docx)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