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c745" w14:paraId="20ec745" w:rsidRDefault="0023382B" w:rsidR="0023382B" w:rsidRPr="00AC4E4E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4E452D" w:rsidP="0086691F" w:rsidR="004E452D">
      <w:pPr>
        <w:jc w:val="center"/>
        <w:rPr>
          <w:rFonts w:hAnsi="Times New Roman" w:ascii="Times New Roman"/>
          <w:szCs w:val="24"/>
          <w:lang w:val="hr-HR"/>
        </w:rPr>
      </w:pPr>
    </w:p>
    <w:p w:rsidRDefault="003346D9" w:rsidP="0086691F" w:rsidR="003346D9" w:rsidRPr="00AC4E4E">
      <w:pPr>
        <w:jc w:val="center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AC4E4E">
      <w:pPr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AC4E4E">
      <w:pPr>
        <w:jc w:val="center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AC4E4E">
      <w:pPr>
        <w:jc w:val="both"/>
        <w:rPr>
          <w:rFonts w:hAnsi="Times New Roman" w:ascii="Times New Roman"/>
          <w:szCs w:val="24"/>
          <w:lang w:val="hr-HR"/>
        </w:rPr>
      </w:pPr>
    </w:p>
    <w:p w:rsidRDefault="00AC4E4E" w:rsidP="00AC4E4E" w:rsidR="00AC4E4E" w:rsidRPr="00AC4E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755E61">
        <w:rPr>
          <w:rFonts w:hAnsi="Times New Roman" w:ascii="Times New Roman"/>
          <w:szCs w:val="24"/>
        </w:rPr>
        <w:t>MEDICAL FITNESS j.d.o.o. za usluge, Dolec Podokićki (Grad Samobor), Dolec Podokićki 5, OIB: 39938308864</w:t>
      </w:r>
      <w:r w:rsidRPr="00AC4E4E">
        <w:rPr>
          <w:rFonts w:hAnsi="Times New Roman" w:ascii="Times New Roman"/>
          <w:szCs w:val="24"/>
          <w:lang w:val="hr-HR"/>
        </w:rPr>
        <w:t xml:space="preserve">, dana </w:t>
      </w:r>
      <w:r w:rsidR="00031AAC">
        <w:rPr>
          <w:rFonts w:hAnsi="Times New Roman" w:ascii="Times New Roman"/>
          <w:szCs w:val="24"/>
          <w:lang w:val="hr-HR"/>
        </w:rPr>
        <w:t>8. ožujka</w:t>
      </w:r>
      <w:r w:rsidRPr="00AC4E4E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AC4E4E" w:rsidP="00AC4E4E" w:rsidR="00AC4E4E" w:rsidRPr="00AC4E4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AC4E4E">
      <w:pPr>
        <w:jc w:val="center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r  i j</w:t>
      </w:r>
      <w:r w:rsidR="00223248" w:rsidRPr="00AC4E4E">
        <w:rPr>
          <w:rFonts w:hAnsi="Times New Roman" w:ascii="Times New Roman"/>
          <w:szCs w:val="24"/>
          <w:lang w:val="hr-HR"/>
        </w:rPr>
        <w:t xml:space="preserve"> </w:t>
      </w:r>
      <w:r w:rsidRPr="00AC4E4E">
        <w:rPr>
          <w:rFonts w:hAnsi="Times New Roman" w:ascii="Times New Roman"/>
          <w:szCs w:val="24"/>
          <w:lang w:val="hr-HR"/>
        </w:rPr>
        <w:t>e š i o</w:t>
      </w:r>
      <w:r w:rsidR="006B7422" w:rsidRPr="00AC4E4E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AC4E4E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AC4E4E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AC4E4E">
        <w:rPr>
          <w:rFonts w:hAnsi="Times New Roman" w:ascii="Times New Roman"/>
          <w:lang w:val="hr-HR"/>
        </w:rPr>
        <w:t xml:space="preserve">Nalaže se </w:t>
      </w:r>
      <w:r w:rsidR="002A5225" w:rsidRPr="00AC4E4E">
        <w:rPr>
          <w:rFonts w:hAnsi="Times New Roman" w:ascii="Times New Roman"/>
          <w:lang w:val="hr-HR"/>
        </w:rPr>
        <w:t xml:space="preserve">osobi ovlaštenoj za zastupanje dužnika </w:t>
      </w:r>
      <w:r w:rsidR="00755E61">
        <w:rPr>
          <w:rFonts w:hAnsi="Times New Roman" w:ascii="Times New Roman"/>
          <w:szCs w:val="24"/>
        </w:rPr>
        <w:t>MEDICAL FITNESS j.d.o.o. za usluge, Dolec Podokićki (Grad Samobor), Dolec Podokićki 5, OIB: 39938308864,</w:t>
      </w:r>
      <w:r w:rsidR="00AC4E4E">
        <w:rPr>
          <w:rFonts w:hAnsi="Times New Roman" w:ascii="Times New Roman"/>
          <w:szCs w:val="24"/>
          <w:lang w:val="hr-HR"/>
        </w:rPr>
        <w:t xml:space="preserve"> </w:t>
      </w:r>
      <w:r w:rsidR="00755E61">
        <w:rPr>
          <w:rFonts w:hAnsi="Times New Roman" w:ascii="Times New Roman"/>
          <w:szCs w:val="24"/>
        </w:rPr>
        <w:t>Tihomiru Šolčić, Dolec Podokićki, Dolec Podokićki 5, OIB: 81124945796</w:t>
      </w:r>
      <w:r w:rsidR="00AC4E4E">
        <w:rPr>
          <w:rFonts w:hAnsi="Times New Roman" w:ascii="Times New Roman"/>
          <w:szCs w:val="24"/>
          <w:lang w:val="hr-HR"/>
        </w:rPr>
        <w:t xml:space="preserve">, </w:t>
      </w:r>
      <w:r w:rsidR="002A5225" w:rsidRPr="00AC4E4E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AC4E4E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AC4E4E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AC4E4E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AC4E4E">
        <w:rPr>
          <w:rFonts w:hAnsi="Times New Roman" w:ascii="Times New Roman"/>
          <w:szCs w:val="24"/>
          <w:lang w:val="hr-HR"/>
        </w:rPr>
        <w:t xml:space="preserve"> </w:t>
      </w:r>
      <w:r w:rsidR="002A5225" w:rsidRPr="00AC4E4E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AC4E4E">
        <w:rPr>
          <w:rFonts w:hAnsi="Times New Roman" w:ascii="Times New Roman"/>
          <w:lang w:val="hr-HR"/>
        </w:rPr>
        <w:t xml:space="preserve">s pozivom na broj </w:t>
      </w:r>
      <w:r w:rsidR="002A5225" w:rsidRPr="00AC4E4E">
        <w:rPr>
          <w:rFonts w:hAnsi="Times New Roman" w:ascii="Times New Roman"/>
          <w:b/>
          <w:i/>
          <w:lang w:val="hr-HR"/>
        </w:rPr>
        <w:t>2001-</w:t>
      </w:r>
      <w:r w:rsidR="00755E61">
        <w:rPr>
          <w:rFonts w:hAnsi="Times New Roman" w:ascii="Times New Roman"/>
          <w:b/>
          <w:i/>
          <w:lang w:val="hr-HR"/>
        </w:rPr>
        <w:t>1732</w:t>
      </w:r>
      <w:r w:rsidR="004E452D">
        <w:rPr>
          <w:rFonts w:hAnsi="Times New Roman" w:ascii="Times New Roman"/>
          <w:b/>
          <w:i/>
          <w:lang w:val="hr-HR"/>
        </w:rPr>
        <w:t>16</w:t>
      </w:r>
    </w:p>
    <w:p w:rsidRDefault="002A5225" w:rsidP="002A5225" w:rsidR="002A5225" w:rsidRPr="00AC4E4E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AC4E4E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AC4E4E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AC4E4E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AC4E4E">
        <w:rPr>
          <w:rFonts w:hAnsi="Times New Roman" w:ascii="Times New Roman"/>
          <w:sz w:val="24"/>
        </w:rPr>
        <w:t>113. st. 3. Stečajnog zakona (NN71/15), u svezi s čl.</w:t>
      </w:r>
      <w:r w:rsidR="004E5865" w:rsidRPr="00AC4E4E">
        <w:rPr>
          <w:rFonts w:hAnsi="Times New Roman" w:ascii="Times New Roman"/>
          <w:sz w:val="24"/>
        </w:rPr>
        <w:t xml:space="preserve"> </w:t>
      </w:r>
      <w:r w:rsidRPr="00AC4E4E">
        <w:rPr>
          <w:rFonts w:hAnsi="Times New Roman" w:ascii="Times New Roman"/>
          <w:sz w:val="24"/>
        </w:rPr>
        <w:t>10.</w:t>
      </w:r>
      <w:r w:rsidR="004E5865" w:rsidRPr="00AC4E4E">
        <w:rPr>
          <w:rFonts w:hAnsi="Times New Roman" w:ascii="Times New Roman"/>
          <w:sz w:val="24"/>
        </w:rPr>
        <w:t xml:space="preserve"> st. 7. </w:t>
      </w:r>
      <w:r w:rsidRPr="00AC4E4E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AC4E4E">
        <w:rPr>
          <w:rFonts w:hAnsi="Times New Roman" w:ascii="Times New Roman"/>
          <w:sz w:val="24"/>
        </w:rPr>
        <w:t xml:space="preserve"> i odredbama </w:t>
      </w:r>
      <w:r w:rsidR="004E5865" w:rsidRPr="00AC4E4E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AC4E4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4E5865" w:rsidR="004E5865" w:rsidRPr="00AC4E4E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AC4E4E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AC4E4E">
        <w:rPr>
          <w:rFonts w:hAnsi="Times New Roman" w:ascii="Times New Roman"/>
          <w:lang w:val="hr-HR"/>
        </w:rPr>
        <w:t xml:space="preserve">iz točke I.) izreke ovog rješenja </w:t>
      </w:r>
      <w:r w:rsidRPr="00AC4E4E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AC4E4E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AC4E4E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AC4E4E">
        <w:rPr>
          <w:rFonts w:hAnsi="Times New Roman" w:ascii="Times New Roman"/>
          <w:szCs w:val="24"/>
          <w:lang w:val="hr-HR"/>
        </w:rPr>
        <w:t xml:space="preserve"> </w:t>
      </w:r>
      <w:r w:rsidR="008658C9" w:rsidRPr="00AC4E4E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AC4E4E">
        <w:rPr>
          <w:rFonts w:hAnsi="Times New Roman" w:ascii="Times New Roman"/>
          <w:lang w:val="hr-HR"/>
        </w:rPr>
        <w:t xml:space="preserve">s pozivom na broj </w:t>
      </w:r>
      <w:r w:rsidR="008658C9" w:rsidRPr="00AC4E4E">
        <w:rPr>
          <w:rFonts w:hAnsi="Times New Roman" w:ascii="Times New Roman"/>
          <w:b/>
          <w:i/>
          <w:lang w:val="hr-HR"/>
        </w:rPr>
        <w:t>2001-</w:t>
      </w:r>
      <w:r w:rsidR="00755E61">
        <w:rPr>
          <w:rFonts w:hAnsi="Times New Roman" w:ascii="Times New Roman"/>
          <w:b/>
          <w:i/>
          <w:lang w:val="hr-HR"/>
        </w:rPr>
        <w:t>1732</w:t>
      </w:r>
      <w:r w:rsidR="004E452D">
        <w:rPr>
          <w:rFonts w:hAnsi="Times New Roman" w:ascii="Times New Roman"/>
          <w:b/>
          <w:i/>
          <w:lang w:val="hr-HR"/>
        </w:rPr>
        <w:t>16</w:t>
      </w:r>
    </w:p>
    <w:p w:rsidRDefault="004E452D" w:rsidP="004E5865" w:rsidR="004E452D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452D" w:rsidP="004E5865" w:rsidR="004E452D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AC4E4E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AC4E4E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AC4E4E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AC4E4E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lang w:val="hr-HR"/>
        </w:rPr>
        <w:tab/>
        <w:t>Buduć</w:t>
      </w:r>
      <w:r w:rsidR="008658C9" w:rsidRPr="00AC4E4E">
        <w:rPr>
          <w:rFonts w:hAnsi="Times New Roman" w:ascii="Times New Roman"/>
          <w:lang w:val="hr-HR"/>
        </w:rPr>
        <w:t>i da je predlagatelj</w:t>
      </w:r>
      <w:r w:rsidRPr="00AC4E4E">
        <w:rPr>
          <w:rFonts w:hAnsi="Times New Roman" w:ascii="Times New Roman"/>
          <w:lang w:val="hr-HR"/>
        </w:rPr>
        <w:t xml:space="preserve"> otvaranja stečajnog postu</w:t>
      </w:r>
      <w:r w:rsidR="008658C9" w:rsidRPr="00AC4E4E">
        <w:rPr>
          <w:rFonts w:hAnsi="Times New Roman" w:ascii="Times New Roman"/>
          <w:lang w:val="hr-HR"/>
        </w:rPr>
        <w:t xml:space="preserve">pka nad gore navedenim dužnikom </w:t>
      </w:r>
      <w:r w:rsidR="008658C9" w:rsidRPr="00AC4E4E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AC4E4E">
        <w:rPr>
          <w:rFonts w:hAnsi="Times New Roman" w:ascii="Times New Roman"/>
          <w:szCs w:val="24"/>
          <w:lang w:val="hr-HR"/>
        </w:rPr>
        <w:t>, po č</w:t>
      </w:r>
      <w:r w:rsidR="00CF42E7" w:rsidRPr="00AC4E4E">
        <w:rPr>
          <w:rFonts w:hAnsi="Times New Roman" w:ascii="Times New Roman"/>
          <w:szCs w:val="24"/>
          <w:lang w:val="hr-HR"/>
        </w:rPr>
        <w:t>ijem je prijedlogu pokrenut prethodni postupak rješenjem ovog suda, St-</w:t>
      </w:r>
      <w:r w:rsidR="00D24758">
        <w:rPr>
          <w:rFonts w:hAnsi="Times New Roman" w:ascii="Times New Roman"/>
          <w:szCs w:val="24"/>
          <w:lang w:val="hr-HR"/>
        </w:rPr>
        <w:t>1732</w:t>
      </w:r>
      <w:r w:rsidR="004E452D">
        <w:rPr>
          <w:rFonts w:hAnsi="Times New Roman" w:ascii="Times New Roman"/>
          <w:szCs w:val="24"/>
          <w:lang w:val="hr-HR"/>
        </w:rPr>
        <w:t>/16</w:t>
      </w:r>
      <w:r w:rsidR="00CF42E7" w:rsidRPr="00AC4E4E">
        <w:rPr>
          <w:rFonts w:hAnsi="Times New Roman" w:ascii="Times New Roman"/>
          <w:szCs w:val="24"/>
          <w:lang w:val="hr-HR"/>
        </w:rPr>
        <w:t xml:space="preserve"> od dana </w:t>
      </w:r>
      <w:r w:rsidR="00031AAC">
        <w:rPr>
          <w:rFonts w:hAnsi="Times New Roman" w:ascii="Times New Roman"/>
          <w:szCs w:val="24"/>
          <w:lang w:val="hr-HR"/>
        </w:rPr>
        <w:t>8. ožujka</w:t>
      </w:r>
      <w:r w:rsidR="008A71B0" w:rsidRPr="00AC4E4E">
        <w:rPr>
          <w:rFonts w:hAnsi="Times New Roman" w:ascii="Times New Roman"/>
          <w:szCs w:val="24"/>
          <w:lang w:val="hr-HR"/>
        </w:rPr>
        <w:t xml:space="preserve"> 2016. godine</w:t>
      </w:r>
      <w:r w:rsidR="00CF42E7" w:rsidRPr="00AC4E4E">
        <w:rPr>
          <w:rFonts w:hAnsi="Times New Roman" w:ascii="Times New Roman"/>
          <w:szCs w:val="24"/>
          <w:lang w:val="hr-HR"/>
        </w:rPr>
        <w:t xml:space="preserve"> koja je temeljem odredbi čl.</w:t>
      </w:r>
      <w:r w:rsidR="008A71B0" w:rsidRPr="00AC4E4E">
        <w:rPr>
          <w:rFonts w:hAnsi="Times New Roman" w:ascii="Times New Roman"/>
          <w:szCs w:val="24"/>
          <w:lang w:val="hr-HR"/>
        </w:rPr>
        <w:t xml:space="preserve"> 114. st. 3. </w:t>
      </w:r>
      <w:r w:rsidR="00CF42E7" w:rsidRPr="00AC4E4E">
        <w:rPr>
          <w:rFonts w:hAnsi="Times New Roman" w:ascii="Times New Roman"/>
          <w:szCs w:val="24"/>
          <w:lang w:val="hr-HR"/>
        </w:rPr>
        <w:t xml:space="preserve">Stečajnog zakona (NN 71/15) oslobođena plaćanja troškova stečajnog postupka, budući da je prijedlog podnijela temeljem odredbe čl. 110. st. 1. SZ-a, to je temeljem odredbe čl. </w:t>
      </w:r>
      <w:r w:rsidR="008A71B0" w:rsidRPr="00AC4E4E">
        <w:rPr>
          <w:rFonts w:hAnsi="Times New Roman" w:ascii="Times New Roman"/>
          <w:szCs w:val="24"/>
          <w:lang w:val="hr-HR"/>
        </w:rPr>
        <w:t>110</w:t>
      </w:r>
      <w:r w:rsidR="00CF42E7" w:rsidRPr="00AC4E4E">
        <w:rPr>
          <w:rFonts w:hAnsi="Times New Roman" w:ascii="Times New Roman"/>
          <w:szCs w:val="24"/>
          <w:lang w:val="hr-HR"/>
        </w:rPr>
        <w:t xml:space="preserve">. st. </w:t>
      </w:r>
      <w:r w:rsidR="008A71B0" w:rsidRPr="00AC4E4E">
        <w:rPr>
          <w:rFonts w:hAnsi="Times New Roman" w:ascii="Times New Roman"/>
          <w:szCs w:val="24"/>
          <w:lang w:val="hr-HR"/>
        </w:rPr>
        <w:t>2</w:t>
      </w:r>
      <w:r w:rsidR="00CF42E7" w:rsidRPr="00AC4E4E">
        <w:rPr>
          <w:rFonts w:hAnsi="Times New Roman" w:ascii="Times New Roman"/>
          <w:szCs w:val="24"/>
          <w:lang w:val="hr-HR"/>
        </w:rPr>
        <w:t>.</w:t>
      </w:r>
      <w:r w:rsidR="008A71B0" w:rsidRPr="00AC4E4E">
        <w:rPr>
          <w:rFonts w:hAnsi="Times New Roman" w:ascii="Times New Roman"/>
          <w:szCs w:val="24"/>
          <w:lang w:val="hr-HR"/>
        </w:rPr>
        <w:t xml:space="preserve"> i 113. st. 1.</w:t>
      </w:r>
      <w:r w:rsidR="00CF42E7" w:rsidRPr="00AC4E4E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AC4E4E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AC4E4E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AC4E4E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AC4E4E">
        <w:rPr>
          <w:rFonts w:hAnsi="Times New Roman" w:ascii="Times New Roman"/>
          <w:szCs w:val="24"/>
          <w:lang w:val="hr-HR"/>
        </w:rPr>
        <w:t xml:space="preserve"> za namirenje troškova stečajnog postupka temeljem odredbe čl. 114. st. 1. SZ-a.</w:t>
      </w:r>
    </w:p>
    <w:p w:rsidRDefault="00CF42E7" w:rsidP="004E5865" w:rsidR="00CF42E7" w:rsidRPr="00AC4E4E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AC4E4E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 xml:space="preserve">U Zagrebu, </w:t>
      </w:r>
      <w:r w:rsidR="00031AAC">
        <w:rPr>
          <w:rFonts w:hAnsi="Times New Roman" w:ascii="Times New Roman"/>
          <w:szCs w:val="24"/>
          <w:lang w:val="hr-HR"/>
        </w:rPr>
        <w:t>8. ožujka</w:t>
      </w:r>
      <w:r w:rsidR="00626876" w:rsidRPr="00AC4E4E">
        <w:rPr>
          <w:rFonts w:hAnsi="Times New Roman" w:ascii="Times New Roman"/>
          <w:szCs w:val="24"/>
          <w:lang w:val="hr-HR"/>
        </w:rPr>
        <w:t xml:space="preserve"> </w:t>
      </w:r>
      <w:r w:rsidR="00CE2AC6" w:rsidRPr="00AC4E4E">
        <w:rPr>
          <w:rFonts w:hAnsi="Times New Roman" w:ascii="Times New Roman"/>
          <w:szCs w:val="24"/>
          <w:lang w:val="hr-HR"/>
        </w:rPr>
        <w:t>2016</w:t>
      </w:r>
      <w:r w:rsidR="00704334" w:rsidRPr="00AC4E4E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AC4E4E">
      <w:pPr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="004B583C" w:rsidRPr="00AC4E4E">
        <w:rPr>
          <w:rFonts w:hAnsi="Times New Roman" w:ascii="Times New Roman"/>
          <w:szCs w:val="24"/>
          <w:lang w:val="hr-HR"/>
        </w:rPr>
        <w:tab/>
      </w:r>
      <w:r w:rsidR="00FB1DD3" w:rsidRPr="00AC4E4E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AC4E4E">
        <w:rPr>
          <w:rFonts w:hAnsi="Times New Roman" w:ascii="Times New Roman"/>
          <w:szCs w:val="24"/>
          <w:lang w:val="hr-HR"/>
        </w:rPr>
        <w:tab/>
      </w:r>
      <w:r w:rsidR="00923FD0" w:rsidRPr="00AC4E4E">
        <w:rPr>
          <w:rFonts w:hAnsi="Times New Roman" w:ascii="Times New Roman"/>
          <w:szCs w:val="24"/>
          <w:lang w:val="hr-HR"/>
        </w:rPr>
        <w:tab/>
      </w:r>
      <w:r w:rsidR="00321089" w:rsidRPr="00AC4E4E">
        <w:rPr>
          <w:rFonts w:hAnsi="Times New Roman" w:ascii="Times New Roman"/>
          <w:szCs w:val="24"/>
          <w:lang w:val="hr-HR"/>
        </w:rPr>
        <w:t xml:space="preserve"> </w:t>
      </w:r>
      <w:r w:rsidR="00923FD0" w:rsidRPr="00AC4E4E">
        <w:rPr>
          <w:rFonts w:hAnsi="Times New Roman" w:ascii="Times New Roman"/>
          <w:szCs w:val="24"/>
          <w:lang w:val="hr-HR"/>
        </w:rPr>
        <w:t xml:space="preserve"> </w:t>
      </w:r>
      <w:r w:rsidR="00FB1DD3" w:rsidRPr="00AC4E4E">
        <w:rPr>
          <w:rFonts w:hAnsi="Times New Roman" w:ascii="Times New Roman"/>
          <w:szCs w:val="24"/>
          <w:lang w:val="hr-HR"/>
        </w:rPr>
        <w:t>SUDAC</w:t>
      </w:r>
      <w:r w:rsidR="0023382B" w:rsidRPr="00AC4E4E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AC4E4E">
      <w:pPr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Pr="00AC4E4E">
        <w:rPr>
          <w:rFonts w:hAnsi="Times New Roman" w:ascii="Times New Roman"/>
          <w:szCs w:val="24"/>
          <w:lang w:val="hr-HR"/>
        </w:rPr>
        <w:tab/>
      </w:r>
      <w:r w:rsidR="00923FD0" w:rsidRPr="00AC4E4E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AC4E4E">
        <w:rPr>
          <w:rFonts w:hAnsi="Times New Roman" w:ascii="Times New Roman"/>
          <w:szCs w:val="24"/>
          <w:lang w:val="hr-HR"/>
        </w:rPr>
        <w:t xml:space="preserve">Nevenka </w:t>
      </w:r>
      <w:r w:rsidRPr="00AC4E4E">
        <w:rPr>
          <w:rFonts w:hAnsi="Times New Roman" w:ascii="Times New Roman"/>
          <w:szCs w:val="24"/>
          <w:lang w:val="hr-HR"/>
        </w:rPr>
        <w:t xml:space="preserve">Siladi </w:t>
      </w:r>
      <w:r w:rsidR="0023382B" w:rsidRPr="00AC4E4E">
        <w:rPr>
          <w:rFonts w:hAnsi="Times New Roman" w:ascii="Times New Roman"/>
          <w:szCs w:val="24"/>
          <w:lang w:val="hr-HR"/>
        </w:rPr>
        <w:t>Rstić</w:t>
      </w:r>
      <w:r w:rsidR="00923FD0" w:rsidRPr="00AC4E4E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AC4E4E">
      <w:pPr>
        <w:jc w:val="both"/>
        <w:rPr>
          <w:rFonts w:hAnsi="Times New Roman" w:ascii="Times New Roman"/>
          <w:i/>
          <w:lang w:val="hr-HR"/>
        </w:rPr>
      </w:pPr>
      <w:r w:rsidRPr="00AC4E4E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AC4E4E">
      <w:pPr>
        <w:jc w:val="both"/>
        <w:rPr>
          <w:rFonts w:hAnsi="Times New Roman" w:ascii="Times New Roman"/>
          <w:i/>
          <w:lang w:val="hr-HR"/>
        </w:rPr>
      </w:pPr>
      <w:r w:rsidRPr="00AC4E4E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AC4E4E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AC4E4E">
      <w:pPr>
        <w:jc w:val="both"/>
        <w:rPr>
          <w:rFonts w:hAnsi="Times New Roman" w:ascii="Times New Roman"/>
          <w:lang w:val="hr-HR"/>
        </w:rPr>
      </w:pPr>
      <w:r w:rsidRPr="00AC4E4E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AC4E4E">
      <w:pPr>
        <w:jc w:val="both"/>
        <w:rPr>
          <w:rFonts w:hAnsi="Times New Roman" w:ascii="Times New Roman"/>
          <w:lang w:val="hr-HR"/>
        </w:rPr>
      </w:pPr>
      <w:r w:rsidRPr="00AC4E4E">
        <w:rPr>
          <w:rFonts w:hAnsi="Times New Roman" w:ascii="Times New Roman"/>
          <w:lang w:val="hr-HR"/>
        </w:rPr>
        <w:tab/>
        <w:t xml:space="preserve"> </w:t>
      </w:r>
      <w:r w:rsidRPr="00AC4E4E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AC4E4E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AC4E4E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AC4E4E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AC4E4E">
      <w:pPr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DN</w:t>
      </w:r>
      <w:r w:rsidR="00D12927" w:rsidRPr="00AC4E4E">
        <w:rPr>
          <w:rFonts w:hAnsi="Times New Roman" w:ascii="Times New Roman"/>
          <w:szCs w:val="24"/>
          <w:lang w:val="hr-HR"/>
        </w:rPr>
        <w:t>a:</w:t>
      </w:r>
    </w:p>
    <w:p w:rsidRDefault="004E452D" w:rsidP="004E452D" w:rsidR="004E452D">
      <w:p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755E61">
        <w:rPr>
          <w:rFonts w:hAnsi="Times New Roman" w:ascii="Times New Roman"/>
          <w:szCs w:val="24"/>
        </w:rPr>
        <w:t>Zakonskom</w:t>
      </w:r>
      <w:r>
        <w:rPr>
          <w:rFonts w:hAnsi="Times New Roman" w:ascii="Times New Roman"/>
          <w:szCs w:val="24"/>
        </w:rPr>
        <w:t xml:space="preserve"> zastupnik</w:t>
      </w:r>
      <w:r w:rsidR="00755E61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dužnika</w:t>
      </w:r>
      <w:r w:rsidR="00755E6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755E61">
        <w:rPr>
          <w:rFonts w:hAnsi="Times New Roman" w:ascii="Times New Roman"/>
          <w:szCs w:val="24"/>
        </w:rPr>
        <w:t>Tihomir Šolčić, Dolec Podokićki, Dolec Podokićki 5</w:t>
      </w:r>
    </w:p>
    <w:p w:rsidRDefault="004E452D" w:rsidP="004E452D" w:rsidR="004E452D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FB1DD3" w:rsidP="00FB1DD3" w:rsidR="00FB1DD3" w:rsidRPr="00AC4E4E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AC4E4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0D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AC4E4E">
      <w:rPr>
        <w:rFonts w:hAnsi="Times New Roman" w:ascii="Times New Roman"/>
        <w:szCs w:val="24"/>
      </w:rPr>
      <w:t>47. St-</w:t>
    </w:r>
    <w:r w:rsidR="00755E61">
      <w:rPr>
        <w:rFonts w:hAnsi="Times New Roman" w:ascii="Times New Roman"/>
        <w:szCs w:val="24"/>
      </w:rPr>
      <w:t>1732</w:t>
    </w:r>
    <w:r w:rsidR="004E452D">
      <w:rPr>
        <w:rFonts w:hAnsi="Times New Roman" w:ascii="Times New Roman"/>
        <w:szCs w:val="24"/>
      </w:rPr>
      <w:t>/16</w:t>
    </w:r>
    <w:r w:rsidR="00AC4E4E">
      <w:rPr>
        <w:rFonts w:hAnsi="Times New Roman" w:ascii="Times New Roman"/>
        <w:szCs w:val="24"/>
      </w:rPr>
      <w:t>-</w:t>
    </w:r>
    <w:r w:rsidR="004E452D">
      <w:rPr>
        <w:rFonts w:hAnsi="Times New Roman" w:ascii="Times New Roman"/>
        <w:szCs w:val="24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AC4E4E">
      <w:rPr>
        <w:rFonts w:hAnsi="Times New Roman" w:ascii="Times New Roman"/>
        <w:szCs w:val="24"/>
      </w:rPr>
      <w:t>47. St-</w:t>
    </w:r>
    <w:r w:rsidR="00755E61">
      <w:rPr>
        <w:rFonts w:hAnsi="Times New Roman" w:ascii="Times New Roman"/>
        <w:szCs w:val="24"/>
      </w:rPr>
      <w:t>1732</w:t>
    </w:r>
    <w:r w:rsidR="004E452D">
      <w:rPr>
        <w:rFonts w:hAnsi="Times New Roman" w:ascii="Times New Roman"/>
        <w:szCs w:val="24"/>
      </w:rPr>
      <w:t>/16-4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31AAC"/>
    <w:rsid w:val="000D04B1"/>
    <w:rsid w:val="00117656"/>
    <w:rsid w:val="001A2DA8"/>
    <w:rsid w:val="001C6480"/>
    <w:rsid w:val="001D3612"/>
    <w:rsid w:val="00202C42"/>
    <w:rsid w:val="00223248"/>
    <w:rsid w:val="0023382B"/>
    <w:rsid w:val="00266A10"/>
    <w:rsid w:val="002A5225"/>
    <w:rsid w:val="00321089"/>
    <w:rsid w:val="00331345"/>
    <w:rsid w:val="00333FD0"/>
    <w:rsid w:val="003346D9"/>
    <w:rsid w:val="00365968"/>
    <w:rsid w:val="00386EF8"/>
    <w:rsid w:val="003965D7"/>
    <w:rsid w:val="003E28D5"/>
    <w:rsid w:val="00444C41"/>
    <w:rsid w:val="00485ED1"/>
    <w:rsid w:val="004B583C"/>
    <w:rsid w:val="004E452D"/>
    <w:rsid w:val="004E5865"/>
    <w:rsid w:val="00510AA6"/>
    <w:rsid w:val="00584C8E"/>
    <w:rsid w:val="00585046"/>
    <w:rsid w:val="005A469D"/>
    <w:rsid w:val="005F0DE7"/>
    <w:rsid w:val="00626876"/>
    <w:rsid w:val="00653664"/>
    <w:rsid w:val="006B7422"/>
    <w:rsid w:val="006C5D27"/>
    <w:rsid w:val="006E3BD9"/>
    <w:rsid w:val="006E60BA"/>
    <w:rsid w:val="00704334"/>
    <w:rsid w:val="00755E61"/>
    <w:rsid w:val="00766830"/>
    <w:rsid w:val="007A5203"/>
    <w:rsid w:val="007F67F9"/>
    <w:rsid w:val="008658C9"/>
    <w:rsid w:val="008809E1"/>
    <w:rsid w:val="008A71B0"/>
    <w:rsid w:val="00901C06"/>
    <w:rsid w:val="00923FD0"/>
    <w:rsid w:val="00995411"/>
    <w:rsid w:val="00AB0FD5"/>
    <w:rsid w:val="00AC1970"/>
    <w:rsid w:val="00AC4E4E"/>
    <w:rsid w:val="00AE4573"/>
    <w:rsid w:val="00B46507"/>
    <w:rsid w:val="00B553D0"/>
    <w:rsid w:val="00B85A68"/>
    <w:rsid w:val="00BD7D2D"/>
    <w:rsid w:val="00C051A3"/>
    <w:rsid w:val="00C05AFF"/>
    <w:rsid w:val="00C244E6"/>
    <w:rsid w:val="00C67FAD"/>
    <w:rsid w:val="00CE273C"/>
    <w:rsid w:val="00CE2AC6"/>
    <w:rsid w:val="00CF42E7"/>
    <w:rsid w:val="00D12927"/>
    <w:rsid w:val="00D24758"/>
    <w:rsid w:val="00D36DAE"/>
    <w:rsid w:val="00D61E3B"/>
    <w:rsid w:val="00DC3104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0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DE7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DE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DE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0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DE7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DE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DE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FITNESS jednostavno društvo s ograničenom odgovornošću za usluge zastupanog po punomoćniku Tihomir Šolčić</izvorni_sadrzaj>
    <derivirana_varijabla naziv="DomainObject.Predmet.ProtustrankaFormated_1">  MEDICAL FITNESS jednostavno društvo s ograničenom odgovornošću za usluge zastupanog po punomoćniku Tihomir Šolčić</derivirana_varijabla>
  </DomainObject.Predmet.ProtustrankaFormated>
  <DomainObject.Predmet.ProtustrankaFormatedOIB>
    <izvorni_sadrzaj>  MEDICAL FITNESS jednostavno društvo s ograničenom odgovornošću za usluge, OIB 39938308864 zastupanog po punomoćniku Tihomir Šolčić</izvorni_sadrzaj>
    <derivirana_varijabla naziv="DomainObject.Predmet.ProtustrankaFormatedOIB_1">  MEDICAL FITNESS jednostavno društvo s ograničenom odgovornošću za usluge, OIB 39938308864 zastupanog po punomoćniku Tihomir Šolčić</derivirana_varijabla>
  </DomainObject.Predmet.ProtustrankaFormatedOIB>
  <DomainObject.Predmet.ProtustrankaFormatedWithAdress>
    <izvorni_sadrzaj> MEDICAL FITNESS jednostavno društvo s ograničenom odgovornošću za usluge, Dolec Podokićki 5, 10435 Dolec Podokićki zastupanog po punomoćniku Tihomir Šolčić</izvorni_sadrzaj>
    <derivirana_varijabla naziv="DomainObject.Predmet.ProtustrankaFormatedWithAdress_1"> MEDICAL FITNESS jednostavno društvo s ograničenom odgovornošću za usluge, Dolec Podokićki 5, 10435 Dolec Podokićki zastupanog po punomoćniku Tihomir Šolčić</derivirana_varijabla>
  </DomainObject.Predmet.ProtustrankaFormatedWithAdress>
  <DomainObject.Predmet.ProtustrankaFormatedWithAdressOIB>
    <izvorni_sadrzaj> MEDICAL FITNESS jednostavno društvo s ograničenom odgovornošću za usluge, OIB 39938308864, Dolec Podokićki 5, 10435 Dolec Podokićki zastupanog po punomoćniku Tihomir Šolčić</izvorni_sadrzaj>
    <derivirana_varijabla naziv="DomainObject.Predmet.ProtustrankaFormatedWithAdressOIB_1"> MEDICAL FITNESS jednostavno društvo s ograničenom odgovornošću za usluge, OIB 39938308864, Dolec Podokićki 5, 10435 Dolec Podokićki zastupanog po punomoćniku Tihomir Šolčić</derivirana_varijabla>
  </DomainObject.Predmet.ProtustrankaFormatedWithAdressOIB>
  <DomainObject.Predmet.ProtustrankaWithAdress>
    <izvorni_sadrzaj>MEDICAL FITNESS jednostavno društvo s ograničenom odgovornošću za usluge Dolec Podokićki 5, 10435 Dolec Podokićki</izvorni_sadrzaj>
    <derivirana_varijabla naziv="DomainObject.Predmet.ProtustrankaWithAdress_1">MEDICAL FITNESS jednostavno društvo s ograničenom odgovornošću za usluge Dolec Podokićki 5, 10435 Dolec Podokićki</derivirana_varijabla>
  </DomainObject.Predmet.ProtustrankaWithAdress>
  <DomainObject.Predmet.ProtustrankaWithAdressOIB>
    <izvorni_sadrzaj>MEDICAL FITNESS jednostavno društvo s ograničenom odgovornošću za usluge, OIB 39938308864, Dolec Podokićki 5, 10435 Dolec Podokićki</izvorni_sadrzaj>
    <derivirana_varijabla naziv="DomainObject.Predmet.ProtustrankaWithAdressOIB_1">MEDICAL FITNESS jednostavno društvo s ograničenom odgovornošću za usluge, OIB 39938308864, Dolec Podokićki 5, 10435 Dolec Podokićki</derivirana_varijabla>
  </DomainObject.Predmet.ProtustrankaWithAdressOIB>
  <DomainObject.Predmet.ProtustrankaNazivFormated>
    <izvorni_sadrzaj>MEDICAL FITNESS jednostavno društvo s ograničenom odgovornošću za usluge</izvorni_sadrzaj>
    <derivirana_varijabla naziv="DomainObject.Predmet.ProtustrankaNazivFormated_1">MEDICAL FITNESS jednostavno društvo s ograničenom odgovornošću za usluge</derivirana_varijabla>
  </DomainObject.Predmet.ProtustrankaNazivFormated>
  <DomainObject.Predmet.ProtustrankaNazivFormatedOIB>
    <izvorni_sadrzaj>MEDICAL FITNESS jednostavno društvo s ograničenom odgovornošću za usluge, OIB 39938308864</izvorni_sadrzaj>
    <derivirana_varijabla naziv="DomainObject.Predmet.ProtustrankaNazivFormatedOIB_1">MEDICAL FITNESS jednostavno društvo s ograničenom odgovornošću za usluge, OIB 39938308864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MEDICAL FITNESS jednostavno društvo s ograničenom odgovornošću za usluge zastupanog po punomoćniku Tihomir Šolčić</item>
    </izvorni_sadrzaj>
    <derivirana_varijabla naziv="DomainObject.Predmet.ProtuStrankaListFormated_1">
      <item>MEDICAL FITNESS jednostavno društvo s ograničenom odgovornošću za usluge zastupanog po punomoćniku Tihomir Šolčić</item>
    </derivirana_varijabla>
  </DomainObject.Predmet.ProtuStrankaListFormated>
  <DomainObject.Predmet.ProtuStrankaListFormatedOIB>
    <izvorni_sadrzaj>
      <item>MEDICAL FITNESS jednostavno društvo s ograničenom odgovornošću za usluge, OIB 39938308864 zastupanog po punomoćniku Tihomir Šolčić</item>
    </izvorni_sadrzaj>
    <derivirana_varijabla naziv="DomainObject.Predmet.ProtuStrankaListFormatedOIB_1">
      <item>MEDICAL FITNESS jednostavno društvo s ograničenom odgovornošću za usluge, OIB 39938308864 zastupanog po punomoćniku Tihomir Šolčić</item>
    </derivirana_varijabla>
  </DomainObject.Predmet.ProtuStrankaListFormatedOIB>
  <DomainObject.Predmet.ProtuStrankaListFormatedWithAdress>
    <izvorni_sadrzaj>
      <item>MEDICAL FITNESS jednostavno društvo s ograničenom odgovornošću za usluge, Dolec Podokićki 5, 10435 Dolec Podokićki zastupanog po punomoćniku Tihomir Šolčić</item>
    </izvorni_sadrzaj>
    <derivirana_varijabla naziv="DomainObject.Predmet.ProtuStrankaListFormatedWithAdress_1">
      <item>MEDICAL FITNESS jednostavno društvo s ograničenom odgovornošću za usluge, Dolec Podokićki 5, 10435 Dolec Podokićki zastupanog po punomoćniku Tihomir Šolčić</item>
    </derivirana_varijabla>
  </DomainObject.Predmet.ProtuStrankaListFormatedWithAdress>
  <DomainObject.Predmet.ProtuStrankaListFormatedWithAdressOIB>
    <izvorni_sadrzaj>
      <item>MEDICAL FITNESS jednostavno društvo s ograničenom odgovornošću za usluge, OIB 39938308864, Dolec Podokićki 5, 10435 Dolec Podokićki zastupanog po punomoćniku Tihomir Šolčić</item>
    </izvorni_sadrzaj>
    <derivirana_varijabla naziv="DomainObject.Predmet.ProtuStrankaListFormatedWithAdressOIB_1">
      <item>MEDICAL FITNESS jednostavno društvo s ograničenom odgovornošću za usluge, OIB 39938308864, Dolec Podokićki 5, 10435 Dolec Podokićki zastupanog po punomoćniku Tihomir Šolčić</item>
    </derivirana_varijabla>
  </DomainObject.Predmet.ProtuStrankaListFormatedWithAdressOIB>
  <DomainObject.Predmet.ProtuStrankaListNazivFormated>
    <izvorni_sadrzaj>
      <item>MEDICAL FITNESS jednostavno društvo s ograničenom odgovornošću za usluge</item>
    </izvorni_sadrzaj>
    <derivirana_varijabla naziv="DomainObject.Predmet.ProtuStrankaListNazivFormated_1">
      <item>MEDICAL FITNESS jednostavno društvo s ograničenom odgovornošću za usluge</item>
    </derivirana_varijabla>
  </DomainObject.Predmet.ProtuStrankaListNazivFormated>
  <DomainObject.Predmet.ProtuStrankaListNazivFormatedOIB>
    <izvorni_sadrzaj>
      <item>MEDICAL FITNESS jednostavno društvo s ograničenom odgovornošću za usluge, OIB 39938308864</item>
    </izvorni_sadrzaj>
    <derivirana_varijabla naziv="DomainObject.Predmet.ProtuStrankaListNazivFormatedOIB_1">
      <item>MEDICAL FITNESS jednostavno društvo s ograničenom odgovornošću za usluge, OIB 39938308864</item>
    </derivirana_varijabla>
  </DomainObject.Predmet.ProtuStrankaListNazivFormatedOIB>
  <DomainObject.Predmet.OstaliListFormated>
    <izvorni_sadrzaj>
      <item>Tihomir Šolčić punomoćnik sudionika u postupku MEDICAL FITNESS jednostavno društvo s ograničenom odgovornošću za usluge</item>
    </izvorni_sadrzaj>
    <derivirana_varijabla naziv="DomainObject.Predmet.OstaliListFormated_1">
      <item>Tihomir Šolčić punomoćnik sudionika u postupku MEDICAL FITNESS jednostavno društvo s ograničenom odgovornošću za usluge</item>
    </derivirana_varijabla>
  </DomainObject.Predmet.OstaliListFormated>
  <DomainObject.Predmet.OstaliListFormatedOIB>
    <izvorni_sadrzaj>
      <item>Tihomir Šolčić, OIB 81124945796 punomoćnik sudionika u postupku MEDICAL FITNESS jednostavno društvo s ograničenom odgovornošću za usluge</item>
    </izvorni_sadrzaj>
    <derivirana_varijabla naziv="DomainObject.Predmet.OstaliListFormatedOIB_1">
      <item>Tihomir Šolčić, OIB 81124945796 punomoćnik sudionika u postupku MEDICAL FITNESS jednostavno društvo s ograničenom odgovornošću za usluge</item>
    </derivirana_varijabla>
  </DomainObject.Predmet.OstaliListFormatedOIB>
  <DomainObject.Predmet.OstaliListFormatedWithAdress>
    <izvorni_sadrzaj>
      <item>Tihomir Šolčić, Dolec Podokićki 5, 10435 Dolec Podokićki punomoćnik sudionika u postupku MEDICAL FITNESS jednostavno društvo s ograničenom odgovornošću za usluge</item>
    </izvorni_sadrzaj>
    <derivirana_varijabla naziv="DomainObject.Predmet.OstaliListFormatedWithAdress_1">
      <item>Tihomir Šolčić, Dolec Podokićki 5, 10435 Dolec Podokićki punomoćnik sudionika u postupku MEDICAL FITNESS jednostavno društvo s ograničenom odgovornošću za usluge</item>
    </derivirana_varijabla>
  </DomainObject.Predmet.OstaliListFormatedWithAdress>
  <DomainObject.Predmet.OstaliListFormatedWithAdressOIB>
    <izvorni_sadrzaj>
      <item>Tihomir Šolčić, OIB 81124945796, Dolec Podokićki 5, 10435 Dolec Podokićki punomoćnik sudionika u postupku MEDICAL FITNESS jednostavno društvo s ograničenom odgovornošću za usluge</item>
    </izvorni_sadrzaj>
    <derivirana_varijabla naziv="DomainObject.Predmet.OstaliListFormatedWithAdressOIB_1">
      <item>Tihomir Šolčić, OIB 81124945796, Dolec Podokićki 5, 10435 Dolec Podokićki punomoćnik sudionika u postupku MEDICAL FITNESS jednostavno društvo s ograničenom odgovornošću za usluge</item>
    </derivirana_varijabla>
  </DomainObject.Predmet.OstaliListFormatedWithAdressOIB>
  <DomainObject.Predmet.OstaliListNazivFormated>
    <izvorni_sadrzaj>
      <item>Tihomir Šolčić</item>
    </izvorni_sadrzaj>
    <derivirana_varijabla naziv="DomainObject.Predmet.OstaliListNazivFormated_1">
      <item>Tihomir Šolčić</item>
    </derivirana_varijabla>
  </DomainObject.Predmet.OstaliListNazivFormated>
  <DomainObject.Predmet.OstaliListNazivFormatedOIB>
    <izvorni_sadrzaj>
      <item>Tihomir Šolčić, OIB 81124945796</item>
    </izvorni_sadrzaj>
    <derivirana_varijabla naziv="DomainObject.Predmet.OstaliListNazivFormatedOIB_1">
      <item>Tihomir Šolčić, OIB 81124945796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MEDICAL FITNESS jednostavno društvo s ograničenom odgovornošću za usluge</izvorni_sadrzaj>
    <derivirana_varijabla naziv="DomainObject.Predmet.ProtustrankaIDrugi_1">MEDICAL FITNESS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MEDICAL FITNESS jednostavno društvo s ograničenom odgovornošću za usluge, OIB 39938308864, Dolec Podokićki 5, 10435 Dolec Podokićki</izvorni_sadrzaj>
    <derivirana_varijabla naziv="DomainObject.Predmet.ProtustrankaIDrugiAdressOIB_1">MEDICAL FITNESS jednostavno društvo s ograničenom odgovornošću za usluge, OIB 39938308864, Dolec Podokićki 5, 10435 Dolec Podokićki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FITNESS jednostavno društvo s ograničenom odgovornošću za usluge</item>
      <item>Tihomir Šolčić</item>
    </izvorni_sadrzaj>
    <derivirana_varijabla naziv="DomainObject.Predmet.SudioniciListNaziv_1">
      <item>FINA Regionalni centar Zagreb</item>
      <item>MEDICAL FITNESS jednostavno društvo s ograničenom odgovornošću za usluge</item>
      <item>Tihomir Šolčić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</izvorni_sadrzaj>
    <derivirana_varijabla naziv="DomainObject.Predmet.SudioniciListAdressOIB_1"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39938308864</item>
      <item>, OIB 81124945796</item>
    </izvorni_sadrzaj>
    <derivirana_varijabla naziv="DomainObject.Predmet.SudioniciListNazivOIB_1">
      <item>, OIB 85821130368</item>
      <item>, OIB 39938308864</item>
      <item>, OIB 81124945796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2658</properties:Characters>
  <properties:Lines>67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2016-02-29T08:38:00Z</dcterms:created>
  <dc:creator>Sudsko vijeæe</dc:creator>
  <cp:lastModifiedBy>Karmela Dolenc</cp:lastModifiedBy>
  <cp:lastPrinted>2016-03-08T12:28:00Z</cp:lastPrinted>
  <dcterms:modified xmlns:xsi="http://www.w3.org/2001/XMLSchema-instance" xsi:type="dcterms:W3CDTF">2016-03-08T13:26:00Z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