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30d3" w14:paraId="dd630d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620BA">
        <w:rPr>
          <w:rFonts w:cs="Times New Roman" w:hAnsi="Times New Roman" w:ascii="Times New Roman"/>
          <w:b w:val="false"/>
          <w:sz w:val="24"/>
          <w:szCs w:val="24"/>
        </w:rPr>
        <w:t>6545/16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>Financijske agencije, Regionalni centar Zagreb, Zagreb, Trg Svibanjskih žrtava 1995. br. 1, OIB: 85821130368, za otvaranje stečajnog postupka nad dužnikom FIBIS PLUS d.o.o., Zaprešić, Pavla Lončara 1d, OIB: 91391946904, 2</w:t>
      </w:r>
      <w:r w:rsidR="00D620BA">
        <w:t>7</w:t>
      </w:r>
      <w:r w:rsidR="00D620BA" w:rsidRPr="00D620BA">
        <w:t xml:space="preserve">. rujna 2018.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D620BA" w:rsidRPr="00D620BA">
        <w:t>FIBIS PLUS d.o.o., Zaprešić, Pavla Lončara 1d, OIB: 91391946904</w:t>
      </w:r>
      <w:r w:rsidR="002512B3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D620BA" w:rsidRPr="00D620BA">
        <w:t>FIBIS PLUS d.o.o., Zaprešić, Pavla Lončara 1d, OIB: 91391946904</w:t>
      </w:r>
      <w:r w:rsidR="002512B3">
        <w:t>,</w:t>
      </w:r>
      <w:r w:rsidR="00564686">
        <w:t xml:space="preserve"> </w:t>
      </w:r>
      <w:r w:rsidR="00D620BA">
        <w:t>Nenadu Filipoviću, Zaprešić, Ulica Pavla Lončara 1/d, OIB: 72987550984</w:t>
      </w:r>
      <w:r w:rsidR="002512B3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D620BA">
        <w:rPr>
          <w:b/>
        </w:rPr>
        <w:t>18. listopada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620BA">
        <w:rPr>
          <w:b/>
        </w:rPr>
        <w:t>9</w:t>
      </w:r>
      <w:r w:rsidR="002512B3">
        <w:rPr>
          <w:b/>
        </w:rPr>
        <w:t>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620BA">
        <w:t>4. studenog 2016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D620BA" w:rsidRPr="00D620BA">
        <w:t>FIBIS PLUS d.o.o., Zaprešić, Pavla Lončara 1d, OIB: 91391946904</w:t>
      </w:r>
      <w:r w:rsidR="002512B3">
        <w:t>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D620BA">
        <w:t>27. rujna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942" w:rsidR="002D0942">
      <w:r>
        <w:separator/>
      </w:r>
    </w:p>
  </w:endnote>
  <w:endnote w:id="0" w:type="continuationSeparator">
    <w:p w:rsidRDefault="002D0942" w:rsidR="002D0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942" w:rsidR="002D0942">
      <w:r>
        <w:separator/>
      </w:r>
    </w:p>
  </w:footnote>
  <w:footnote w:id="0" w:type="continuationSeparator">
    <w:p w:rsidRDefault="002D0942" w:rsidR="002D0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6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620BA">
      <w:rPr>
        <w:rFonts w:hAnsi="Verdana" w:ascii="Verdana"/>
        <w:b w:val="false"/>
        <w:sz w:val="24"/>
        <w:szCs w:val="24"/>
      </w:rPr>
      <w:t>6545/16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A7632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6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63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6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6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6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63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6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6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St-6545/2016</izvorni_sadrzaj>
    <derivirana_varijabla naziv="DomainObject.Predmet.OznakaBroj_1">St-6545/2016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FIBIS PLUS d.o.o.</izvorni_sadrzaj>
    <derivirana_varijabla naziv="DomainObject.Predmet.ProtustrankaFormated_1">  FIBIS PLUS d.o.o.</derivirana_varijabla>
  </DomainObject.Predmet.ProtustrankaFormated>
  <DomainObject.Predmet.ProtustrankaFormatedOIB>
    <izvorni_sadrzaj>  FIBIS PLUS d.o.o., OIB 91391946904</izvorni_sadrzaj>
    <derivirana_varijabla naziv="DomainObject.Predmet.ProtustrankaFormatedOIB_1">  FIBIS PLUS d.o.o., OIB 91391946904</derivirana_varijabla>
  </DomainObject.Predmet.ProtustrankaFormatedOIB>
  <DomainObject.Predmet.ProtustrankaFormatedWithAdress>
    <izvorni_sadrzaj> FIBIS PLUS d.o.o., Pavla Lončara 1/D, 10290 Zaprešić</izvorni_sadrzaj>
    <derivirana_varijabla naziv="DomainObject.Predmet.ProtustrankaFormatedWithAdress_1"> FIBIS PLUS d.o.o., Pavla Lončara 1/D, 10290 Zaprešić</derivirana_varijabla>
  </DomainObject.Predmet.ProtustrankaFormatedWithAdress>
  <DomainObject.Predmet.ProtustrankaFormatedWithAdressOIB>
    <izvorni_sadrzaj> FIBIS PLUS d.o.o., OIB 91391946904, Pavla Lončara 1/D, 10290 Zaprešić</izvorni_sadrzaj>
    <derivirana_varijabla naziv="DomainObject.Predmet.ProtustrankaFormatedWithAdressOIB_1"> FIBIS PLUS d.o.o., OIB 91391946904, Pavla Lončara 1/D, 10290 Zaprešić</derivirana_varijabla>
  </DomainObject.Predmet.ProtustrankaFormatedWithAdressOIB>
  <DomainObject.Predmet.ProtustrankaWithAdress>
    <izvorni_sadrzaj>FIBIS PLUS d.o.o. Pavla Lončara 1/D, 10290 Zaprešić</izvorni_sadrzaj>
    <derivirana_varijabla naziv="DomainObject.Predmet.ProtustrankaWithAdress_1">FIBIS PLUS d.o.o. Pavla Lončara 1/D, 10290 Zaprešić</derivirana_varijabla>
  </DomainObject.Predmet.ProtustrankaWithAdress>
  <DomainObject.Predmet.ProtustrankaWithAdressOIB>
    <izvorni_sadrzaj>FIBIS PLUS d.o.o., OIB 91391946904, Pavla Lončara 1/D, 10290 Zaprešić</izvorni_sadrzaj>
    <derivirana_varijabla naziv="DomainObject.Predmet.ProtustrankaWithAdressOIB_1">FIBIS PLUS d.o.o., OIB 91391946904, Pavla Lončara 1/D, 10290 Zaprešić</derivirana_varijabla>
  </DomainObject.Predmet.ProtustrankaWithAdressOIB>
  <DomainObject.Predmet.ProtustrankaNazivFormated>
    <izvorni_sadrzaj>FIBIS PLUS d.o.o.</izvorni_sadrzaj>
    <derivirana_varijabla naziv="DomainObject.Predmet.ProtustrankaNazivFormated_1">FIBIS PLUS d.o.o.</derivirana_varijabla>
  </DomainObject.Predmet.ProtustrankaNazivFormated>
  <DomainObject.Predmet.ProtustrankaNazivFormatedOIB>
    <izvorni_sadrzaj>FIBIS PLUS d.o.o., OIB 91391946904</izvorni_sadrzaj>
    <derivirana_varijabla naziv="DomainObject.Predmet.ProtustrankaNazivFormatedOIB_1">FIBIS PLUS d.o.o., OIB 91391946904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FIBIS PLUS d.o.o.</item>
    </izvorni_sadrzaj>
    <derivirana_varijabla naziv="DomainObject.Predmet.ProtuStrankaListFormated_1">
      <item>FIBIS PLUS d.o.o.</item>
    </derivirana_varijabla>
  </DomainObject.Predmet.ProtuStrankaListFormated>
  <DomainObject.Predmet.ProtuStrankaListFormatedOIB>
    <izvorni_sadrzaj>
      <item>FIBIS PLUS d.o.o., OIB 91391946904</item>
    </izvorni_sadrzaj>
    <derivirana_varijabla naziv="DomainObject.Predmet.ProtuStrankaListFormatedOIB_1">
      <item>FIBIS PLUS d.o.o., OIB 91391946904</item>
    </derivirana_varijabla>
  </DomainObject.Predmet.ProtuStrankaListFormatedOIB>
  <DomainObject.Predmet.ProtuStrankaListFormatedWithAdress>
    <izvorni_sadrzaj>
      <item>FIBIS PLUS d.o.o., Pavla Lončara 1/D, 10290 Zaprešić</item>
    </izvorni_sadrzaj>
    <derivirana_varijabla naziv="DomainObject.Predmet.ProtuStrankaListFormatedWithAdress_1">
      <item>FIBIS PLUS d.o.o., Pavla Lončara 1/D, 10290 Zaprešić</item>
    </derivirana_varijabla>
  </DomainObject.Predmet.ProtuStrankaListFormatedWithAdress>
  <DomainObject.Predmet.ProtuStrankaListFormatedWithAdressOIB>
    <izvorni_sadrzaj>
      <item>FIBIS PLUS d.o.o., OIB 91391946904, Pavla Lončara 1/D, 10290 Zaprešić</item>
    </izvorni_sadrzaj>
    <derivirana_varijabla naziv="DomainObject.Predmet.ProtuStrankaListFormatedWithAdressOIB_1">
      <item>FIBIS PLUS d.o.o., OIB 91391946904, Pavla Lončara 1/D, 10290 Zaprešić</item>
    </derivirana_varijabla>
  </DomainObject.Predmet.ProtuStrankaListFormatedWithAdressOIB>
  <DomainObject.Predmet.ProtuStrankaListNazivFormated>
    <izvorni_sadrzaj>
      <item>FIBIS PLUS d.o.o.</item>
    </izvorni_sadrzaj>
    <derivirana_varijabla naziv="DomainObject.Predmet.ProtuStrankaListNazivFormated_1">
      <item>FIBIS PLUS d.o.o.</item>
    </derivirana_varijabla>
  </DomainObject.Predmet.ProtuStrankaListNazivFormated>
  <DomainObject.Predmet.ProtuStrankaListNazivFormatedOIB>
    <izvorni_sadrzaj>
      <item>FIBIS PLUS d.o.o., OIB 91391946904</item>
    </izvorni_sadrzaj>
    <derivirana_varijabla naziv="DomainObject.Predmet.ProtuStrankaListNazivFormatedOIB_1">
      <item>FIBIS PLUS d.o.o., OIB 91391946904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FIBIS PLUS d.o.o.</izvorni_sadrzaj>
    <derivirana_varijabla naziv="DomainObject.Predmet.ProtustrankaIDrugi_1">FIBIS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FIBIS PLUS d.o.o., OIB 91391946904, Pavla Lončara 1/D, 10290 Zaprešić</izvorni_sadrzaj>
    <derivirana_varijabla naziv="DomainObject.Predmet.ProtustrankaIDrugiAdressOIB_1">FIBIS PLUS d.o.o., OIB 91391946904, Pavla Lončara 1/D,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FIBIS PLUS d.o.o.</item>
    </izvorni_sadrzaj>
    <derivirana_varijabla naziv="DomainObject.Predmet.SudioniciListNaziv_1">
      <item>FINA Regionalni centar Zagreb</item>
      <item>FIBIS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FIBIS PLUS d.o.o., OIB 91391946904, Pavla Lončara 1/D,10290 Zaprešić</item>
    </izvorni_sadrzaj>
    <derivirana_varijabla naziv="DomainObject.Predmet.SudioniciListAdressOIB_1">
      <item>FINA Regionalni centar Zagreb, OIB 85821130368, Trg svibanjskih žrtava 1995. br. 1,10000 Zagreb</item>
      <item>FIBIS PLUS d.o.o., OIB 91391946904, Pavla Lončara 1/D,10290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91391946904</item>
    </izvorni_sadrzaj>
    <derivirana_varijabla naziv="DomainObject.Predmet.SudioniciListNazivOIB_1">
      <item>, OIB 85821130368</item>
      <item>, OIB 91391946904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33D31-0FC5-4B10-A657-36C708A7F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4625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2018-09-27T08:53:00Z</dcterms:created>
  <dc:creator>Korisnik</dc:creator>
  <cp:lastModifiedBy>Draženka Prpić</cp:lastModifiedBy>
  <cp:lastPrinted>2018-09-27T08:55:00Z</cp:lastPrinted>
  <dcterms:modified xmlns:xsi="http://www.w3.org/2001/XMLSchema-instance" xsi:type="dcterms:W3CDTF">2018-09-27T08:55:00Z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110..st.1.-St-6545-16-Na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