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706ec6b" w14:paraId="706ec6b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88379E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7C5F15">
              <w:rPr>
                <w:rFonts w:cs="Times New Roman" w:eastAsia="Times New Roman"/>
                <w:lang w:eastAsia="hr-HR"/>
              </w:rPr>
              <w:t>274</w:t>
            </w:r>
            <w:r w:rsidR="0088379E">
              <w:rPr>
                <w:rFonts w:cs="Times New Roman" w:eastAsia="Times New Roman"/>
                <w:lang w:eastAsia="hr-HR"/>
              </w:rPr>
              <w:t>/18-</w:t>
            </w:r>
            <w:r w:rsidR="00866D8E">
              <w:rPr>
                <w:rFonts w:cs="Times New Roman" w:eastAsia="Times New Roman"/>
                <w:lang w:eastAsia="hr-HR"/>
              </w:rPr>
              <w:t>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7C5F15">
        <w:rPr>
          <w:rFonts w:cs="Times New Roman" w:eastAsia="SimSun"/>
          <w:kern w:val="2"/>
          <w:lang w:bidi="hi-IN" w:eastAsia="zh-CN"/>
        </w:rPr>
        <w:t xml:space="preserve"> SKANDY-IS j.d.o.o., Čakovec, Ivana Sokača 15, OIB: 36192836604</w:t>
      </w:r>
      <w:r w:rsidR="0088379E">
        <w:rPr>
          <w:rFonts w:cs="Times New Roman" w:eastAsia="SimSun"/>
          <w:kern w:val="2"/>
          <w:lang w:bidi="hi-IN" w:eastAsia="zh-CN"/>
        </w:rPr>
        <w:t xml:space="preserve">, </w:t>
      </w:r>
      <w:r w:rsidR="00866D8E">
        <w:rPr>
          <w:rFonts w:cs="Times New Roman" w:eastAsia="SimSun"/>
          <w:kern w:val="2"/>
          <w:lang w:bidi="hi-IN" w:eastAsia="zh-CN"/>
        </w:rPr>
        <w:t>1. listopada</w:t>
      </w:r>
      <w:r w:rsidR="0088379E">
        <w:rPr>
          <w:rFonts w:cs="Times New Roman" w:eastAsia="SimSun"/>
          <w:kern w:val="2"/>
          <w:lang w:bidi="hi-IN" w:eastAsia="zh-CN"/>
        </w:rPr>
        <w:t xml:space="preserve"> </w:t>
      </w:r>
      <w:r w:rsidR="00EF7BA6">
        <w:rPr>
          <w:rFonts w:cs="Times New Roman"/>
        </w:rPr>
        <w:t>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866D8E" w:rsidP="00F171BE" w:rsidR="00F171BE">
      <w:pPr>
        <w:spacing w:after="0"/>
        <w:jc w:val="center"/>
      </w:pPr>
      <w:r>
        <w:t>6. prosinca</w:t>
      </w:r>
      <w:r w:rsidR="00553DA8">
        <w:t xml:space="preserve"> </w:t>
      </w:r>
      <w:r w:rsidR="00A410D7">
        <w:t>2018</w:t>
      </w:r>
      <w:r w:rsidR="001A67FA">
        <w:t xml:space="preserve">. u </w:t>
      </w:r>
      <w:r>
        <w:t>09</w:t>
      </w:r>
      <w:r w:rsidR="00553DA8">
        <w:t>,0</w:t>
      </w:r>
      <w:r w:rsidR="00E044B8">
        <w:t>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0A7AEF" w:rsidRPr="00B2631E">
        <w:t xml:space="preserve">dužnika, </w:t>
      </w:r>
      <w:r w:rsidR="007C5F15">
        <w:t>Ignac Sklepić, Čakovec, Ivana Sokača 15, OIB: 09880986317</w:t>
      </w:r>
    </w:p>
    <w:p w:rsidRDefault="000A7AEF" w:rsidP="000A7AEF" w:rsidR="00720F20" w:rsidRPr="00720F20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553DA8">
        <w:rPr>
          <w:rFonts w:cs="Times New Roman" w:eastAsia="SimSun"/>
          <w:kern w:val="2"/>
          <w:lang w:bidi="hi-IN" w:eastAsia="zh-CN"/>
        </w:rPr>
        <w:t xml:space="preserve"> </w:t>
      </w:r>
      <w:r w:rsidR="007C5F15">
        <w:rPr>
          <w:rFonts w:cs="Times New Roman" w:eastAsia="SimSun"/>
          <w:kern w:val="2"/>
          <w:lang w:bidi="hi-IN" w:eastAsia="zh-CN"/>
        </w:rPr>
        <w:t xml:space="preserve">SKANDY-IS j.d.o.o., Čakovec, Ivana Sokača 15,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553DA8" w:rsidP="007C5F15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D46852">
        <w:t xml:space="preserve"> </w:t>
      </w:r>
      <w:r w:rsidR="008B3EE5" w:rsidRPr="00412CB1">
        <w:t>dužnika</w:t>
      </w:r>
      <w:r w:rsidR="007C5F15">
        <w:t xml:space="preserve"> Ignacu Sklepić, Čakovec, Ivana Sokača 15, OIB: 09880986317</w:t>
      </w:r>
      <w:r>
        <w:t>,</w:t>
      </w:r>
      <w:r w:rsidR="00D46852">
        <w:t xml:space="preserve"> </w:t>
      </w:r>
      <w:r w:rsidR="008B3EE5" w:rsidRPr="00412CB1">
        <w:t xml:space="preserve">da na zakazano ročište kod ovoga suda, </w:t>
      </w:r>
      <w:r w:rsidR="00866D8E">
        <w:t>6. prosinca</w:t>
      </w:r>
      <w:r w:rsidR="00A410D7">
        <w:t xml:space="preserve"> 2018</w:t>
      </w:r>
      <w:r w:rsidR="001A67FA">
        <w:t xml:space="preserve">. u </w:t>
      </w:r>
      <w:r w:rsidR="00866D8E">
        <w:t>09</w:t>
      </w:r>
      <w:r>
        <w:t>,0</w:t>
      </w:r>
      <w:r w:rsidR="00E044B8">
        <w:t>0</w:t>
      </w:r>
      <w:r w:rsidR="008B3EE5" w:rsidRPr="00412CB1">
        <w:t xml:space="preserve"> sati, dostavi </w:t>
      </w:r>
      <w:r w:rsidR="00A410D7">
        <w:t>popis obveza i</w:t>
      </w:r>
      <w:r w:rsidR="008B3EE5" w:rsidRPr="00412CB1">
        <w:t xml:space="preserve"> imovine za dužnika</w:t>
      </w:r>
      <w:r w:rsidR="007C5F15">
        <w:t xml:space="preserve"> </w:t>
      </w:r>
      <w:r w:rsidR="007C5F15" w:rsidRPr="007C5F15">
        <w:rPr>
          <w:rFonts w:cs="Times New Roman" w:eastAsia="SimSun"/>
          <w:kern w:val="2"/>
          <w:lang w:bidi="hi-IN" w:eastAsia="zh-CN"/>
        </w:rPr>
        <w:t>SKANDY-IS j.d.o.o., Čakovec, Ivana Sokača 15, OIB: 36192836604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unesene u </w:t>
      </w:r>
      <w:r w:rsidR="00A410D7">
        <w:lastRenderedPageBreak/>
        <w:t>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866D8E">
        <w:rPr>
          <w:rFonts w:cs="Times New Roman"/>
        </w:rPr>
        <w:t>1. listopada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84B40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84B40" w:rsidP="00284B40" w:rsidR="00284B40">
      <w:pPr>
        <w:spacing w:after="0"/>
        <w:ind w:left="720"/>
        <w:jc w:val="both"/>
        <w:rPr>
          <w:rFonts w:cs="Times New Roman"/>
        </w:rPr>
      </w:pPr>
      <w:r>
        <w:rPr>
          <w:rFonts w:cs="Times New Roman"/>
        </w:rPr>
        <w:t>E-Oglasna ploča suda kao dostava za:</w:t>
      </w:r>
    </w:p>
    <w:p w:rsidRDefault="00284B40" w:rsidP="00284B40" w:rsidR="00284B40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284B40" w:rsidP="00284B40" w:rsidR="00284B40" w:rsidRPr="007021F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284B40" w:rsidP="00284B40" w:rsidR="00284B40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 xml:space="preserve">Direktor dužnika, </w:t>
      </w:r>
      <w:r w:rsidR="007C5F15">
        <w:t xml:space="preserve">Ignac Sklepić, Čakovec, Ivana Sokača 15, </w:t>
      </w:r>
    </w:p>
    <w:p w:rsidRDefault="00284B40" w:rsidP="00284B40" w:rsidR="00284B40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 w:rsidR="007C5F15">
        <w:rPr>
          <w:rFonts w:cs="Times New Roman" w:eastAsia="SimSun"/>
          <w:kern w:val="2"/>
          <w:lang w:bidi="hi-IN" w:eastAsia="zh-CN"/>
        </w:rPr>
        <w:t xml:space="preserve">SKANDY-IS j.d.o.o., Čakovec, Ivana Sokača 15, </w:t>
      </w:r>
    </w:p>
    <w:p w:rsidRDefault="00284B40" w:rsidP="00B2631E" w:rsidR="00284B40">
      <w:pPr>
        <w:jc w:val="both"/>
        <w:rPr>
          <w:rFonts w:cs="Times New Roman"/>
        </w:rPr>
      </w:pP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CEB" w:rsidP="00F171BE" w:rsidR="00841CEB">
      <w:pPr>
        <w:spacing w:after="0"/>
      </w:pPr>
      <w:r>
        <w:separator/>
      </w:r>
    </w:p>
  </w:endnote>
  <w:endnote w:id="0" w:type="continuationSeparator">
    <w:p w:rsidRDefault="00841CEB" w:rsidP="00F171BE" w:rsidR="00841CE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CEB" w:rsidP="00F171BE" w:rsidR="00841CEB">
      <w:pPr>
        <w:spacing w:after="0"/>
      </w:pPr>
      <w:r>
        <w:separator/>
      </w:r>
    </w:p>
  </w:footnote>
  <w:footnote w:id="0" w:type="continuationSeparator">
    <w:p w:rsidRDefault="00841CEB" w:rsidP="00F171BE" w:rsidR="00841CE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A26">
          <w:rPr>
            <w:noProof/>
          </w:rPr>
          <w:t>2</w:t>
        </w:r>
        <w:r>
          <w:fldChar w:fldCharType="end"/>
        </w:r>
      </w:p>
    </w:sdtContent>
  </w:sdt>
  <w:p w:rsidRDefault="007C5F15" w:rsidR="00E834D1">
    <w:pPr>
      <w:pStyle w:val="Zaglavlje"/>
    </w:pPr>
    <w:r>
      <w:tab/>
    </w:r>
    <w:r>
      <w:tab/>
      <w:t>Poslovni broj: 5 St-274</w:t>
    </w:r>
    <w:r w:rsidR="0088379E">
      <w:t>/18-</w:t>
    </w:r>
    <w:r w:rsidR="00866D8E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57E68"/>
    <w:rsid w:val="000A7AEF"/>
    <w:rsid w:val="0014143B"/>
    <w:rsid w:val="0019623F"/>
    <w:rsid w:val="001A67FA"/>
    <w:rsid w:val="002144E0"/>
    <w:rsid w:val="00284B40"/>
    <w:rsid w:val="002B3101"/>
    <w:rsid w:val="00320B9A"/>
    <w:rsid w:val="00385A26"/>
    <w:rsid w:val="003D3B9A"/>
    <w:rsid w:val="00416073"/>
    <w:rsid w:val="004225CC"/>
    <w:rsid w:val="004748AB"/>
    <w:rsid w:val="00487EFF"/>
    <w:rsid w:val="00543FAF"/>
    <w:rsid w:val="00553DA8"/>
    <w:rsid w:val="005F6CF9"/>
    <w:rsid w:val="007021F7"/>
    <w:rsid w:val="00720F20"/>
    <w:rsid w:val="007C5F15"/>
    <w:rsid w:val="007D35A9"/>
    <w:rsid w:val="007F6D58"/>
    <w:rsid w:val="00826138"/>
    <w:rsid w:val="00834B30"/>
    <w:rsid w:val="00841CEB"/>
    <w:rsid w:val="00866D8E"/>
    <w:rsid w:val="00870EEF"/>
    <w:rsid w:val="0088379E"/>
    <w:rsid w:val="0089298A"/>
    <w:rsid w:val="008B3EE5"/>
    <w:rsid w:val="008D6F03"/>
    <w:rsid w:val="009155F5"/>
    <w:rsid w:val="0093430B"/>
    <w:rsid w:val="00945000"/>
    <w:rsid w:val="00954519"/>
    <w:rsid w:val="00973E4B"/>
    <w:rsid w:val="00994058"/>
    <w:rsid w:val="009A68B5"/>
    <w:rsid w:val="00A410D7"/>
    <w:rsid w:val="00A6646C"/>
    <w:rsid w:val="00AC2EE9"/>
    <w:rsid w:val="00B2631E"/>
    <w:rsid w:val="00C4789A"/>
    <w:rsid w:val="00C6123A"/>
    <w:rsid w:val="00D24D5E"/>
    <w:rsid w:val="00D46852"/>
    <w:rsid w:val="00E044B8"/>
    <w:rsid w:val="00E57452"/>
    <w:rsid w:val="00E834D1"/>
    <w:rsid w:val="00EB4526"/>
    <w:rsid w:val="00EF7BA6"/>
    <w:rsid w:val="00F0157A"/>
    <w:rsid w:val="00F171BE"/>
    <w:rsid w:val="00F46532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5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A2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85A26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85A2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85A2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5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A2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85A26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85A2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85A2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8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St-274/2018</izvorni_sadrzaj>
    <derivirana_varijabla naziv="DomainObject.Predmet.OznakaBroj_1">St-274/2018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SKANDY-IS jednostavno društvo s ograničenom odgovornošću za trgovinu i usluge zastupanog po punomoćniku Ignac Sklepić</izvorni_sadrzaj>
    <derivirana_varijabla naziv="DomainObject.Predmet.ProtustrankaFormated_1">  SKANDY-IS jednostavno društvo s ograničenom odgovornošću za trgovinu i usluge zastupanog po punomoćniku Ignac Sklepić</derivirana_varijabla>
  </DomainObject.Predmet.ProtustrankaFormated>
  <DomainObject.Predmet.ProtustrankaFormatedOIB>
    <izvorni_sadrzaj>  SKANDY-IS jednostavno društvo s ograničenom odgovornošću za trgovinu i usluge, OIB 36192836604 zastupanog po punomoćniku Ignac Sklepić</izvorni_sadrzaj>
    <derivirana_varijabla naziv="DomainObject.Predmet.ProtustrankaFormatedOIB_1">  SKANDY-IS jednostavno društvo s ograničenom odgovornošću za trgovinu i usluge, OIB 36192836604 zastupanog po punomoćniku Ignac Sklepić</derivirana_varijabla>
  </DomainObject.Predmet.ProtustrankaFormatedOIB>
  <DomainObject.Predmet.ProtustrankaFormatedWithAdress>
    <izvorni_sadrzaj> SKANDY-IS jednostavno društvo s ograničenom odgovornošću za trgovinu i usluge, Ivana Sokača 15, 40000 Čakovec zastupanog po punomoćniku Ignac Sklepić</izvorni_sadrzaj>
    <derivirana_varijabla naziv="DomainObject.Predmet.ProtustrankaFormatedWithAdress_1"> SKANDY-IS jednostavno društvo s ograničenom odgovornošću za trgovinu i usluge, Ivana Sokača 15, 40000 Čakovec zastupanog po punomoćniku Ignac Sklepić</derivirana_varijabla>
  </DomainObject.Predmet.ProtustrankaFormatedWithAdress>
  <DomainObject.Predmet.ProtustrankaFormatedWithAdressOIB>
    <izvorni_sadrzaj> SKANDY-IS jednostavno društvo s ograničenom odgovornošću za trgovinu i usluge, OIB 36192836604, Ivana Sokača 15, 40000 Čakovec zastupanog po punomoćniku Ignac Sklepić</izvorni_sadrzaj>
    <derivirana_varijabla naziv="DomainObject.Predmet.ProtustrankaFormatedWithAdressOIB_1"> SKANDY-IS jednostavno društvo s ograničenom odgovornošću za trgovinu i usluge, OIB 36192836604, Ivana Sokača 15, 40000 Čakovec zastupanog po punomoćniku Ignac Sklepić</derivirana_varijabla>
  </DomainObject.Predmet.ProtustrankaFormatedWithAdressOIB>
  <DomainObject.Predmet.ProtustrankaWithAdress>
    <izvorni_sadrzaj>SKANDY-IS jednostavno društvo s ograničenom odgovornošću za trgovinu i usluge Ivana Sokača 15, 40000 Čakovec</izvorni_sadrzaj>
    <derivirana_varijabla naziv="DomainObject.Predmet.ProtustrankaWithAdress_1">SKANDY-IS jednostavno društvo s ograničenom odgovornošću za trgovinu i usluge Ivana Sokača 15, 40000 Čakovec</derivirana_varijabla>
  </DomainObject.Predmet.ProtustrankaWithAdress>
  <DomainObject.Predmet.ProtustrankaWithAdressOIB>
    <izvorni_sadrzaj>SKANDY-IS jednostavno društvo s ograničenom odgovornošću za trgovinu i usluge, OIB 36192836604, Ivana Sokača 15, 40000 Čakovec</izvorni_sadrzaj>
    <derivirana_varijabla naziv="DomainObject.Predmet.ProtustrankaWithAdressOIB_1">SKANDY-IS jednostavno društvo s ograničenom odgovornošću za trgovinu i usluge, OIB 36192836604, Ivana Sokača 15, 40000 Čakovec</derivirana_varijabla>
  </DomainObject.Predmet.ProtustrankaWithAdressOIB>
  <DomainObject.Predmet.ProtustrankaNazivFormated>
    <izvorni_sadrzaj>SKANDY-IS jednostavno društvo s ograničenom odgovornošću za trgovinu i usluge</izvorni_sadrzaj>
    <derivirana_varijabla naziv="DomainObject.Predmet.ProtustrankaNazivFormated_1">SKANDY-IS jednostavno društvo s ograničenom odgovornošću za trgovinu i usluge</derivirana_varijabla>
  </DomainObject.Predmet.ProtustrankaNazivFormated>
  <DomainObject.Predmet.ProtustrankaNazivFormatedOIB>
    <izvorni_sadrzaj>SKANDY-IS jednostavno društvo s ograničenom odgovornošću za trgovinu i usluge, OIB 36192836604</izvorni_sadrzaj>
    <derivirana_varijabla naziv="DomainObject.Predmet.ProtustrankaNazivFormatedOIB_1">SKANDY-IS jednostavno društvo s ograničenom odgovornošću za trgovinu i usluge, OIB 36192836604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34998.86</izvorni_sadrzaj>
    <derivirana_varijabla naziv="DomainObject.Predmet.TrenutnaVrijednost_1">34998.86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SKANDY-IS jednostavno društvo s ograničenom odgovornošću za trgovinu i usluge zastupanog po punomoćniku Ignac Sklepić</item>
    </izvorni_sadrzaj>
    <derivirana_varijabla naziv="DomainObject.Predmet.ProtuStrankaListFormated_1">
      <item>SKANDY-IS jednostavno društvo s ograničenom odgovornošću za trgovinu i usluge zastupanog po punomoćniku Ignac Sklepić</item>
    </derivirana_varijabla>
  </DomainObject.Predmet.ProtuStrankaListFormated>
  <DomainObject.Predmet.ProtuStrankaListFormatedOIB>
    <izvorni_sadrzaj>
      <item>SKANDY-IS jednostavno društvo s ograničenom odgovornošću za trgovinu i usluge, OIB 36192836604 zastupanog po punomoćniku Ignac Sklepić</item>
    </izvorni_sadrzaj>
    <derivirana_varijabla naziv="DomainObject.Predmet.ProtuStrankaListFormatedOIB_1">
      <item>SKANDY-IS jednostavno društvo s ograničenom odgovornošću za trgovinu i usluge, OIB 36192836604 zastupanog po punomoćniku Ignac Sklepić</item>
    </derivirana_varijabla>
  </DomainObject.Predmet.ProtuStrankaListFormatedOIB>
  <DomainObject.Predmet.ProtuStrankaListFormatedWithAdress>
    <izvorni_sadrzaj>
      <item>SKANDY-IS jednostavno društvo s ograničenom odgovornošću za trgovinu i usluge, Ivana Sokača 15, 40000 Čakovec zastupanog po punomoćniku Ignac Sklepić</item>
    </izvorni_sadrzaj>
    <derivirana_varijabla naziv="DomainObject.Predmet.ProtuStrankaListFormatedWithAdress_1">
      <item>SKANDY-IS jednostavno društvo s ograničenom odgovornošću za trgovinu i usluge, Ivana Sokača 15, 40000 Čakovec zastupanog po punomoćniku Ignac Sklepić</item>
    </derivirana_varijabla>
  </DomainObject.Predmet.ProtuStrankaListFormatedWithAdress>
  <DomainObject.Predmet.ProtuStrankaListFormatedWithAdressOIB>
    <izvorni_sadrzaj>
      <item>SKANDY-IS jednostavno društvo s ograničenom odgovornošću za trgovinu i usluge, OIB 36192836604, Ivana Sokača 15, 40000 Čakovec zastupanog po punomoćniku Ignac Sklepić</item>
    </izvorni_sadrzaj>
    <derivirana_varijabla naziv="DomainObject.Predmet.ProtuStrankaListFormatedWithAdressOIB_1">
      <item>SKANDY-IS jednostavno društvo s ograničenom odgovornošću za trgovinu i usluge, OIB 36192836604, Ivana Sokača 15, 40000 Čakovec zastupanog po punomoćniku Ignac Sklepić</item>
    </derivirana_varijabla>
  </DomainObject.Predmet.ProtuStrankaListFormatedWithAdressOIB>
  <DomainObject.Predmet.ProtuStrankaListNazivFormated>
    <izvorni_sadrzaj>
      <item>SKANDY-IS jednostavno društvo s ograničenom odgovornošću za trgovinu i usluge</item>
    </izvorni_sadrzaj>
    <derivirana_varijabla naziv="DomainObject.Predmet.ProtuStrankaListNazivFormated_1">
      <item>SKANDY-IS jednostavno društvo s ograničenom odgovornošću za trgovinu i usluge</item>
    </derivirana_varijabla>
  </DomainObject.Predmet.ProtuStrankaListNazivFormated>
  <DomainObject.Predmet.ProtuStrankaListNazivFormatedOIB>
    <izvorni_sadrzaj>
      <item>SKANDY-IS jednostavno društvo s ograničenom odgovornošću za trgovinu i usluge, OIB 36192836604</item>
    </izvorni_sadrzaj>
    <derivirana_varijabla naziv="DomainObject.Predmet.ProtuStrankaListNazivFormatedOIB_1">
      <item>SKANDY-IS jednostavno društvo s ograničenom odgovornošću za trgovinu i usluge, OIB 36192836604</item>
    </derivirana_varijabla>
  </DomainObject.Predmet.ProtuStrankaListNazivFormatedOIB>
  <DomainObject.Predmet.OstaliListFormated>
    <izvorni_sadrzaj>
      <item>Ignac Sklepić punomoćnik sudionika u postupku SKANDY-IS jednostavno društvo s ograničenom odgovornošću za trgovinu i usluge</item>
      <item>Sudski registar</item>
    </izvorni_sadrzaj>
    <derivirana_varijabla naziv="DomainObject.Predmet.OstaliListFormated_1">
      <item>Ignac Sklepić punomoćnik sudionika u postupku SKANDY-IS jednostavno društvo s ograničenom odgovornošću za trgovinu i usluge</item>
      <item>Sudski registar</item>
    </derivirana_varijabla>
  </DomainObject.Predmet.OstaliListFormated>
  <DomainObject.Predmet.OstaliListFormatedOIB>
    <izvorni_sadrzaj>
      <item>Ignac Sklepić, OIB 09880986317 punomoćnik sudionika u postupku SKANDY-IS jednostavno društvo s ograničenom odgovornošću za trgovinu i usluge</item>
      <item>Sudski registar</item>
    </izvorni_sadrzaj>
    <derivirana_varijabla naziv="DomainObject.Predmet.OstaliListFormatedOIB_1">
      <item>Ignac Sklepić, OIB 09880986317 punomoćnik sudionika u postupku SKANDY-IS jednostavno društvo s ograničenom odgovornošću za trgovinu i usluge</item>
      <item>Sudski registar</item>
    </derivirana_varijabla>
  </DomainObject.Predmet.OstaliListFormatedOIB>
  <DomainObject.Predmet.OstaliListFormatedWithAdress>
    <izvorni_sadrzaj>
      <item>Ignac Sklepić, Ivana Sokača 15, 40000 Čakovec punomoćnik sudionika u postupku SKANDY-IS jednostavno društvo s ograničenom odgovornošću za trgovinu i usluge</item>
      <item>Sudski registar</item>
    </izvorni_sadrzaj>
    <derivirana_varijabla naziv="DomainObject.Predmet.OstaliListFormatedWithAdress_1">
      <item>Ignac Sklepić, Ivana Sokača 15, 40000 Čakovec punomoćnik sudionika u postupku SKANDY-IS jednostavno društvo s ograničenom odgovornošću za trgovinu i usluge</item>
      <item>Sudski registar</item>
    </derivirana_varijabla>
  </DomainObject.Predmet.OstaliListFormatedWithAdress>
  <DomainObject.Predmet.OstaliListFormatedWithAdressOIB>
    <izvorni_sadrzaj>
      <item>Ignac Sklepić, OIB 09880986317, Ivana Sokača 15, 40000 Čakovec punomoćnik sudionika u postupku SKANDY-IS jednostavno društvo s ograničenom odgovornošću za trgovinu i usluge</item>
      <item>Sudski registar</item>
    </izvorni_sadrzaj>
    <derivirana_varijabla naziv="DomainObject.Predmet.OstaliListFormatedWithAdressOIB_1">
      <item>Ignac Sklepić, OIB 09880986317, Ivana Sokača 15, 40000 Čakovec punomoćnik sudionika u postupku SKANDY-IS jednostavno društvo s ograničenom odgovornošću za trgovinu i usluge</item>
      <item>Sudski registar</item>
    </derivirana_varijabla>
  </DomainObject.Predmet.OstaliListFormatedWithAdressOIB>
  <DomainObject.Predmet.OstaliListNazivFormated>
    <izvorni_sadrzaj>
      <item>Ignac Sklepić</item>
      <item>Sudski registar</item>
    </izvorni_sadrzaj>
    <derivirana_varijabla naziv="DomainObject.Predmet.OstaliListNazivFormated_1">
      <item>Ignac Sklepić</item>
      <item>Sudski registar</item>
    </derivirana_varijabla>
  </DomainObject.Predmet.OstaliListNazivFormated>
  <DomainObject.Predmet.OstaliListNazivFormatedOIB>
    <izvorni_sadrzaj>
      <item>Ignac Sklepić, OIB 09880986317</item>
      <item>Sudski registar</item>
    </izvorni_sadrzaj>
    <derivirana_varijabla naziv="DomainObject.Predmet.OstaliListNazivFormatedOIB_1">
      <item>Ignac Sklepić, OIB 09880986317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SKANDY-IS jednostavno društvo s ograničenom odgovornošću za trgovinu i usluge</izvorni_sadrzaj>
    <derivirana_varijabla naziv="DomainObject.Predmet.ProtustrankaIDrugi_1">SKANDY-IS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SKANDY-IS jednostavno društvo s ograničenom odgovornošću za trgovinu i usluge, OIB 36192836604, Ivana Sokača 15, 40000 Čakovec</izvorni_sadrzaj>
    <derivirana_varijabla naziv="DomainObject.Predmet.ProtustrankaIDrugiAdressOIB_1">SKANDY-IS jednostavno društvo s ograničenom odgovornošću za trgovinu i usluge, OIB 36192836604, Ivana Sokača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SKANDY-IS jednostavno društvo s ograničenom odgovornošću za trgovinu i usluge</item>
      <item>Ignac Sklepić</item>
      <item>Sudski registar</item>
    </izvorni_sadrzaj>
    <derivirana_varijabla naziv="DomainObject.Predmet.SudioniciListNaziv_1">
      <item>Financijska agencija</item>
      <item>SKANDY-IS jednostavno društvo s ograničenom odgovornošću za trgovinu i usluge</item>
      <item>Ignac Sklepić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SKANDY-IS jednostavno društvo s ograničenom odgovornošću za trgovinu i usluge, OIB 36192836604, Ivana Sokača 15,40000 Čakovec</item>
      <item>Ignac Sklepić, OIB 09880986317, Ivana Sokača 15,40000 Čakovec</item>
      <item>Sudski registar</item>
    </izvorni_sadrzaj>
    <derivirana_varijabla naziv="DomainObject.Predmet.SudioniciListAdressOIB_1">
      <item>Financijska agencija, OIB 85821130368, Ulica grada Vukovara 70,10000 Zagreb</item>
      <item>SKANDY-IS jednostavno društvo s ograničenom odgovornošću za trgovinu i usluge, OIB 36192836604, Ivana Sokača 15,40000 Čakovec</item>
      <item>Ignac Sklepić, OIB 09880986317, Ivana Sokača 15,40000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36192836604</item>
      <item>, OIB 09880986317</item>
      <item>, OIB null</item>
    </izvorni_sadrzaj>
    <derivirana_varijabla naziv="DomainObject.Predmet.SudioniciListNazivOIB_1">
      <item>, OIB 85821130368</item>
      <item>, OIB 36192836604</item>
      <item>, OIB 09880986317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1973</properties:Characters>
  <properties:Lines>77</properties:Lines>
  <properties:Paragraphs>28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2018-10-01T11:02:00Z</cp:lastPrinted>
  <dcterms:modified xmlns:xsi="http://www.w3.org/2001/XMLSchema-instance" xsi:type="dcterms:W3CDTF">2018-10-01T11:02:00Z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(ST-274-18-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