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d6203" w14:paraId="66d6203" w:rsidRDefault="00B9203D" w:rsidP="00910611" w:rsidR="00B9203D">
      <w:pPr>
        <w:ind w:firstLine="708"/>
        <w15:collapsed w:val="false"/>
      </w:pPr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203D" w:rsidP="003E77C2" w:rsidR="00B9203D" w:rsidRPr="003E77C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Pr="003E77C2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9203D" w:rsidP="003E77C2" w:rsidR="00B9203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77C2">
        <w:rPr>
          <w:rFonts w:cs="Times New Roman" w:hAnsi="Times New Roman" w:ascii="Times New Roman"/>
          <w:sz w:val="24"/>
          <w:szCs w:val="24"/>
        </w:rPr>
        <w:t>TRGOVAČKI SUD U RIJE</w:t>
      </w:r>
      <w:r>
        <w:rPr>
          <w:rFonts w:cs="Times New Roman" w:hAnsi="Times New Roman" w:ascii="Times New Roman"/>
          <w:sz w:val="24"/>
          <w:szCs w:val="24"/>
        </w:rPr>
        <w:t>CI</w:t>
      </w:r>
    </w:p>
    <w:p w:rsidRDefault="00B9203D" w:rsidP="003E77C2" w:rsidR="00B9203D" w:rsidRPr="003E77C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Pr="003E77C2">
        <w:rPr>
          <w:rFonts w:cs="Times New Roman" w:hAnsi="Times New Roman" w:ascii="Times New Roman"/>
          <w:sz w:val="24"/>
          <w:szCs w:val="24"/>
        </w:rPr>
        <w:t>Rijeka, Zadarska 1 i 3</w:t>
      </w: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DF650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386/2018</w:t>
      </w:r>
      <w:r w:rsidR="00E602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        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bookmarkStart w:name="_GoBack" w:id="0"/>
      <w:bookmarkEnd w:id="0"/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DF65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7. kolovoza </w:t>
      </w:r>
      <w:r w:rsidR="00D267B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DF650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TECHNO SYSTEMS j.d.o.o. Kastav, </w:t>
      </w:r>
      <w:proofErr w:type="spellStart"/>
      <w:r w:rsidR="00DF650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Ćikovići</w:t>
      </w:r>
      <w:proofErr w:type="spellEnd"/>
      <w:r w:rsidR="00DF650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Novo naselje 30, OIB: 40552648613</w:t>
      </w:r>
      <w:r w:rsidR="00FF0F7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411E9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16.390,12 </w:t>
      </w:r>
      <w:r w:rsidR="00736D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kn</w:t>
      </w:r>
      <w:r w:rsidR="00694A7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411E9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386</w:t>
      </w:r>
      <w:r w:rsidR="00191A7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411E9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7. kolovoza</w:t>
      </w:r>
      <w:r w:rsidR="00E5348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6545C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r w:rsidR="00B623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018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2F3F" w:rsidP="005F050E" w:rsidR="00722F3F">
      <w:r>
        <w:separator/>
      </w:r>
    </w:p>
  </w:endnote>
  <w:endnote w:id="0" w:type="continuationSeparator">
    <w:p w:rsidRDefault="00722F3F" w:rsidP="005F050E" w:rsidR="00722F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2F3F" w:rsidP="005F050E" w:rsidR="00722F3F">
      <w:r>
        <w:separator/>
      </w:r>
    </w:p>
  </w:footnote>
  <w:footnote w:id="0" w:type="continuationSeparator">
    <w:p w:rsidRDefault="00722F3F" w:rsidP="005F050E" w:rsidR="00722F3F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232E9"/>
    <w:rsid w:val="00057956"/>
    <w:rsid w:val="00086BEB"/>
    <w:rsid w:val="000B722E"/>
    <w:rsid w:val="001131BD"/>
    <w:rsid w:val="00127DD9"/>
    <w:rsid w:val="00140657"/>
    <w:rsid w:val="001537BB"/>
    <w:rsid w:val="00162C2A"/>
    <w:rsid w:val="001758F4"/>
    <w:rsid w:val="00191A75"/>
    <w:rsid w:val="00192370"/>
    <w:rsid w:val="001E6A8B"/>
    <w:rsid w:val="001F0EDF"/>
    <w:rsid w:val="00244984"/>
    <w:rsid w:val="002477B9"/>
    <w:rsid w:val="00270B5A"/>
    <w:rsid w:val="00277BE1"/>
    <w:rsid w:val="002C0A2F"/>
    <w:rsid w:val="002D47C1"/>
    <w:rsid w:val="002E6649"/>
    <w:rsid w:val="0030354F"/>
    <w:rsid w:val="00306FB6"/>
    <w:rsid w:val="0031193B"/>
    <w:rsid w:val="00316B14"/>
    <w:rsid w:val="00324615"/>
    <w:rsid w:val="00327DC2"/>
    <w:rsid w:val="00353442"/>
    <w:rsid w:val="00387477"/>
    <w:rsid w:val="00395C7E"/>
    <w:rsid w:val="00396C57"/>
    <w:rsid w:val="003C55B1"/>
    <w:rsid w:val="003C7EF0"/>
    <w:rsid w:val="00411494"/>
    <w:rsid w:val="004116F9"/>
    <w:rsid w:val="00411E97"/>
    <w:rsid w:val="0042161B"/>
    <w:rsid w:val="004222C0"/>
    <w:rsid w:val="004355D3"/>
    <w:rsid w:val="00452528"/>
    <w:rsid w:val="004540CC"/>
    <w:rsid w:val="0045499D"/>
    <w:rsid w:val="0046346E"/>
    <w:rsid w:val="0047643C"/>
    <w:rsid w:val="00481D62"/>
    <w:rsid w:val="00484B83"/>
    <w:rsid w:val="0049033A"/>
    <w:rsid w:val="00491B16"/>
    <w:rsid w:val="004C2307"/>
    <w:rsid w:val="004C7A40"/>
    <w:rsid w:val="004D16F7"/>
    <w:rsid w:val="004E4CB0"/>
    <w:rsid w:val="004F0E72"/>
    <w:rsid w:val="0050417C"/>
    <w:rsid w:val="00513DF2"/>
    <w:rsid w:val="005230BB"/>
    <w:rsid w:val="005241EB"/>
    <w:rsid w:val="00531B1F"/>
    <w:rsid w:val="00535EC3"/>
    <w:rsid w:val="00545774"/>
    <w:rsid w:val="005553A8"/>
    <w:rsid w:val="005A5F27"/>
    <w:rsid w:val="005A7649"/>
    <w:rsid w:val="005B53BD"/>
    <w:rsid w:val="005F050E"/>
    <w:rsid w:val="005F507E"/>
    <w:rsid w:val="0060619E"/>
    <w:rsid w:val="00625651"/>
    <w:rsid w:val="006545C3"/>
    <w:rsid w:val="006643DD"/>
    <w:rsid w:val="00676E81"/>
    <w:rsid w:val="00680BF6"/>
    <w:rsid w:val="00694A77"/>
    <w:rsid w:val="006A30B5"/>
    <w:rsid w:val="006A4256"/>
    <w:rsid w:val="006C1198"/>
    <w:rsid w:val="006C15B1"/>
    <w:rsid w:val="006F3C4B"/>
    <w:rsid w:val="00704B22"/>
    <w:rsid w:val="007131FA"/>
    <w:rsid w:val="00722F3F"/>
    <w:rsid w:val="00736DB2"/>
    <w:rsid w:val="007402E6"/>
    <w:rsid w:val="007634B3"/>
    <w:rsid w:val="007717B7"/>
    <w:rsid w:val="00790999"/>
    <w:rsid w:val="00792E1C"/>
    <w:rsid w:val="00793432"/>
    <w:rsid w:val="007B09DA"/>
    <w:rsid w:val="007B39CD"/>
    <w:rsid w:val="007F160F"/>
    <w:rsid w:val="008207E6"/>
    <w:rsid w:val="008320EF"/>
    <w:rsid w:val="00834E54"/>
    <w:rsid w:val="00847A5E"/>
    <w:rsid w:val="008A5E38"/>
    <w:rsid w:val="008A6003"/>
    <w:rsid w:val="008C0462"/>
    <w:rsid w:val="008E1D5E"/>
    <w:rsid w:val="009015DA"/>
    <w:rsid w:val="0093079E"/>
    <w:rsid w:val="00967760"/>
    <w:rsid w:val="0097601A"/>
    <w:rsid w:val="009947FE"/>
    <w:rsid w:val="00996695"/>
    <w:rsid w:val="009E759B"/>
    <w:rsid w:val="009F2BCC"/>
    <w:rsid w:val="00A14566"/>
    <w:rsid w:val="00A3238C"/>
    <w:rsid w:val="00A459C7"/>
    <w:rsid w:val="00A6191F"/>
    <w:rsid w:val="00A711B1"/>
    <w:rsid w:val="00A9196D"/>
    <w:rsid w:val="00AA1E54"/>
    <w:rsid w:val="00AA57AE"/>
    <w:rsid w:val="00AB1744"/>
    <w:rsid w:val="00B21B52"/>
    <w:rsid w:val="00B36C93"/>
    <w:rsid w:val="00B6230E"/>
    <w:rsid w:val="00B85811"/>
    <w:rsid w:val="00B85A20"/>
    <w:rsid w:val="00B9203D"/>
    <w:rsid w:val="00B942DF"/>
    <w:rsid w:val="00BB47F3"/>
    <w:rsid w:val="00BB7D45"/>
    <w:rsid w:val="00BC615B"/>
    <w:rsid w:val="00BC6193"/>
    <w:rsid w:val="00C35398"/>
    <w:rsid w:val="00C55AF8"/>
    <w:rsid w:val="00C6114F"/>
    <w:rsid w:val="00C6391E"/>
    <w:rsid w:val="00C70045"/>
    <w:rsid w:val="00C8542C"/>
    <w:rsid w:val="00CB74F0"/>
    <w:rsid w:val="00CC1BF9"/>
    <w:rsid w:val="00CC529E"/>
    <w:rsid w:val="00CD2D7A"/>
    <w:rsid w:val="00D026CD"/>
    <w:rsid w:val="00D04FDC"/>
    <w:rsid w:val="00D12DEC"/>
    <w:rsid w:val="00D214B0"/>
    <w:rsid w:val="00D224DF"/>
    <w:rsid w:val="00D267B2"/>
    <w:rsid w:val="00D40D41"/>
    <w:rsid w:val="00D65E54"/>
    <w:rsid w:val="00D854FB"/>
    <w:rsid w:val="00DD4A2A"/>
    <w:rsid w:val="00DD676D"/>
    <w:rsid w:val="00DE2B64"/>
    <w:rsid w:val="00DE5B92"/>
    <w:rsid w:val="00DF6505"/>
    <w:rsid w:val="00E12780"/>
    <w:rsid w:val="00E23FFC"/>
    <w:rsid w:val="00E24C55"/>
    <w:rsid w:val="00E25F9B"/>
    <w:rsid w:val="00E27863"/>
    <w:rsid w:val="00E53482"/>
    <w:rsid w:val="00E602EC"/>
    <w:rsid w:val="00E677E6"/>
    <w:rsid w:val="00E71561"/>
    <w:rsid w:val="00E75F28"/>
    <w:rsid w:val="00E7740C"/>
    <w:rsid w:val="00E96175"/>
    <w:rsid w:val="00F02323"/>
    <w:rsid w:val="00F22B5B"/>
    <w:rsid w:val="00F4569C"/>
    <w:rsid w:val="00F458F6"/>
    <w:rsid w:val="00F5146B"/>
    <w:rsid w:val="00F55FED"/>
    <w:rsid w:val="00F637E7"/>
    <w:rsid w:val="00F73FCA"/>
    <w:rsid w:val="00F848E4"/>
    <w:rsid w:val="00F906A1"/>
    <w:rsid w:val="00FC0D09"/>
    <w:rsid w:val="00FC24B2"/>
    <w:rsid w:val="00FC5A07"/>
    <w:rsid w:val="00FE1335"/>
    <w:rsid w:val="00FE5453"/>
    <w:rsid w:val="00FF0521"/>
    <w:rsid w:val="00FF0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B920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9203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9203D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9203D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9203D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B920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9203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9203D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9203D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9203D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kolovoza 2018.</izvorni_sadrzaj>
    <derivirana_varijabla naziv="DomainObject.DatumDonosenjaOdluke_1">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St-386/2018</izvorni_sadrzaj>
    <derivirana_varijabla naziv="DomainObject.Predmet.OznakaBroj_1">St-386/2018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TECHNO SYSTEMS j.d.o.o.</izvorni_sadrzaj>
    <derivirana_varijabla naziv="DomainObject.Predmet.ProtustrankaFormated_1">  TECHNO SYSTEMS j.d.o.o.</derivirana_varijabla>
  </DomainObject.Predmet.ProtustrankaFormated>
  <DomainObject.Predmet.ProtustrankaFormatedOIB>
    <izvorni_sadrzaj>  TECHNO SYSTEMS j.d.o.o., OIB 40552648613</izvorni_sadrzaj>
    <derivirana_varijabla naziv="DomainObject.Predmet.ProtustrankaFormatedOIB_1">  TECHNO SYSTEMS j.d.o.o., OIB 40552648613</derivirana_varijabla>
  </DomainObject.Predmet.ProtustrankaFormatedOIB>
  <DomainObject.Predmet.ProtustrankaFormatedWithAdress>
    <izvorni_sadrzaj> TECHNO SYSTEMS j.d.o.o., Novo naselje 30, 51215 Kastav</izvorni_sadrzaj>
    <derivirana_varijabla naziv="DomainObject.Predmet.ProtustrankaFormatedWithAdress_1"> TECHNO SYSTEMS j.d.o.o., Novo naselje 30, 51215 Kastav</derivirana_varijabla>
  </DomainObject.Predmet.ProtustrankaFormatedWithAdress>
  <DomainObject.Predmet.ProtustrankaFormatedWithAdressOIB>
    <izvorni_sadrzaj> TECHNO SYSTEMS j.d.o.o., OIB 40552648613, Novo naselje 30, 51215 Kastav</izvorni_sadrzaj>
    <derivirana_varijabla naziv="DomainObject.Predmet.ProtustrankaFormatedWithAdressOIB_1"> TECHNO SYSTEMS j.d.o.o., OIB 40552648613, Novo naselje 30, 51215 Kastav</derivirana_varijabla>
  </DomainObject.Predmet.ProtustrankaFormatedWithAdressOIB>
  <DomainObject.Predmet.ProtustrankaWithAdress>
    <izvorni_sadrzaj>TECHNO SYSTEMS j.d.o.o. Novo naselje 30, 51215 Kastav</izvorni_sadrzaj>
    <derivirana_varijabla naziv="DomainObject.Predmet.ProtustrankaWithAdress_1">TECHNO SYSTEMS j.d.o.o. Novo naselje 30, 51215 Kastav</derivirana_varijabla>
  </DomainObject.Predmet.ProtustrankaWithAdress>
  <DomainObject.Predmet.ProtustrankaWithAdressOIB>
    <izvorni_sadrzaj>TECHNO SYSTEMS j.d.o.o., OIB 40552648613, Novo naselje 30, 51215 Kastav</izvorni_sadrzaj>
    <derivirana_varijabla naziv="DomainObject.Predmet.ProtustrankaWithAdressOIB_1">TECHNO SYSTEMS j.d.o.o., OIB 40552648613, Novo naselje 30, 51215 Kastav</derivirana_varijabla>
  </DomainObject.Predmet.ProtustrankaWithAdressOIB>
  <DomainObject.Predmet.ProtustrankaNazivFormated>
    <izvorni_sadrzaj>TECHNO SYSTEMS j.d.o.o.</izvorni_sadrzaj>
    <derivirana_varijabla naziv="DomainObject.Predmet.ProtustrankaNazivFormated_1">TECHNO SYSTEMS j.d.o.o.</derivirana_varijabla>
  </DomainObject.Predmet.ProtustrankaNazivFormated>
  <DomainObject.Predmet.ProtustrankaNazivFormatedOIB>
    <izvorni_sadrzaj>TECHNO SYSTEMS j.d.o.o., OIB 40552648613</izvorni_sadrzaj>
    <derivirana_varijabla naziv="DomainObject.Predmet.ProtustrankaNazivFormatedOIB_1">TECHNO SYSTEMS j.d.o.o., OIB 40552648613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TECHNO SYSTEMS j.d.o.o.</item>
    </izvorni_sadrzaj>
    <derivirana_varijabla naziv="DomainObject.Predmet.ProtuStrankaListFormated_1">
      <item>TECHNO SYSTEMS j.d.o.o.</item>
    </derivirana_varijabla>
  </DomainObject.Predmet.ProtuStrankaListFormated>
  <DomainObject.Predmet.ProtuStrankaListFormatedOIB>
    <izvorni_sadrzaj>
      <item>TECHNO SYSTEMS j.d.o.o., OIB 40552648613</item>
    </izvorni_sadrzaj>
    <derivirana_varijabla naziv="DomainObject.Predmet.ProtuStrankaListFormatedOIB_1">
      <item>TECHNO SYSTEMS j.d.o.o., OIB 40552648613</item>
    </derivirana_varijabla>
  </DomainObject.Predmet.ProtuStrankaListFormatedOIB>
  <DomainObject.Predmet.ProtuStrankaListFormatedWithAdress>
    <izvorni_sadrzaj>
      <item>TECHNO SYSTEMS j.d.o.o., Novo naselje 30, 51215 Kastav</item>
    </izvorni_sadrzaj>
    <derivirana_varijabla naziv="DomainObject.Predmet.ProtuStrankaListFormatedWithAdress_1">
      <item>TECHNO SYSTEMS j.d.o.o., Novo naselje 30, 51215 Kastav</item>
    </derivirana_varijabla>
  </DomainObject.Predmet.ProtuStrankaListFormatedWithAdress>
  <DomainObject.Predmet.ProtuStrankaListFormatedWithAdressOIB>
    <izvorni_sadrzaj>
      <item>TECHNO SYSTEMS j.d.o.o., OIB 40552648613, Novo naselje 30, 51215 Kastav</item>
    </izvorni_sadrzaj>
    <derivirana_varijabla naziv="DomainObject.Predmet.ProtuStrankaListFormatedWithAdressOIB_1">
      <item>TECHNO SYSTEMS j.d.o.o., OIB 40552648613, Novo naselje 30, 51215 Kastav</item>
    </derivirana_varijabla>
  </DomainObject.Predmet.ProtuStrankaListFormatedWithAdressOIB>
  <DomainObject.Predmet.ProtuStrankaListNazivFormated>
    <izvorni_sadrzaj>
      <item>TECHNO SYSTEMS j.d.o.o.</item>
    </izvorni_sadrzaj>
    <derivirana_varijabla naziv="DomainObject.Predmet.ProtuStrankaListNazivFormated_1">
      <item>TECHNO SYSTEMS j.d.o.o.</item>
    </derivirana_varijabla>
  </DomainObject.Predmet.ProtuStrankaListNazivFormated>
  <DomainObject.Predmet.ProtuStrankaListNazivFormatedOIB>
    <izvorni_sadrzaj>
      <item>TECHNO SYSTEMS j.d.o.o., OIB 40552648613</item>
    </izvorni_sadrzaj>
    <derivirana_varijabla naziv="DomainObject.Predmet.ProtuStrankaListNazivFormatedOIB_1">
      <item>TECHNO SYSTEMS j.d.o.o., OIB 40552648613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2018.</izvorni_sadrzaj>
    <derivirana_varijabla naziv="DomainObject.Datum_1">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TECHNO SYSTEMS j.d.o.o.</izvorni_sadrzaj>
    <derivirana_varijabla naziv="DomainObject.Predmet.ProtustrankaIDrugi_1">TECHNO SYSTEMS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TECHNO SYSTEMS j.d.o.o., OIB 40552648613, Novo naselje 30, 51215 Kastav</izvorni_sadrzaj>
    <derivirana_varijabla naziv="DomainObject.Predmet.ProtustrankaIDrugiAdressOIB_1">TECHNO SYSTEMS j.d.o.o., OIB 40552648613, Novo naselje 30,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TECHNO SYSTEMS j.d.o.o.</item>
    </izvorni_sadrzaj>
    <derivirana_varijabla naziv="DomainObject.Predmet.SudioniciListNaziv_1">
      <item>FINA  Rijeka</item>
      <item>TECHNO SYSTEMS j.d.o.o.</item>
    </derivirana_varijabla>
  </DomainObject.Predmet.SudioniciListNaziv>
  <DomainObject.Predmet.SudioniciListAdressOIB>
    <izvorni_sadrzaj>
      <item>FINA  Rijeka, OIB 85821130368, Frana Kurelca 8,51000 Rijeka</item>
      <item>TECHNO SYSTEMS j.d.o.o., OIB 40552648613, Novo naselje 30,51215 Kastav</item>
    </izvorni_sadrzaj>
    <derivirana_varijabla naziv="DomainObject.Predmet.SudioniciListAdressOIB_1">
      <item>FINA  Rijeka, OIB 85821130368, Frana Kurelca 8,51000 Rijeka</item>
      <item>TECHNO SYSTEMS j.d.o.o., OIB 40552648613, Novo naselje 30,51215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40552648613</item>
    </izvorni_sadrzaj>
    <derivirana_varijabla naziv="DomainObject.Predmet.SudioniciListNazivOIB_1">
      <item>, OIB 85821130368</item>
      <item>, OIB 40552648613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1364</properties:Characters>
  <properties:Lines>33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2018-08-07T08:33:00Z</dcterms:created>
  <dc:creator>Marlena Redžaj</dc:creator>
  <cp:lastModifiedBy>Marlena Redžaj</cp:lastModifiedBy>
  <cp:lastPrinted>2018-05-16T08:32:00Z</cp:lastPrinted>
  <dcterms:modified xmlns:xsi="http://www.w3.org/2001/XMLSchema-instance" xsi:type="dcterms:W3CDTF">2018-08-07T08:34:00Z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(386.18.docx)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