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d317" w14:paraId="026d317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FC6FA9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B1210E">
        <w:t xml:space="preserve">MODE PATTY d.o.o. Buje, Stanična Ulica 1 A, OIB: 20660246659, </w:t>
      </w:r>
    </w:p>
    <w:p w:rsidRDefault="00B1210E" w:rsidP="00C701B8" w:rsidR="00B1210E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B1210E">
        <w:t>MODE PATTY d.o.o. Buje, Stanična Ulica 1 A, OIB: 20660246659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B1210E">
        <w:t>Nikola Delić, Pula, Kranjčevićeva 16, OIB: 58474163165</w:t>
      </w:r>
      <w:r w:rsidR="00454444">
        <w:t>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B1210E">
        <w:t>MODE PATTY d.o.o. Buje, Stanična Ulica 1 A, OIB: 20660246659</w:t>
      </w:r>
      <w:r w:rsidR="00454444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454444">
        <w:t>4</w:t>
      </w:r>
      <w:r w:rsidR="00B1210E">
        <w:t>70</w:t>
      </w:r>
      <w:r w:rsidR="00454444">
        <w:t>/16</w:t>
      </w:r>
      <w:r w:rsidR="007C6A28">
        <w:t>-</w:t>
      </w:r>
      <w:r w:rsidR="00B1210E">
        <w:t>4</w:t>
      </w:r>
      <w:r w:rsidR="00454444">
        <w:t xml:space="preserve"> od </w:t>
      </w:r>
      <w:r w:rsidR="007C6A28">
        <w:t>15</w:t>
      </w:r>
      <w:r w:rsidR="00454444">
        <w:t>. ožujka</w:t>
      </w:r>
      <w:r w:rsidR="00E82547">
        <w:t xml:space="preserve">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7C6A28">
        <w:t>15</w:t>
      </w:r>
      <w:r w:rsidR="00CD6BBB">
        <w:t xml:space="preserve">. </w:t>
      </w:r>
      <w:r w:rsidR="00454444">
        <w:t>ožujka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454444">
        <w:t>2</w:t>
      </w:r>
      <w:r w:rsidR="00B1210E">
        <w:t>6</w:t>
      </w:r>
      <w:r w:rsidR="00454444">
        <w:t>. travnja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B1210E">
        <w:t xml:space="preserve"> vrjednije</w:t>
      </w:r>
      <w:r w:rsidRPr="005347E1">
        <w:t xml:space="preserve"> imovine (potvrda z.k. odjela Općinskog suda u Puli, Zemljišnoknjižnog odjela </w:t>
      </w:r>
      <w:r w:rsidR="00B1210E">
        <w:t>Buje</w:t>
      </w:r>
      <w:r w:rsidR="00A910B6" w:rsidRPr="005347E1">
        <w:t xml:space="preserve"> (list </w:t>
      </w:r>
      <w:r w:rsidR="00B1210E">
        <w:t>9</w:t>
      </w:r>
      <w:r w:rsidRPr="005347E1">
        <w:t xml:space="preserve"> spisa), uvjerenje Policijske uprave istarske (list </w:t>
      </w:r>
      <w:r w:rsidR="000C3BF7">
        <w:t>1</w:t>
      </w:r>
      <w:r w:rsidR="00454444">
        <w:t>5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B1210E">
        <w:t xml:space="preserve"> vrjedniju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454444">
        <w:t>4</w:t>
      </w:r>
      <w:r w:rsidR="00B1210E">
        <w:t>70</w:t>
      </w:r>
      <w:r w:rsidR="00CD6BBB">
        <w:t>/16-1</w:t>
      </w:r>
      <w:r w:rsidR="00B1210E">
        <w:t>3</w:t>
      </w:r>
      <w:r w:rsidR="0053192A">
        <w:t xml:space="preserve"> od </w:t>
      </w:r>
      <w:r w:rsidR="00454444">
        <w:t>29</w:t>
      </w:r>
      <w:r w:rsidR="00CD6BBB">
        <w:t xml:space="preserve">. </w:t>
      </w:r>
      <w:r w:rsidR="00454444">
        <w:t xml:space="preserve">travnja </w:t>
      </w:r>
      <w:r w:rsidR="0053192A">
        <w:t xml:space="preserve">2016.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454444">
        <w:t>29. travnja</w:t>
      </w:r>
      <w:r w:rsidRPr="005347E1">
        <w:t xml:space="preserve"> 2016. godine, a skinuto je sa oglasne </w:t>
      </w:r>
      <w:r w:rsidR="00454444">
        <w:t>06. svibnja</w:t>
      </w:r>
      <w:r w:rsidR="0089087E" w:rsidRPr="005347E1">
        <w:t xml:space="preserve"> 2016. godine. U roku od 15 dana, koji rok je istekao </w:t>
      </w:r>
      <w:r w:rsidR="00454444">
        <w:t>20. svibnja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F517F" w:rsidRPr="005347E1">
        <w:t>2</w:t>
      </w:r>
      <w:r w:rsidR="0053192A">
        <w:t>9</w:t>
      </w:r>
      <w:r w:rsidR="006F517F" w:rsidRPr="005347E1">
        <w:t>. srpnja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FF1C4E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B1210E">
        <w:t>Umag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1D4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454444">
      <w:rPr>
        <w:sz w:val="23"/>
        <w:szCs w:val="23"/>
      </w:rPr>
      <w:t>4</w:t>
    </w:r>
    <w:r w:rsidR="00B1210E">
      <w:rPr>
        <w:sz w:val="23"/>
        <w:szCs w:val="23"/>
      </w:rPr>
      <w:t>70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 xml:space="preserve"> -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454444">
      <w:rPr>
        <w:sz w:val="23"/>
        <w:szCs w:val="23"/>
      </w:rPr>
      <w:t>4</w:t>
    </w:r>
    <w:r w:rsidR="00B1210E">
      <w:rPr>
        <w:sz w:val="23"/>
        <w:szCs w:val="23"/>
      </w:rPr>
      <w:t>70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3BF7"/>
    <w:rsid w:val="000C427A"/>
    <w:rsid w:val="000C5CA8"/>
    <w:rsid w:val="000F69EC"/>
    <w:rsid w:val="00126BB4"/>
    <w:rsid w:val="00135CAF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1848"/>
    <w:rsid w:val="00423AB7"/>
    <w:rsid w:val="004277F1"/>
    <w:rsid w:val="00441CBA"/>
    <w:rsid w:val="004478D5"/>
    <w:rsid w:val="0045218A"/>
    <w:rsid w:val="00453E5D"/>
    <w:rsid w:val="00454444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C6A28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171D"/>
    <w:rsid w:val="00942263"/>
    <w:rsid w:val="00951D45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1210E"/>
    <w:rsid w:val="00B4018F"/>
    <w:rsid w:val="00B41646"/>
    <w:rsid w:val="00B640D5"/>
    <w:rsid w:val="00B65DAA"/>
    <w:rsid w:val="00B76DAA"/>
    <w:rsid w:val="00B950D6"/>
    <w:rsid w:val="00BA0C72"/>
    <w:rsid w:val="00BB1590"/>
    <w:rsid w:val="00BC2D8B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14880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0718E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1C4C"/>
    <w:rsid w:val="00F63B91"/>
    <w:rsid w:val="00F66D61"/>
    <w:rsid w:val="00F827D1"/>
    <w:rsid w:val="00FA2E23"/>
    <w:rsid w:val="00FB343B"/>
    <w:rsid w:val="00FC6CCD"/>
    <w:rsid w:val="00FC6FA9"/>
    <w:rsid w:val="00FD28C3"/>
    <w:rsid w:val="00FE408C"/>
    <w:rsid w:val="00FF1C4E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D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D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D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D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D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D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D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D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 PATTY d.o.o. BUJE zastupanog po punomoćniku Ivan Matančić</izvorni_sadrzaj>
    <derivirana_varijabla naziv="DomainObject.Predmet.ProtustrankaFormated_1">  MODE PATTY d.o.o. BUJE zastupanog po punomoćniku Ivan Matančić</derivirana_varijabla>
  </DomainObject.Predmet.ProtustrankaFormated>
  <DomainObject.Predmet.ProtustrankaFormatedOIB>
    <izvorni_sadrzaj>  MODE PATTY d.o.o. BUJE, OIB 20660246659 zastupanog po punomoćniku Ivan Matančić</izvorni_sadrzaj>
    <derivirana_varijabla naziv="DomainObject.Predmet.ProtustrankaFormatedOIB_1">  MODE PATTY d.o.o. BUJE, OIB 20660246659 zastupanog po punomoćniku Ivan Matančić</derivirana_varijabla>
  </DomainObject.Predmet.ProtustrankaFormatedOIB>
  <DomainObject.Predmet.ProtustrankaFormatedWithAdress>
    <izvorni_sadrzaj> MODE PATTY d.o.o. BUJE, Stanična Ulica 1/A, 52460 Buje zastupanog po punomoćniku Ivan Matančić</izvorni_sadrzaj>
    <derivirana_varijabla naziv="DomainObject.Predmet.ProtustrankaFormatedWithAdress_1"> MODE PATTY d.o.o. BUJE, Stanična Ulica 1/A, 52460 Buje zastupanog po punomoćniku Ivan Matančić</derivirana_varijabla>
  </DomainObject.Predmet.ProtustrankaFormatedWithAdress>
  <DomainObject.Predmet.ProtustrankaFormatedWithAdressOIB>
    <izvorni_sadrzaj> MODE PATTY d.o.o. BUJE, OIB 20660246659, Stanična Ulica 1/A, 52460 Buje zastupanog po punomoćniku Ivan Matančić</izvorni_sadrzaj>
    <derivirana_varijabla naziv="DomainObject.Predmet.ProtustrankaFormatedWithAdressOIB_1"> MODE PATTY d.o.o. BUJE, OIB 20660246659, Stanična Ulica 1/A, 52460 Buje zastupanog po punomoćniku Ivan Matančić</derivirana_varijabla>
  </DomainObject.Predmet.ProtustrankaFormatedWithAdressOIB>
  <DomainObject.Predmet.ProtustrankaWithAdress>
    <izvorni_sadrzaj>MODE PATTY d.o.o. BUJE Stanična Ulica 1/A, 52460 Buje</izvorni_sadrzaj>
    <derivirana_varijabla naziv="DomainObject.Predmet.ProtustrankaWithAdress_1">MODE PATTY d.o.o. BUJE Stanična Ulica 1/A, 52460 Buje</derivirana_varijabla>
  </DomainObject.Predmet.ProtustrankaWithAdress>
  <DomainObject.Predmet.ProtustrankaWithAdressOIB>
    <izvorni_sadrzaj>MODE PATTY d.o.o. BUJE, OIB 20660246659, Stanična Ulica 1/A, 52460 Buje</izvorni_sadrzaj>
    <derivirana_varijabla naziv="DomainObject.Predmet.ProtustrankaWithAdressOIB_1">MODE PATTY d.o.o. BUJE, OIB 20660246659, Stanična Ulica 1/A, 52460 Buje</derivirana_varijabla>
  </DomainObject.Predmet.ProtustrankaWithAdressOIB>
  <DomainObject.Predmet.ProtustrankaNazivFormated>
    <izvorni_sadrzaj>MODE PATTY d.o.o. BUJE</izvorni_sadrzaj>
    <derivirana_varijabla naziv="DomainObject.Predmet.ProtustrankaNazivFormated_1">MODE PATTY d.o.o. BUJE</derivirana_varijabla>
  </DomainObject.Predmet.ProtustrankaNazivFormated>
  <DomainObject.Predmet.ProtustrankaNazivFormatedOIB>
    <izvorni_sadrzaj>MODE PATTY d.o.o. BUJE, OIB 20660246659</izvorni_sadrzaj>
    <derivirana_varijabla naziv="DomainObject.Predmet.ProtustrankaNazivFormatedOIB_1">MODE PATTY d.o.o. BUJE, OIB 20660246659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170670.65</izvorni_sadrzaj>
    <derivirana_varijabla naziv="DomainObject.Predmet.TrenutnaVrijednost_1">170670.65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MODE PATTY d.o.o. BUJE zastupanog po punomoćniku Ivan Matančić</item>
    </izvorni_sadrzaj>
    <derivirana_varijabla naziv="DomainObject.Predmet.ProtuStrankaListFormated_1">
      <item>MODE PATTY d.o.o. BUJE zastupanog po punomoćniku Ivan Matančić</item>
    </derivirana_varijabla>
  </DomainObject.Predmet.ProtuStrankaListFormated>
  <DomainObject.Predmet.ProtuStrankaListFormatedOIB>
    <izvorni_sadrzaj>
      <item>MODE PATTY d.o.o. BUJE, OIB 20660246659 zastupanog po punomoćniku Ivan Matančić</item>
    </izvorni_sadrzaj>
    <derivirana_varijabla naziv="DomainObject.Predmet.ProtuStrankaListFormatedOIB_1">
      <item>MODE PATTY d.o.o. BUJE, OIB 20660246659 zastupanog po punomoćniku Ivan Matančić</item>
    </derivirana_varijabla>
  </DomainObject.Predmet.ProtuStrankaListFormatedOIB>
  <DomainObject.Predmet.ProtuStrankaListFormatedWithAdress>
    <izvorni_sadrzaj>
      <item>MODE PATTY d.o.o. BUJE, Stanična Ulica 1/A, 52460 Buje zastupanog po punomoćniku Ivan Matančić</item>
    </izvorni_sadrzaj>
    <derivirana_varijabla naziv="DomainObject.Predmet.ProtuStrankaListFormatedWithAdress_1">
      <item>MODE PATTY d.o.o. BUJE, Stanična Ulica 1/A, 52460 Buje zastupanog po punomoćniku Ivan Matančić</item>
    </derivirana_varijabla>
  </DomainObject.Predmet.ProtuStrankaListFormatedWithAdress>
  <DomainObject.Predmet.ProtuStrankaListFormatedWithAdressOIB>
    <izvorni_sadrzaj>
      <item>MODE PATTY d.o.o. BUJE, OIB 20660246659, Stanična Ulica 1/A, 52460 Buje zastupanog po punomoćniku Ivan Matančić</item>
    </izvorni_sadrzaj>
    <derivirana_varijabla naziv="DomainObject.Predmet.ProtuStrankaListFormatedWithAdressOIB_1">
      <item>MODE PATTY d.o.o. BUJE, OIB 20660246659, Stanična Ulica 1/A, 52460 Buje zastupanog po punomoćniku Ivan Matančić</item>
    </derivirana_varijabla>
  </DomainObject.Predmet.ProtuStrankaListFormatedWithAdressOIB>
  <DomainObject.Predmet.ProtuStrankaListNazivFormated>
    <izvorni_sadrzaj>
      <item>MODE PATTY d.o.o. BUJE</item>
    </izvorni_sadrzaj>
    <derivirana_varijabla naziv="DomainObject.Predmet.ProtuStrankaListNazivFormated_1">
      <item>MODE PATTY d.o.o. BUJE</item>
    </derivirana_varijabla>
  </DomainObject.Predmet.ProtuStrankaListNazivFormated>
  <DomainObject.Predmet.ProtuStrankaListNazivFormatedOIB>
    <izvorni_sadrzaj>
      <item>MODE PATTY d.o.o. BUJE, OIB 20660246659</item>
    </izvorni_sadrzaj>
    <derivirana_varijabla naziv="DomainObject.Predmet.ProtuStrankaListNazivFormatedOIB_1">
      <item>MODE PATTY d.o.o. BUJE, OIB 20660246659</item>
    </derivirana_varijabla>
  </DomainObject.Predmet.ProtuStrankaListNazivFormatedOIB>
  <DomainObject.Predmet.OstaliListFormated>
    <izvorni_sadrzaj>
      <item>Ivan Matančić punomoćnik sudionika u postupku MODE PATTY d.o.o. BUJE</item>
    </izvorni_sadrzaj>
    <derivirana_varijabla naziv="DomainObject.Predmet.OstaliListFormated_1">
      <item>Ivan Matančić punomoćnik sudionika u postupku MODE PATTY d.o.o. BUJE</item>
    </derivirana_varijabla>
  </DomainObject.Predmet.OstaliListFormated>
  <DomainObject.Predmet.OstaliListFormatedOIB>
    <izvorni_sadrzaj>
      <item>Ivan Matančić, OIB 67135700183 punomoćnik sudionika u postupku MODE PATTY d.o.o. BUJE</item>
    </izvorni_sadrzaj>
    <derivirana_varijabla naziv="DomainObject.Predmet.OstaliListFormatedOIB_1">
      <item>Ivan Matančić, OIB 67135700183 punomoćnik sudionika u postupku MODE PATTY d.o.o. BUJE</item>
    </derivirana_varijabla>
  </DomainObject.Predmet.OstaliListFormatedOIB>
  <DomainObject.Predmet.OstaliListFormatedWithAdress>
    <izvorni_sadrzaj>
      <item>Ivan Matančić, Ulica Cornio 1, 52460 Buje punomoćnik sudionika u postupku MODE PATTY d.o.o. BUJE</item>
    </izvorni_sadrzaj>
    <derivirana_varijabla naziv="DomainObject.Predmet.OstaliListFormatedWithAdress_1">
      <item>Ivan Matančić, Ulica Cornio 1, 52460 Buje punomoćnik sudionika u postupku MODE PATTY d.o.o. BUJE</item>
    </derivirana_varijabla>
  </DomainObject.Predmet.OstaliListFormatedWithAdress>
  <DomainObject.Predmet.OstaliListFormatedWithAdressOIB>
    <izvorni_sadrzaj>
      <item>Ivan Matančić, OIB 67135700183, Ulica Cornio 1, 52460 Buje punomoćnik sudionika u postupku MODE PATTY d.o.o. BUJE</item>
    </izvorni_sadrzaj>
    <derivirana_varijabla naziv="DomainObject.Predmet.OstaliListFormatedWithAdressOIB_1">
      <item>Ivan Matančić, OIB 67135700183, Ulica Cornio 1, 52460 Buje punomoćnik sudionika u postupku MODE PATTY d.o.o. BUJE</item>
    </derivirana_varijabla>
  </DomainObject.Predmet.OstaliListFormatedWithAdressOIB>
  <DomainObject.Predmet.OstaliListNazivFormated>
    <izvorni_sadrzaj>
      <item>Ivan Matančić</item>
    </izvorni_sadrzaj>
    <derivirana_varijabla naziv="DomainObject.Predmet.OstaliListNazivFormated_1">
      <item>Ivan Matančić</item>
    </derivirana_varijabla>
  </DomainObject.Predmet.OstaliListNazivFormated>
  <DomainObject.Predmet.OstaliListNazivFormatedOIB>
    <izvorni_sadrzaj>
      <item>Ivan Matančić, OIB 67135700183</item>
    </izvorni_sadrzaj>
    <derivirana_varijabla naziv="DomainObject.Predmet.OstaliListNazivFormatedOIB_1">
      <item>Ivan Matančić, OIB 67135700183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MODE PATTY d.o.o. BUJE</izvorni_sadrzaj>
    <derivirana_varijabla naziv="DomainObject.Predmet.ProtustrankaIDrugi_1">MODE PATTY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MODE PATTY d.o.o. BUJE, OIB 20660246659, Stanična Ulica 1/A, 52460 Buje</izvorni_sadrzaj>
    <derivirana_varijabla naziv="DomainObject.Predmet.ProtustrankaIDrugiAdressOIB_1">MODE PATTY d.o.o. BUJE, OIB 20660246659, Stanična Ulica 1/A,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MODE PATTY d.o.o. BUJE</item>
      <item>Ivan Matančić</item>
    </izvorni_sadrzaj>
    <derivirana_varijabla naziv="DomainObject.Predmet.SudioniciListNaziv_1">
      <item>FINANCIJSKA AGENCIJA, RC RIJEKA, PODRUŽNICA PULA, PULA</item>
      <item>MODE PATTY d.o.o. BUJE</item>
      <item>Ivan Matančić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MODE PATTY d.o.o. BUJE, OIB 20660246659, Stanična Ulica 1/A,52460 Buje</item>
      <item>Ivan Matančić, OIB 67135700183, Ulica Cornio 1,52460 Buje</item>
    </izvorni_sadrzaj>
    <derivirana_varijabla naziv="DomainObject.Predmet.SudioniciListAdressOIB_1">
      <item>FINANCIJSKA AGENCIJA, RC RIJEKA, PODRUŽNICA PULA, PULA, OIB 85821130368, Giardini 5,52100 Pula</item>
      <item>MODE PATTY d.o.o. BUJE, OIB 20660246659, Stanična Ulica 1/A,52460 Buje</item>
      <item>Ivan Matančić, OIB 67135700183, Ulica Cornio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20660246659</item>
      <item>, OIB 67135700183</item>
    </izvorni_sadrzaj>
    <derivirana_varijabla naziv="DomainObject.Predmet.SudioniciListNazivOIB_1">
      <item>, OIB 85821130368</item>
      <item>, OIB 20660246659</item>
      <item>, OIB 67135700183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3179</properties:Characters>
  <properties:Lines>93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2016-07-29T08:52:00Z</dcterms:created>
  <dc:creator>msimicic</dc:creator>
  <cp:lastModifiedBy>Jasmina Matika</cp:lastModifiedBy>
  <cp:lastPrinted>2016-08-01T06:16:00Z</cp:lastPrinted>
  <dcterms:modified xmlns:xsi="http://www.w3.org/2001/XMLSchema-instance" xsi:type="dcterms:W3CDTF">2016-08-01T08:24:00Z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