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ee0f" w14:paraId="1c5ee0f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9A09BE">
        <w:t>tupka nad dužnikom</w:t>
      </w:r>
      <w:r w:rsidR="00764B7D">
        <w:t xml:space="preserve"> APATOVEC d.o.o.</w:t>
      </w:r>
      <w:r w:rsidR="002329EE">
        <w:t xml:space="preserve">, </w:t>
      </w:r>
      <w:r w:rsidR="00764B7D">
        <w:t>Brežanci 3, Apatovec</w:t>
      </w:r>
      <w:r w:rsidR="003E0D32">
        <w:t>,</w:t>
      </w:r>
      <w:r w:rsidR="002329EE">
        <w:t xml:space="preserve"> OIB:</w:t>
      </w:r>
      <w:r w:rsidR="009A09BE" w:rsidRPr="009A09BE">
        <w:t xml:space="preserve"> </w:t>
      </w:r>
      <w:r w:rsidR="00764B7D">
        <w:t>91552626936</w:t>
      </w:r>
      <w:r w:rsidR="001B05AE">
        <w:t>,</w:t>
      </w:r>
      <w:r w:rsidR="00CA760E">
        <w:t xml:space="preserve"> </w:t>
      </w:r>
      <w:r w:rsidR="00F82D16">
        <w:t>dana</w:t>
      </w:r>
      <w:r w:rsidR="00C4131D">
        <w:t xml:space="preserve"> 27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764B7D" w:rsidRPr="00764B7D">
        <w:t xml:space="preserve"> </w:t>
      </w:r>
      <w:r w:rsidR="00764B7D">
        <w:t>APATOVEC d.o.o., Brežanci 3, Apatovec, OIB:</w:t>
      </w:r>
      <w:r w:rsidR="00764B7D" w:rsidRPr="009A09BE">
        <w:t xml:space="preserve"> </w:t>
      </w:r>
      <w:r w:rsidR="00764B7D">
        <w:t>91552626936</w:t>
      </w:r>
      <w:r w:rsidR="002329EE">
        <w:t>,</w:t>
      </w:r>
      <w:r w:rsidR="00C4131D">
        <w:rPr>
          <w:szCs w:val="24"/>
        </w:rPr>
        <w:t xml:space="preserve"> s danom 27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C4131D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9A09BE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764B7D">
        <w:t>APATOVEC d.o.o., Brežanci 3, Apatovec, OIB:</w:t>
      </w:r>
      <w:r w:rsidR="00764B7D" w:rsidRPr="009A09BE">
        <w:t xml:space="preserve"> </w:t>
      </w:r>
      <w:r w:rsidR="00764B7D">
        <w:t>91552626936.</w:t>
      </w:r>
    </w:p>
    <w:p w:rsidRDefault="00764B7D" w:rsidP="00BD5D5B" w:rsidR="00764B7D">
      <w:pPr>
        <w:ind w:hanging="708" w:left="1413"/>
        <w:jc w:val="both"/>
      </w:pPr>
    </w:p>
    <w:p w:rsidRDefault="00BD5D5B" w:rsidP="008375A1" w:rsidR="008375A1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8375A1">
        <w:t>Renato Sabljić, Zdenački zavoj 14, Zagreb, OIB:74644810692.</w:t>
      </w:r>
    </w:p>
    <w:p w:rsidRDefault="007467AC" w:rsidP="007467AC" w:rsidR="007467AC" w:rsidRPr="00962A57">
      <w:pPr>
        <w:ind w:hanging="705" w:left="1410"/>
        <w:jc w:val="both"/>
      </w:pPr>
    </w:p>
    <w:p w:rsidRDefault="00BD5D5B" w:rsidP="008375A1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764B7D" w:rsidRPr="00764B7D">
        <w:t xml:space="preserve"> </w:t>
      </w:r>
      <w:r w:rsidR="00764B7D">
        <w:t>APATOVEC d.o.o., Brežanci 3, Apatovec, OIB:</w:t>
      </w:r>
      <w:r w:rsidR="00764B7D" w:rsidRPr="009A09BE">
        <w:t xml:space="preserve"> </w:t>
      </w:r>
      <w:r w:rsidR="00764B7D">
        <w:t>91552626936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C4131D">
        <w:rPr>
          <w:szCs w:val="24"/>
        </w:rPr>
        <w:t xml:space="preserve"> 27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BE6BA7" w:rsidR="00603BD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>Marija Levanić-Škerbić</w:t>
      </w: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764B7D">
        <w:t>APATOVEC d.o.o., Brežanci 3, Apatovec, 48260 Križevci</w:t>
      </w:r>
    </w:p>
    <w:p w:rsidRDefault="00AC315C" w:rsidP="00764B7D" w:rsidR="00AC315C" w:rsidRPr="00764B7D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764B7D">
        <w:rPr>
          <w:szCs w:val="24"/>
        </w:rPr>
        <w:t xml:space="preserve">Drago Topolko, </w:t>
      </w:r>
      <w:r w:rsidR="00764B7D">
        <w:t>Brežanci 21, Apatovec, 48260 Križevci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BE6BA7" w:rsidR="00BE6BA7">
      <w:pPr>
        <w:numPr>
          <w:ilvl w:val="0"/>
          <w:numId w:val="1"/>
        </w:numPr>
        <w:rPr>
          <w:szCs w:val="24"/>
        </w:rPr>
      </w:pPr>
      <w:r w:rsidRPr="00BE6BA7">
        <w:rPr>
          <w:szCs w:val="24"/>
        </w:rPr>
        <w:t>Ministarstvo financija, Porezna uprava, Područni ured Sjeve</w:t>
      </w:r>
      <w:r w:rsidR="005371AA" w:rsidRPr="00BE6BA7">
        <w:rPr>
          <w:szCs w:val="24"/>
        </w:rPr>
        <w:t>rn</w:t>
      </w:r>
      <w:r w:rsidR="005D6699" w:rsidRPr="00BE6BA7">
        <w:rPr>
          <w:szCs w:val="24"/>
        </w:rPr>
        <w:t>a Hrvats</w:t>
      </w:r>
      <w:r w:rsidR="00C4131D" w:rsidRPr="00BE6BA7">
        <w:rPr>
          <w:szCs w:val="24"/>
        </w:rPr>
        <w:t xml:space="preserve">ka, Ispostava </w:t>
      </w:r>
      <w:r w:rsidR="00BE6BA7">
        <w:rPr>
          <w:szCs w:val="24"/>
        </w:rPr>
        <w:t>Koprivnica, Koprivnica, Hrvatske državnosti 7</w:t>
      </w:r>
    </w:p>
    <w:p w:rsidRDefault="00213DB3" w:rsidP="00213DB3" w:rsidR="00C4131D" w:rsidRPr="00BE6BA7">
      <w:pPr>
        <w:numPr>
          <w:ilvl w:val="0"/>
          <w:numId w:val="1"/>
        </w:numPr>
        <w:rPr>
          <w:szCs w:val="24"/>
        </w:rPr>
      </w:pPr>
      <w:r w:rsidRPr="00BE6BA7">
        <w:rPr>
          <w:szCs w:val="24"/>
        </w:rPr>
        <w:t>Stečajni upravitelj</w:t>
      </w:r>
      <w:r w:rsidR="00670F24" w:rsidRPr="00BE6BA7">
        <w:rPr>
          <w:szCs w:val="24"/>
        </w:rPr>
        <w:t xml:space="preserve"> </w:t>
      </w:r>
      <w:r w:rsidR="008375A1">
        <w:t>Renato Sabljić, Zdenački zavoj 14, 10000 Zagreb</w:t>
      </w:r>
    </w:p>
    <w:p w:rsidRDefault="008C60D6" w:rsidP="00213DB3" w:rsidR="00F82D16" w:rsidRPr="00C4131D">
      <w:pPr>
        <w:numPr>
          <w:ilvl w:val="0"/>
          <w:numId w:val="1"/>
        </w:numPr>
        <w:rPr>
          <w:szCs w:val="24"/>
        </w:rPr>
      </w:pPr>
      <w:r w:rsidRPr="00C4131D">
        <w:rPr>
          <w:szCs w:val="24"/>
        </w:rPr>
        <w:t>e- O</w:t>
      </w:r>
      <w:r w:rsidR="00F82D16" w:rsidRPr="00C4131D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EA661E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341" w:rsidP="006E5853" w:rsidR="00EB3341">
      <w:r>
        <w:separator/>
      </w:r>
    </w:p>
  </w:endnote>
  <w:endnote w:id="0" w:type="continuationSeparator">
    <w:p w:rsidRDefault="00EB3341" w:rsidP="006E5853" w:rsidR="00EB3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341" w:rsidP="006E5853" w:rsidR="00EB3341">
      <w:r>
        <w:separator/>
      </w:r>
    </w:p>
  </w:footnote>
  <w:footnote w:id="0" w:type="continuationSeparator">
    <w:p w:rsidRDefault="00EB3341" w:rsidP="006E5853" w:rsidR="00EB33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B7D" w:rsidP="006E5853" w:rsidR="00BD5D5B">
    <w:pPr>
      <w:pStyle w:val="Zaglavlje"/>
      <w:jc w:val="right"/>
    </w:pPr>
    <w:r>
      <w:t>Poslovni broj: St-599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95F63"/>
    <w:rsid w:val="000A16EA"/>
    <w:rsid w:val="000E130B"/>
    <w:rsid w:val="000F3268"/>
    <w:rsid w:val="00100876"/>
    <w:rsid w:val="001B05AE"/>
    <w:rsid w:val="001D29D2"/>
    <w:rsid w:val="00213DB3"/>
    <w:rsid w:val="002329EE"/>
    <w:rsid w:val="002435BA"/>
    <w:rsid w:val="002439C7"/>
    <w:rsid w:val="00262923"/>
    <w:rsid w:val="00314BE8"/>
    <w:rsid w:val="00335D24"/>
    <w:rsid w:val="00356B59"/>
    <w:rsid w:val="003828EB"/>
    <w:rsid w:val="003B48FF"/>
    <w:rsid w:val="003E0D32"/>
    <w:rsid w:val="00436A5A"/>
    <w:rsid w:val="00447B2E"/>
    <w:rsid w:val="004E26C3"/>
    <w:rsid w:val="004E2CB1"/>
    <w:rsid w:val="005371AA"/>
    <w:rsid w:val="00564CD4"/>
    <w:rsid w:val="005A3EFC"/>
    <w:rsid w:val="005C6B69"/>
    <w:rsid w:val="005D6699"/>
    <w:rsid w:val="00603BD4"/>
    <w:rsid w:val="0062693C"/>
    <w:rsid w:val="00670F24"/>
    <w:rsid w:val="006842AE"/>
    <w:rsid w:val="006B07F7"/>
    <w:rsid w:val="006B087D"/>
    <w:rsid w:val="006E5853"/>
    <w:rsid w:val="007467AC"/>
    <w:rsid w:val="00764B7D"/>
    <w:rsid w:val="00791A89"/>
    <w:rsid w:val="007A646E"/>
    <w:rsid w:val="007D2555"/>
    <w:rsid w:val="00806A38"/>
    <w:rsid w:val="00833BFA"/>
    <w:rsid w:val="008375A1"/>
    <w:rsid w:val="00842FEB"/>
    <w:rsid w:val="00850758"/>
    <w:rsid w:val="008C60D6"/>
    <w:rsid w:val="008D4E02"/>
    <w:rsid w:val="00990734"/>
    <w:rsid w:val="009A09BE"/>
    <w:rsid w:val="009D2C5B"/>
    <w:rsid w:val="009E3C89"/>
    <w:rsid w:val="00A55D6B"/>
    <w:rsid w:val="00A60097"/>
    <w:rsid w:val="00AC315C"/>
    <w:rsid w:val="00B12F61"/>
    <w:rsid w:val="00B1388D"/>
    <w:rsid w:val="00B327DC"/>
    <w:rsid w:val="00B62537"/>
    <w:rsid w:val="00B72CD2"/>
    <w:rsid w:val="00B76A79"/>
    <w:rsid w:val="00B80C91"/>
    <w:rsid w:val="00B96D30"/>
    <w:rsid w:val="00BC4D7A"/>
    <w:rsid w:val="00BD5D5B"/>
    <w:rsid w:val="00BD7494"/>
    <w:rsid w:val="00BE6BA7"/>
    <w:rsid w:val="00C322BE"/>
    <w:rsid w:val="00C4131D"/>
    <w:rsid w:val="00CA760E"/>
    <w:rsid w:val="00D03264"/>
    <w:rsid w:val="00D25C15"/>
    <w:rsid w:val="00D463E2"/>
    <w:rsid w:val="00D4718D"/>
    <w:rsid w:val="00D907BF"/>
    <w:rsid w:val="00DB26D8"/>
    <w:rsid w:val="00DD056A"/>
    <w:rsid w:val="00E21DDE"/>
    <w:rsid w:val="00E274EB"/>
    <w:rsid w:val="00E74DF1"/>
    <w:rsid w:val="00EA661E"/>
    <w:rsid w:val="00EB3341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C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C5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C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C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C5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C5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C5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C5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St-599/2015</izvorni_sadrzaj>
    <derivirana_varijabla naziv="DomainObject.Predmet.OznakaBroj_1">St-599/2015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APATOVEC, društvo s ograničenom odgovornošću za usluge i trgovinu zastupanog po punomoćniku Drago Topolko</izvorni_sadrzaj>
    <derivirana_varijabla naziv="DomainObject.Predmet.ProtustrankaFormated_1">  APATOVEC, društvo s ograničenom odgovornošću za usluge i trgovinu zastupanog po punomoćniku Drago Topolko</derivirana_varijabla>
  </DomainObject.Predmet.ProtustrankaFormated>
  <DomainObject.Predmet.ProtustrankaFormatedOIB>
    <izvorni_sadrzaj>  APATOVEC, društvo s ograničenom odgovornošću za usluge i trgovinu, OIB 91552626936 zastupanog po punomoćniku Drago Topolko</izvorni_sadrzaj>
    <derivirana_varijabla naziv="DomainObject.Predmet.ProtustrankaFormatedOIB_1">  APATOVEC, društvo s ograničenom odgovornošću za usluge i trgovinu, OIB 91552626936 zastupanog po punomoćniku Drago Topolko</derivirana_varijabla>
  </DomainObject.Predmet.ProtustrankaFormatedOIB>
  <DomainObject.Predmet.ProtustrankaFormatedWithAdress>
    <izvorni_sadrzaj> APATOVEC, društvo s ograničenom odgovornošću za usluge i trgovinu, Brežanci 3, 48260 Apatovec zastupanog po punomoćniku Drago Topolko</izvorni_sadrzaj>
    <derivirana_varijabla naziv="DomainObject.Predmet.ProtustrankaFormatedWithAdress_1"> APATOVEC, društvo s ograničenom odgovornošću za usluge i trgovinu, Brežanci 3, 48260 Apatovec zastupanog po punomoćniku Drago Topolko</derivirana_varijabla>
  </DomainObject.Predmet.ProtustrankaFormatedWithAdress>
  <DomainObject.Predmet.ProtustrankaFormatedWithAdressOIB>
    <izvorni_sadrzaj> APATOVEC, društvo s ograničenom odgovornošću za usluge i trgovinu, OIB 91552626936, Brežanci 3, 48260 Apatovec zastupanog po punomoćniku Drago Topolko</izvorni_sadrzaj>
    <derivirana_varijabla naziv="DomainObject.Predmet.ProtustrankaFormatedWithAdressOIB_1"> APATOVEC, društvo s ograničenom odgovornošću za usluge i trgovinu, OIB 91552626936, Brežanci 3, 48260 Apatovec zastupanog po punomoćniku Drago Topolko</derivirana_varijabla>
  </DomainObject.Predmet.ProtustrankaFormatedWithAdressOIB>
  <DomainObject.Predmet.ProtustrankaWithAdress>
    <izvorni_sadrzaj>APATOVEC, društvo s ograničenom odgovornošću za usluge i trgovinu Brežanci 3, 48260 Apatovec</izvorni_sadrzaj>
    <derivirana_varijabla naziv="DomainObject.Predmet.ProtustrankaWithAdress_1">APATOVEC, društvo s ograničenom odgovornošću za usluge i trgovinu Brežanci 3, 48260 Apatovec</derivirana_varijabla>
  </DomainObject.Predmet.ProtustrankaWithAdress>
  <DomainObject.Predmet.ProtustrankaWithAdressOIB>
    <izvorni_sadrzaj>APATOVEC, društvo s ograničenom odgovornošću za usluge i trgovinu, OIB 91552626936, Brežanci 3, 48260 Apatovec</izvorni_sadrzaj>
    <derivirana_varijabla naziv="DomainObject.Predmet.ProtustrankaWithAdressOIB_1">APATOVEC, društvo s ograničenom odgovornošću za usluge i trgovinu, OIB 91552626936, Brežanci 3, 48260 Apatovec</derivirana_varijabla>
  </DomainObject.Predmet.ProtustrankaWithAdressOIB>
  <DomainObject.Predmet.ProtustrankaNazivFormated>
    <izvorni_sadrzaj>APATOVEC, društvo s ograničenom odgovornošću za usluge i trgovinu</izvorni_sadrzaj>
    <derivirana_varijabla naziv="DomainObject.Predmet.ProtustrankaNazivFormated_1">APATOVEC, društvo s ograničenom odgovornošću za usluge i trgovinu</derivirana_varijabla>
  </DomainObject.Predmet.ProtustrankaNazivFormated>
  <DomainObject.Predmet.ProtustrankaNazivFormatedOIB>
    <izvorni_sadrzaj>APATOVEC, društvo s ograničenom odgovornošću za usluge i trgovinu, OIB 91552626936</izvorni_sadrzaj>
    <derivirana_varijabla naziv="DomainObject.Predmet.ProtustrankaNazivFormatedOIB_1">APATOVEC, društvo s ograničenom odgovornošću za usluge i trgovinu, OIB 91552626936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429063.06</izvorni_sadrzaj>
    <derivirana_varijabla naziv="DomainObject.Predmet.TrenutnaVrijednost_1">429063.06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APATOVEC, društvo s ograničenom odgovornošću za usluge i trgovinu zastupanog po punomoćniku Drago Topolko</item>
    </izvorni_sadrzaj>
    <derivirana_varijabla naziv="DomainObject.Predmet.ProtuStrankaListFormated_1">
      <item>APATOVEC, društvo s ograničenom odgovornošću za usluge i trgovinu zastupanog po punomoćniku Drago Topolko</item>
    </derivirana_varijabla>
  </DomainObject.Predmet.ProtuStrankaListFormated>
  <DomainObject.Predmet.ProtuStrankaListFormatedOIB>
    <izvorni_sadrzaj>
      <item>APATOVEC, društvo s ograničenom odgovornošću za usluge i trgovinu, OIB 91552626936 zastupanog po punomoćniku Drago Topolko</item>
    </izvorni_sadrzaj>
    <derivirana_varijabla naziv="DomainObject.Predmet.ProtuStrankaListFormatedOIB_1">
      <item>APATOVEC, društvo s ograničenom odgovornošću za usluge i trgovinu, OIB 91552626936 zastupanog po punomoćniku Drago Topolko</item>
    </derivirana_varijabla>
  </DomainObject.Predmet.ProtuStrankaListFormatedOIB>
  <DomainObject.Predmet.ProtuStrankaListFormatedWithAdress>
    <izvorni_sadrzaj>
      <item>APATOVEC, društvo s ograničenom odgovornošću za usluge i trgovinu, Brežanci 3, 48260 Apatovec zastupanog po punomoćniku Drago Topolko</item>
    </izvorni_sadrzaj>
    <derivirana_varijabla naziv="DomainObject.Predmet.ProtuStrankaListFormatedWithAdress_1">
      <item>APATOVEC, društvo s ograničenom odgovornošću za usluge i trgovinu, Brežanci 3, 48260 Apatovec zastupanog po punomoćniku Drago Topolko</item>
    </derivirana_varijabla>
  </DomainObject.Predmet.ProtuStrankaListFormatedWithAdress>
  <DomainObject.Predmet.ProtuStrankaListFormatedWithAdressOIB>
    <izvorni_sadrzaj>
      <item>APATOVEC, društvo s ograničenom odgovornošću za usluge i trgovinu, OIB 91552626936, Brežanci 3, 48260 Apatovec zastupanog po punomoćniku Drago Topolko</item>
    </izvorni_sadrzaj>
    <derivirana_varijabla naziv="DomainObject.Predmet.ProtuStrankaListFormatedWithAdressOIB_1">
      <item>APATOVEC, društvo s ograničenom odgovornošću za usluge i trgovinu, OIB 91552626936, Brežanci 3, 48260 Apatovec zastupanog po punomoćniku Drago Topolko</item>
    </derivirana_varijabla>
  </DomainObject.Predmet.ProtuStrankaListFormatedWithAdressOIB>
  <DomainObject.Predmet.ProtuStrankaListNazivFormated>
    <izvorni_sadrzaj>
      <item>APATOVEC, društvo s ograničenom odgovornošću za usluge i trgovinu</item>
    </izvorni_sadrzaj>
    <derivirana_varijabla naziv="DomainObject.Predmet.ProtuStrankaListNazivFormated_1">
      <item>APATOVEC, društvo s ograničenom odgovornošću za usluge i trgovinu</item>
    </derivirana_varijabla>
  </DomainObject.Predmet.ProtuStrankaListNazivFormated>
  <DomainObject.Predmet.ProtuStrankaListNazivFormatedOIB>
    <izvorni_sadrzaj>
      <item>APATOVEC, društvo s ograničenom odgovornošću za usluge i trgovinu, OIB 91552626936</item>
    </izvorni_sadrzaj>
    <derivirana_varijabla naziv="DomainObject.Predmet.ProtuStrankaListNazivFormatedOIB_1">
      <item>APATOVEC, društvo s ograničenom odgovornošću za usluge i trgovinu, OIB 91552626936</item>
    </derivirana_varijabla>
  </DomainObject.Predmet.ProtuStrankaListNazivFormatedOIB>
  <DomainObject.Predmet.OstaliListFormated>
    <izvorni_sadrzaj>
      <item>E-oglasna ploča</item>
      <item>Sudski registar, Trgovački sud u Varaždinu</item>
      <item>Drago Topolko punomoćnik sudionika u postupku APATOVEC, društvo s ograničenom odgovornošću za usluge i trgovinu</item>
    </izvorni_sadrzaj>
    <derivirana_varijabla naziv="DomainObject.Predmet.OstaliListFormated_1">
      <item>E-oglasna ploča</item>
      <item>Sudski registar, Trgovački sud u Varaždinu</item>
      <item>Drago Topolko punomoćnik sudionika u postupku APATOVEC, društvo s ograničenom odgovornošću za usluge i trgovinu</item>
    </derivirana_varijabla>
  </DomainObject.Predmet.OstaliListFormated>
  <DomainObject.Predmet.OstaliListFormatedOIB>
    <izvorni_sadrzaj>
      <item>E-oglasna ploča</item>
      <item>Sudski registar, Trgovački sud u Varaždinu</item>
      <item>Drago Topolko, OIB 77449475654 punomoćnik sudionika u postupku APATOVEC, društvo s ograničenom odgovornošću za usluge i trgovinu</item>
    </izvorni_sadrzaj>
    <derivirana_varijabla naziv="DomainObject.Predmet.OstaliListFormatedOIB_1">
      <item>E-oglasna ploča</item>
      <item>Sudski registar, Trgovački sud u Varaždinu</item>
      <item>Drago Topolko, OIB 77449475654 punomoćnik sudionika u postupku APATOVEC, društvo s ograničenom odgovornošću za usluge i trgovinu</item>
    </derivirana_varijabla>
  </DomainObject.Predmet.OstaliListFormatedOIB>
  <DomainObject.Predmet.OstaliListFormatedWithAdress>
    <izvorni_sadrzaj>
      <item>E-oglasna ploča</item>
      <item>Sudski registar, Trgovački sud u Varaždinu</item>
      <item>Drago Topolko, Brežanci 21, 48260 Apatovec punomoćnik sudionika u postupku APATOVEC, društvo s ograničenom odgovornošću za usluge i trgovinu</item>
    </izvorni_sadrzaj>
    <derivirana_varijabla naziv="DomainObject.Predmet.OstaliListFormatedWithAdress_1">
      <item>E-oglasna ploča</item>
      <item>Sudski registar, Trgovački sud u Varaždinu</item>
      <item>Drago Topolko, Brežanci 21, 48260 Apatovec punomoćnik sudionika u postupku APATOVEC, društvo s ograničenom odgovornošću za usluge i trgovinu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Drago Topolko, OIB 77449475654, Brežanci 21, 48260 Apatovec punomoćnik sudionika u postupku APATOVEC, društvo s ograničenom odgovornošću za usluge i trgovinu</item>
    </izvorni_sadrzaj>
    <derivirana_varijabla naziv="DomainObject.Predmet.OstaliListFormatedWithAdressOIB_1">
      <item>E-oglasna ploča</item>
      <item>Sudski registar, Trgovački sud u Varaždinu</item>
      <item>Drago Topolko, OIB 77449475654, Brežanci 21, 48260 Apatovec punomoćnik sudionika u postupku APATOVEC, društvo s ograničenom odgovornošću za usluge i trgovinu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Drago Topolko</item>
    </izvorni_sadrzaj>
    <derivirana_varijabla naziv="DomainObject.Predmet.OstaliListNazivFormated_1">
      <item>E-oglasna ploča</item>
      <item>Sudski registar, Trgovački sud u Varaždinu</item>
      <item>Drago Topolko</item>
    </derivirana_varijabla>
  </DomainObject.Predmet.OstaliListNazivFormated>
  <DomainObject.Predmet.OstaliListNazivFormatedOIB>
    <izvorni_sadrzaj>
      <item>E-oglasna ploča</item>
      <item>Sudski registar, Trgovački sud u Varaždinu</item>
      <item>Drago Topolko, OIB 77449475654</item>
    </izvorni_sadrzaj>
    <derivirana_varijabla naziv="DomainObject.Predmet.OstaliListNazivFormatedOIB_1">
      <item>E-oglasna ploča</item>
      <item>Sudski registar, Trgovački sud u Varaždinu</item>
      <item>Drago Topolko, OIB 77449475654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APATOVEC, društvo s ograničenom odgovornošću za usluge i trgovinu</izvorni_sadrzaj>
    <derivirana_varijabla naziv="DomainObject.Predmet.ProtustrankaIDrugi_1">APATOVEC,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APATOVEC, društvo s ograničenom odgovornošću za usluge i trgovinu, OIB 91552626936, Brežanci 3, 48260 Apatovec</izvorni_sadrzaj>
    <derivirana_varijabla naziv="DomainObject.Predmet.ProtustrankaIDrugiAdressOIB_1">APATOVEC, društvo s ograničenom odgovornošću za usluge i trgovinu, OIB 91552626936, Brežanci 3, 48260 Apatovec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APATOVEC, društvo s ograničenom odgovornošću za usluge i trgovinu</item>
      <item>E-oglasna ploča</item>
      <item>Sudski registar, Trgovački sud u Varaždinu</item>
      <item>Drago Topolko</item>
    </izvorni_sadrzaj>
    <derivirana_varijabla naziv="DomainObject.Predmet.SudioniciListNaziv_1">
      <item>Financijska agencija</item>
      <item>APATOVEC, društvo s ograničenom odgovornošću za usluge i trgovinu</item>
      <item>E-oglasna ploča</item>
      <item>Sudski registar, Trgovački sud u Varaždinu</item>
      <item>Drago Topolko</item>
    </derivirana_varijabla>
  </DomainObject.Predmet.SudioniciListNaziv>
  <DomainObject.Predmet.SudioniciListAdressOIB>
    <izvorni_sadrzaj>
      <item>Financijska agencija, OIB 85821130368, A. Cesarca 2,42000 Varaždin</item>
      <item>APATOVEC, društvo s ograničenom odgovornošću za usluge i trgovinu, OIB 91552626936, Brežanci 3,48260 Apatovec</item>
      <item>E-oglasna ploča</item>
      <item>Sudski registar, Trgovački sud u Varaždinu</item>
      <item>Drago Topolko, OIB 77449475654, Brežanci 21,48260 Apatovec</item>
    </izvorni_sadrzaj>
    <derivirana_varijabla naziv="DomainObject.Predmet.SudioniciListAdressOIB_1">
      <item>Financijska agencija, OIB 85821130368, A. Cesarca 2,42000 Varaždin</item>
      <item>APATOVEC, društvo s ograničenom odgovornošću za usluge i trgovinu, OIB 91552626936, Brežanci 3,48260 Apatovec</item>
      <item>E-oglasna ploča</item>
      <item>Sudski registar, Trgovački sud u Varaždinu</item>
      <item>Drago Topolko, OIB 77449475654, Brežanci 21,48260 Apatovec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91552626936</item>
      <item>, OIB null</item>
      <item>, OIB null</item>
      <item>, OIB 77449475654</item>
    </izvorni_sadrzaj>
    <derivirana_varijabla naziv="DomainObject.Predmet.SudioniciListNazivOIB_1">
      <item>, OIB 85821130368</item>
      <item>, OIB 91552626936</item>
      <item>, OIB null</item>
      <item>, OIB null</item>
      <item>, OIB 77449475654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2823</properties:Characters>
  <properties:Lines>83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2016-01-27T09:39:00Z</dcterms:created>
  <dc:creator>Ljubica Makovec</dc:creator>
  <cp:lastModifiedBy>Maja Marčec</cp:lastModifiedBy>
  <cp:lastPrinted>2016-01-27T11:42:00Z</cp:lastPrinted>
  <dcterms:modified xmlns:xsi="http://www.w3.org/2001/XMLSchema-instance" xsi:type="dcterms:W3CDTF">2016-01-27T11:49:00Z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