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d3ba" w14:paraId="354d3b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642A9">
        <w:rPr>
          <w:lang w:val="hr-HR"/>
        </w:rPr>
        <w:t>130</w:t>
      </w:r>
      <w:r w:rsidRPr="000664E3">
        <w:rPr>
          <w:lang w:val="hr-HR"/>
        </w:rPr>
        <w:t>/201</w:t>
      </w:r>
      <w:r w:rsidR="001642A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1642A9">
        <w:rPr>
          <w:lang w:val="hr-HR"/>
        </w:rPr>
        <w:t>POLJOPRIVREDNA ZADRUGA ALLEGRA za proizvodnju i usluge, Lozan</w:t>
      </w:r>
      <w:r w:rsidR="000D3702">
        <w:rPr>
          <w:lang w:val="hr-HR"/>
        </w:rPr>
        <w:t xml:space="preserve"> (Općina Špišić Bukovica)</w:t>
      </w:r>
      <w:r w:rsidR="001642A9">
        <w:rPr>
          <w:lang w:val="hr-HR"/>
        </w:rPr>
        <w:t>, Ive Marinkovića 131</w:t>
      </w:r>
      <w:r w:rsidR="003A3B01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1642A9">
        <w:rPr>
          <w:lang w:val="hr-HR"/>
        </w:rPr>
        <w:t>010070353</w:t>
      </w:r>
      <w:r w:rsidR="003734FC">
        <w:rPr>
          <w:lang w:val="hr-HR"/>
        </w:rPr>
        <w:t xml:space="preserve">, OIB: </w:t>
      </w:r>
      <w:r w:rsidR="001642A9">
        <w:rPr>
          <w:lang w:val="hr-HR"/>
        </w:rPr>
        <w:t>90650729943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1642A9">
        <w:rPr>
          <w:lang w:val="hr-HR"/>
        </w:rPr>
        <w:t>130</w:t>
      </w:r>
      <w:r w:rsidRPr="000664E3">
        <w:rPr>
          <w:lang w:val="hr-HR"/>
        </w:rPr>
        <w:t>/201</w:t>
      </w:r>
      <w:r w:rsidR="001642A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642A9">
        <w:rPr>
          <w:lang w:val="hr-HR"/>
        </w:rPr>
        <w:t>292.476,34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642A9">
        <w:rPr>
          <w:lang w:val="hr-HR"/>
        </w:rPr>
        <w:t>Marijan Pokupić iz Lozana, Ive Marinkovića 131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A3B01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3A3B0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3A3B01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1F3" w:rsidR="000E11F3">
      <w:r>
        <w:separator/>
      </w:r>
    </w:p>
  </w:endnote>
  <w:endnote w:id="0" w:type="continuationSeparator">
    <w:p w:rsidRDefault="000E11F3" w:rsidR="000E1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1F3" w:rsidR="000E11F3">
      <w:r>
        <w:separator/>
      </w:r>
    </w:p>
  </w:footnote>
  <w:footnote w:id="0" w:type="continuationSeparator">
    <w:p w:rsidRDefault="000E11F3" w:rsidR="000E1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D3702"/>
    <w:rsid w:val="000E11F3"/>
    <w:rsid w:val="000E7F8E"/>
    <w:rsid w:val="000F33D9"/>
    <w:rsid w:val="001035FC"/>
    <w:rsid w:val="00104AD6"/>
    <w:rsid w:val="001642A9"/>
    <w:rsid w:val="00173939"/>
    <w:rsid w:val="001822D4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A3B01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3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3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St-130/2016-2</izvorni_sadrzaj>
    <derivirana_varijabla naziv="DomainObject.Oznaka_1">St-130/2016-2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ALLEGRA za proizvodnju i usluge, Lozan zastupanog po punomoćniku Marijan Pokupić</izvorni_sadrzaj>
    <derivirana_varijabla naziv="DomainObject.Predmet.ProtustrankaFormated_1">  POLJOPRIVREDNA ZADRUGA  ALLEGRA za proizvodnju i usluge, Lozan zastupanog po punomoćniku Marijan Pokupić</derivirana_varijabla>
  </DomainObject.Predmet.ProtustrankaFormated>
  <DomainObject.Predmet.ProtustrankaFormatedOIB>
    <izvorni_sadrzaj>  POLJOPRIVREDNA ZADRUGA  ALLEGRA za proizvodnju i usluge, Lozan, OIB 90650729943 zastupanog po punomoćniku Marijan Pokupić</izvorni_sadrzaj>
    <derivirana_varijabla naziv="DomainObject.Predmet.ProtustrankaFormatedOIB_1">  POLJOPRIVREDNA ZADRUGA  ALLEGRA za proizvodnju i usluge, Lozan, OIB 90650729943 zastupanog po punomoćniku Marijan Pokupić</derivirana_varijabla>
  </DomainObject.Predmet.ProtustrankaFormatedOIB>
  <DomainObject.Predmet.ProtustrankaFormatedWithAdress>
    <izvorni_sadrzaj> POLJOPRIVREDNA ZADRUGA  ALLEGRA za proizvodnju i usluge, Lozan, Ive Marinkovića 131, 33404 Lozan zastupanog po punomoćniku Marijan Pokupić</izvorni_sadrzaj>
    <derivirana_varijabla naziv="DomainObject.Predmet.ProtustrankaFormatedWithAdress_1"> POLJOPRIVREDNA ZADRUGA  ALLEGRA za proizvodnju i usluge, Lozan, Ive Marinkovića 131, 33404 Lozan zastupanog po punomoćniku Marijan Pokupić</derivirana_varijabla>
  </DomainObject.Predmet.ProtustrankaFormatedWithAdress>
  <DomainObject.Predmet.ProtustrankaFormatedWithAdressOIB>
    <izvorni_sadrzaj> POLJOPRIVREDNA ZADRUGA  ALLEGRA za proizvodnju i usluge, Lozan, OIB 90650729943, Ive Marinkovića 131, 33404 Lozan zastupanog po punomoćniku Marijan Pokupić</izvorni_sadrzaj>
    <derivirana_varijabla naziv="DomainObject.Predmet.ProtustrankaFormatedWithAdressOIB_1"> POLJOPRIVREDNA ZADRUGA  ALLEGRA za proizvodnju i usluge, Lozan, OIB 90650729943, Ive Marinkovića 131, 33404 Lozan zastupanog po punomoćniku Marijan Pokupić</derivirana_varijabla>
  </DomainObject.Predmet.ProtustrankaFormatedWithAdressOIB>
  <DomainObject.Predmet.ProtustrankaWithAdress>
    <izvorni_sadrzaj>POLJOPRIVREDNA ZADRUGA  ALLEGRA za proizvodnju i usluge, Lozan Ive Marinkovića 131, 33404 Lozan</izvorni_sadrzaj>
    <derivirana_varijabla naziv="DomainObject.Predmet.ProtustrankaWithAdress_1">POLJOPRIVREDNA ZADRUGA  ALLEGRA za proizvodnju i usluge, Lozan Ive Marinkovića 131, 33404 Lozan</derivirana_varijabla>
  </DomainObject.Predmet.ProtustrankaWithAdress>
  <DomainObject.Predmet.ProtustrankaWithAdressOIB>
    <izvorni_sadrzaj>POLJOPRIVREDNA ZADRUGA  ALLEGRA za proizvodnju i usluge, Lozan, OIB 90650729943, Ive Marinkovića 131, 33404 Lozan</izvorni_sadrzaj>
    <derivirana_varijabla naziv="DomainObject.Predmet.ProtustrankaWithAdressOIB_1">POLJOPRIVREDNA ZADRUGA  ALLEGRA za proizvodnju i usluge, Lozan, OIB 90650729943, Ive Marinkovića 131, 33404 Lozan</derivirana_varijabla>
  </DomainObject.Predmet.ProtustrankaWithAdressOIB>
  <DomainObject.Predmet.ProtustrankaNazivFormated>
    <izvorni_sadrzaj>POLJOPRIVREDNA ZADRUGA  ALLEGRA za proizvodnju i usluge, Lozan</izvorni_sadrzaj>
    <derivirana_varijabla naziv="DomainObject.Predmet.ProtustrankaNazivFormated_1">POLJOPRIVREDNA ZADRUGA  ALLEGRA za proizvodnju i usluge, Lozan</derivirana_varijabla>
  </DomainObject.Predmet.ProtustrankaNazivFormated>
  <DomainObject.Predmet.ProtustrankaNazivFormatedOIB>
    <izvorni_sadrzaj>POLJOPRIVREDNA ZADRUGA  ALLEGRA za proizvodnju i usluge, Lozan, OIB 90650729943</izvorni_sadrzaj>
    <derivirana_varijabla naziv="DomainObject.Predmet.ProtustrankaNazivFormatedOIB_1">POLJOPRIVREDNA ZADRUGA  ALLEGRA za proizvodnju i usluge, Lozan, OIB 90650729943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 ALLEGRA za proizvodnju i usluge, Lozan zastupanog po punomoćniku Marijan Pokupić</item>
    </izvorni_sadrzaj>
    <derivirana_varijabla naziv="DomainObject.Predmet.ProtuStrankaListFormated_1">
      <item>POLJOPRIVREDNA ZADRUGA  ALLEGRA za proizvodnju i usluge, Lozan zastupanog po punomoćniku Marijan Pokupić</item>
    </derivirana_varijabla>
  </DomainObject.Predmet.ProtuStrankaListFormated>
  <DomainObject.Predmet.ProtuStrankaListFormatedOIB>
    <izvorni_sadrzaj>
      <item>POLJOPRIVREDNA ZADRUGA  ALLEGRA za proizvodnju i usluge, Lozan, OIB 90650729943 zastupanog po punomoćniku Marijan Pokupić</item>
    </izvorni_sadrzaj>
    <derivirana_varijabla naziv="DomainObject.Predmet.ProtuStrankaListFormatedOIB_1">
      <item>POLJOPRIVREDNA ZADRUGA  ALLEGRA za proizvodnju i usluge, Lozan, OIB 90650729943 zastupanog po punomoćniku Marijan Pokupić</item>
    </derivirana_varijabla>
  </DomainObject.Predmet.ProtuStrankaListFormatedOIB>
  <DomainObject.Predmet.ProtuStrankaListFormatedWithAdress>
    <izvorni_sadrzaj>
      <item>POLJOPRIVREDNA ZADRUGA  ALLEGRA za proizvodnju i usluge, Lozan, Ive Marinkovića 131, 33404 Lozan zastupanog po punomoćniku Marijan Pokupić</item>
    </izvorni_sadrzaj>
    <derivirana_varijabla naziv="DomainObject.Predmet.ProtuStrankaListFormatedWithAdress_1">
      <item>POLJOPRIVREDNA ZADRUGA  ALLEGRA za proizvodnju i usluge, Lozan, Ive Marinkovića 131, 33404 Lozan zastupanog po punomoćniku Marijan Pokupić</item>
    </derivirana_varijabla>
  </DomainObject.Predmet.ProtuStrankaListFormatedWithAdress>
  <DomainObject.Predmet.ProtuStrankaListFormatedWithAdressOIB>
    <izvorni_sadrzaj>
      <item>POLJOPRIVREDNA ZADRUGA  ALLEGRA za proizvodnju i usluge, Lozan, OIB 90650729943, Ive Marinkovića 131, 33404 Lozan zastupanog po punomoćniku Marijan Pokupić</item>
    </izvorni_sadrzaj>
    <derivirana_varijabla naziv="DomainObject.Predmet.ProtuStrankaListFormatedWithAdressOIB_1">
      <item>POLJOPRIVREDNA ZADRUGA  ALLEGRA za proizvodnju i usluge, Lozan, OIB 90650729943, Ive Marinkovića 131, 33404 Lozan zastupanog po punomoćniku Marijan Pokupić</item>
    </derivirana_varijabla>
  </DomainObject.Predmet.ProtuStrankaListFormatedWithAdressOIB>
  <DomainObject.Predmet.ProtuStrankaListNazivFormated>
    <izvorni_sadrzaj>
      <item>POLJOPRIVREDNA ZADRUGA  ALLEGRA za proizvodnju i usluge, Lozan</item>
    </izvorni_sadrzaj>
    <derivirana_varijabla naziv="DomainObject.Predmet.ProtuStrankaListNazivFormated_1">
      <item>POLJOPRIVREDNA ZADRUGA  ALLEGRA za proizvodnju i usluge, Lozan</item>
    </derivirana_varijabla>
  </DomainObject.Predmet.ProtuStrankaListNazivFormated>
  <DomainObject.Predmet.ProtuStrankaListNazivFormatedOIB>
    <izvorni_sadrzaj>
      <item>POLJOPRIVREDNA ZADRUGA  ALLEGRA za proizvodnju i usluge, Lozan, OIB 90650729943</item>
    </izvorni_sadrzaj>
    <derivirana_varijabla naziv="DomainObject.Predmet.ProtuStrankaListNazivFormatedOIB_1">
      <item>POLJOPRIVREDNA ZADRUGA  ALLEGRA za proizvodnju i usluge, Lozan, OIB 90650729943</item>
    </derivirana_varijabla>
  </DomainObject.Predmet.ProtuStrankaListNazivFormatedOIB>
  <DomainObject.Predmet.OstaliListFormated>
    <izvorni_sadrzaj>
      <item>Marijan Pokupić punomoćnik sudionika u postupku POLJOPRIVREDNA ZADRUGA  ALLEGRA za proizvodnju i usluge, Lozan</item>
    </izvorni_sadrzaj>
    <derivirana_varijabla naziv="DomainObject.Predmet.OstaliListFormated_1">
      <item>Marijan Pokupić punomoćnik sudionika u postupku POLJOPRIVREDNA ZADRUGA  ALLEGRA za proizvodnju i usluge, Lozan</item>
    </derivirana_varijabla>
  </DomainObject.Predmet.OstaliListFormated>
  <DomainObject.Predmet.OstaliListFormatedOIB>
    <izvorni_sadrzaj>
      <item>Marijan Pokupić punomoćnik sudionika u postupku POLJOPRIVREDNA ZADRUGA  ALLEGRA za proizvodnju i usluge, Lozan</item>
    </izvorni_sadrzaj>
    <derivirana_varijabla naziv="DomainObject.Predmet.OstaliListFormatedOIB_1">
      <item>Marijan Pokupić punomoćnik sudionika u postupku POLJOPRIVREDNA ZADRUGA  ALLEGRA za proizvodnju i usluge, Lozan</item>
    </derivirana_varijabla>
  </DomainObject.Predmet.OstaliListFormatedOIB>
  <DomainObject.Predmet.OstaliListFormatedWithAdress>
    <izvorni_sadrzaj>
      <item>Marijan Pokupić, Ive Marinkovića 131, 33404 Lozan punomoćnik sudionika u postupku POLJOPRIVREDNA ZADRUGA  ALLEGRA za proizvodnju i usluge, Lozan</item>
    </izvorni_sadrzaj>
    <derivirana_varijabla naziv="DomainObject.Predmet.OstaliListFormatedWithAdress_1">
      <item>Marijan Pokupić, Ive Marinkovića 131, 33404 Lozan punomoćnik sudionika u postupku POLJOPRIVREDNA ZADRUGA  ALLEGRA za proizvodnju i usluge, Lozan</item>
    </derivirana_varijabla>
  </DomainObject.Predmet.OstaliListFormatedWithAdress>
  <DomainObject.Predmet.OstaliListFormatedWithAdressOIB>
    <izvorni_sadrzaj>
      <item>Marijan Pokupić, Ive Marinkovića 131, 33404 Lozan punomoćnik sudionika u postupku POLJOPRIVREDNA ZADRUGA  ALLEGRA za proizvodnju i usluge, Lozan</item>
    </izvorni_sadrzaj>
    <derivirana_varijabla naziv="DomainObject.Predmet.OstaliListFormatedWithAdressOIB_1">
      <item>Marijan Pokupić, Ive Marinkovića 131, 33404 Lozan punomoćnik sudionika u postupku POLJOPRIVREDNA ZADRUGA  ALLEGRA za proizvodnju i usluge, Lozan</item>
    </derivirana_varijabla>
  </DomainObject.Predmet.OstaliListFormatedWithAdressOIB>
  <DomainObject.Predmet.OstaliListNazivFormated>
    <izvorni_sadrzaj>
      <item>Marijan Pokupić</item>
    </izvorni_sadrzaj>
    <derivirana_varijabla naziv="DomainObject.Predmet.OstaliListNazivFormated_1">
      <item>Marijan Pokupić</item>
    </derivirana_varijabla>
  </DomainObject.Predmet.OstaliListNazivFormated>
  <DomainObject.Predmet.OstaliListNazivFormatedOIB>
    <izvorni_sadrzaj>
      <item>Marijan Pokupić</item>
    </izvorni_sadrzaj>
    <derivirana_varijabla naziv="DomainObject.Predmet.OstaliListNazivFormatedOIB_1">
      <item>Marijan Pokupić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St-130/2016-2</izvorni_sadrzaj>
    <derivirana_varijabla naziv="DomainObject.PoslovniBrojDokumenta_1">St-130/2016-2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 ALLEGRA za proizvodnju i usluge, Lozan</izvorni_sadrzaj>
    <derivirana_varijabla naziv="DomainObject.Predmet.ProtustrankaIDrugi_1">POLJOPRIVREDNA ZADRUGA  ALLEGRA za proizvodnju i usluge, Lozan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 ALLEGRA za proizvodnju i usluge, Lozan, OIB 90650729943, Ive Marinkovića 131, 33404 Lozan</izvorni_sadrzaj>
    <derivirana_varijabla naziv="DomainObject.Predmet.ProtustrankaIDrugiAdressOIB_1">POLJOPRIVREDNA ZADRUGA  ALLEGRA za proizvodnju i usluge, Lozan, OIB 90650729943, Ive Marinkovića 131, 33404 Lozan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 ALLEGRA za proizvodnju i usluge, Lozan</item>
      <item>Marijan Pokupić</item>
    </izvorni_sadrzaj>
    <derivirana_varijabla naziv="DomainObject.Predmet.SudioniciListNaziv_1">
      <item>FINA, RC ZAGREB, Podružnica Bjelovar</item>
      <item>POLJOPRIVREDNA ZADRUGA  ALLEGRA za proizvodnju i usluge, Lozan</item>
      <item>Marijan Pokupić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 ALLEGRA za proizvodnju i usluge, Lozan, OIB 90650729943, Ive Marinkovića 131,33404 Lozan</item>
      <item>Marijan Pokupić, Ive Marinkovića 131,33404 Lozan</item>
    </izvorni_sadrzaj>
    <derivirana_varijabla naziv="DomainObject.Predmet.SudioniciListAdressOIB_1">
      <item>FINA, RC ZAGREB, Podružnica Bjelovar, OIB 85821130368, F. Supila 4,43000 Bjelovar</item>
      <item>POLJOPRIVREDNA ZADRUGA  ALLEGRA za proizvodnju i usluge, Lozan, OIB 90650729943, Ive Marinkovića 131,33404 Lozan</item>
      <item>Marijan Pokupić, Ive Marinkovića 131,33404 Lozan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90650729943</item>
      <item>, OIB null</item>
    </izvorni_sadrzaj>
    <derivirana_varijabla naziv="DomainObject.Predmet.SudioniciListNazivOIB_1">
      <item>, OIB 85821130368</item>
      <item>, OIB 90650729943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1700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2016-03-07T08:43:00Z</dcterms:created>
  <dc:creator>553y7k3</dc:creator>
  <cp:lastModifiedBy>Željka Vitez</cp:lastModifiedBy>
  <cp:lastPrinted>2016-03-07T08:42:00Z</cp:lastPrinted>
  <dcterms:modified xmlns:xsi="http://www.w3.org/2001/XMLSchema-instance" xsi:type="dcterms:W3CDTF">2016-03-07T10:42:00Z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