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04ff4" w14:paraId="6804ff4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8B794D">
        <w:rPr>
          <w:b/>
        </w:rPr>
        <w:t>539</w:t>
      </w:r>
      <w:r w:rsidR="00E83C4F" w:rsidRPr="00F10726">
        <w:rPr>
          <w:b/>
        </w:rPr>
        <w:t>/201</w:t>
      </w:r>
      <w:r w:rsidR="00E10A93">
        <w:rPr>
          <w:b/>
        </w:rPr>
        <w:t>7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8B794D">
        <w:rPr>
          <w:lang w:val="hr-HR"/>
        </w:rPr>
        <w:t xml:space="preserve"> </w:t>
      </w:r>
      <w:r w:rsidR="008B794D" w:rsidRPr="008B794D">
        <w:rPr>
          <w:lang w:val="hr-HR"/>
        </w:rPr>
        <w:t>COR HOSPITUM, usluge smještaja i zdravstveni turizam, d.o.o.</w:t>
      </w:r>
      <w:r w:rsidR="008B794D">
        <w:rPr>
          <w:lang w:val="hr-HR"/>
        </w:rPr>
        <w:t xml:space="preserve"> OIB: </w:t>
      </w:r>
      <w:r w:rsidR="008B794D" w:rsidRPr="008B794D">
        <w:rPr>
          <w:lang w:val="hr-HR"/>
        </w:rPr>
        <w:t>30402344774</w:t>
      </w:r>
      <w:r w:rsidR="00E54060">
        <w:rPr>
          <w:lang w:val="hr-HR"/>
        </w:rPr>
        <w:t>,</w:t>
      </w:r>
      <w:r w:rsidR="008B794D">
        <w:rPr>
          <w:lang w:val="hr-HR"/>
        </w:rPr>
        <w:t xml:space="preserve"> Ive Vojnovića 4, Supetar, </w:t>
      </w:r>
      <w:r w:rsidR="00E54060">
        <w:rPr>
          <w:lang w:val="hr-HR"/>
        </w:rPr>
        <w:t xml:space="preserve"> </w:t>
      </w:r>
      <w:r w:rsidR="00486FD7">
        <w:rPr>
          <w:lang w:val="hr-HR"/>
        </w:rPr>
        <w:t>d</w:t>
      </w:r>
      <w:r w:rsidR="001C66B2">
        <w:rPr>
          <w:lang w:val="hr-HR"/>
        </w:rPr>
        <w:t>ana</w:t>
      </w:r>
      <w:r w:rsidR="00B003E0">
        <w:rPr>
          <w:lang w:val="hr-HR"/>
        </w:rPr>
        <w:t xml:space="preserve"> </w:t>
      </w:r>
      <w:r w:rsidR="008B794D">
        <w:rPr>
          <w:lang w:val="hr-HR"/>
        </w:rPr>
        <w:t>0</w:t>
      </w:r>
      <w:r w:rsidR="009636D7">
        <w:rPr>
          <w:lang w:val="hr-HR"/>
        </w:rPr>
        <w:t>3</w:t>
      </w:r>
      <w:r w:rsidR="00B37D02">
        <w:rPr>
          <w:lang w:val="hr-HR"/>
        </w:rPr>
        <w:t>.</w:t>
      </w:r>
      <w:r w:rsidR="008B794D">
        <w:rPr>
          <w:lang w:val="hr-HR"/>
        </w:rPr>
        <w:t>svibnja</w:t>
      </w:r>
      <w:r w:rsidR="00B37D02">
        <w:rPr>
          <w:lang w:val="hr-HR"/>
        </w:rPr>
        <w:t xml:space="preserve"> 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42</w:t>
      </w:r>
      <w:r w:rsidR="00C91C38">
        <w:rPr>
          <w:lang w:val="hr-HR"/>
        </w:rPr>
        <w:t>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8B794D" w:rsidRPr="008B794D">
        <w:rPr>
          <w:lang w:val="hr-HR"/>
        </w:rPr>
        <w:t xml:space="preserve"> COR HOSPITUM, usluge smještaja i zdravstveni turizam, d.o.o.</w:t>
      </w:r>
      <w:r w:rsidR="008B794D">
        <w:rPr>
          <w:lang w:val="hr-HR"/>
        </w:rPr>
        <w:t xml:space="preserve"> OIB: </w:t>
      </w:r>
      <w:r w:rsidR="008B794D" w:rsidRPr="008B794D">
        <w:rPr>
          <w:lang w:val="hr-HR"/>
        </w:rPr>
        <w:t>30402344774</w:t>
      </w:r>
      <w:r w:rsidR="008B794D">
        <w:rPr>
          <w:lang w:val="hr-HR"/>
        </w:rPr>
        <w:t>, Ive Vojnovića 4, Supetar</w:t>
      </w:r>
      <w:r w:rsidR="00E54060">
        <w:rPr>
          <w:lang w:val="hr-HR"/>
        </w:rPr>
        <w:t xml:space="preserve">, </w:t>
      </w:r>
      <w:r w:rsidR="00A27957">
        <w:rPr>
          <w:lang w:val="hr-HR"/>
        </w:rPr>
        <w:t xml:space="preserve">dana </w:t>
      </w:r>
      <w:r w:rsidR="000167BD">
        <w:rPr>
          <w:lang w:val="hr-HR"/>
        </w:rPr>
        <w:t>2</w:t>
      </w:r>
      <w:r w:rsidR="008B794D">
        <w:rPr>
          <w:lang w:val="hr-HR"/>
        </w:rPr>
        <w:t>1</w:t>
      </w:r>
      <w:r w:rsidR="00E10A93">
        <w:rPr>
          <w:lang w:val="hr-HR"/>
        </w:rPr>
        <w:t>.0</w:t>
      </w:r>
      <w:r w:rsidR="008B794D">
        <w:rPr>
          <w:lang w:val="hr-HR"/>
        </w:rPr>
        <w:t>4</w:t>
      </w:r>
      <w:r w:rsidR="00E6744B">
        <w:rPr>
          <w:lang w:val="hr-HR"/>
        </w:rPr>
        <w:t>.</w:t>
      </w:r>
      <w:r w:rsidR="00C91C38">
        <w:rPr>
          <w:lang w:val="hr-HR"/>
        </w:rPr>
        <w:t>201</w:t>
      </w:r>
      <w:r w:rsidR="00E10A93">
        <w:rPr>
          <w:lang w:val="hr-HR"/>
        </w:rPr>
        <w:t>7</w:t>
      </w:r>
      <w:r w:rsidR="00C91C38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C91C38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>dana u ukupnom iznosu od</w:t>
      </w:r>
      <w:r w:rsidR="001A239C">
        <w:rPr>
          <w:rFonts w:eastAsia="Calibri"/>
        </w:rPr>
        <w:t xml:space="preserve"> </w:t>
      </w:r>
      <w:r w:rsidR="008B794D">
        <w:rPr>
          <w:rFonts w:eastAsia="Calibri"/>
        </w:rPr>
        <w:t>6.455,00</w:t>
      </w:r>
      <w:r w:rsidR="00250C6D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8B794D">
        <w:rPr>
          <w:lang w:val="hr-HR"/>
        </w:rPr>
        <w:t>03.svibnja</w:t>
      </w:r>
      <w:r w:rsidR="00E271D2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5E28B5">
        <w:rPr>
          <w:lang w:val="hr-HR"/>
        </w:rPr>
        <w:t>7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70762"/>
    <w:rsid w:val="00683FE4"/>
    <w:rsid w:val="006C0688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235D1"/>
    <w:rsid w:val="00843FE7"/>
    <w:rsid w:val="00862592"/>
    <w:rsid w:val="00864CFD"/>
    <w:rsid w:val="00866E32"/>
    <w:rsid w:val="00873849"/>
    <w:rsid w:val="00882E61"/>
    <w:rsid w:val="008A6587"/>
    <w:rsid w:val="008B0B5D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A3F36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D0C"/>
    <w:rsid w:val="00A86108"/>
    <w:rsid w:val="00A87C49"/>
    <w:rsid w:val="00AA0E96"/>
    <w:rsid w:val="00AB6E49"/>
    <w:rsid w:val="00AC09D9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C01476"/>
    <w:rsid w:val="00C20D62"/>
    <w:rsid w:val="00C35D96"/>
    <w:rsid w:val="00C36CDE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E0B4D"/>
    <w:rsid w:val="00CE1395"/>
    <w:rsid w:val="00CE139C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73B"/>
    <w:rsid w:val="00E01A84"/>
    <w:rsid w:val="00E03E3D"/>
    <w:rsid w:val="00E10A93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F37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6FAC"/>
    <w:rsid w:val="00F60766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6F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6F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6F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6F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6F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6F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6F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6F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6F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6F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St-539/2017</izvorni_sadrzaj>
    <derivirana_varijabla naziv="DomainObject.Predmet.OznakaBroj_1">St-539/2017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COR HOSPITUM, usluge smještaja i zdravstveni turizam, d.o.o.</izvorni_sadrzaj>
    <derivirana_varijabla naziv="DomainObject.Predmet.ProtustrankaFormated_1">  COR HOSPITUM, usluge smještaja i zdravstveni turizam, d.o.o.</derivirana_varijabla>
  </DomainObject.Predmet.ProtustrankaFormated>
  <DomainObject.Predmet.ProtustrankaFormatedOIB>
    <izvorni_sadrzaj>  COR HOSPITUM, usluge smještaja i zdravstveni turizam, d.o.o., OIB 30402344774</izvorni_sadrzaj>
    <derivirana_varijabla naziv="DomainObject.Predmet.ProtustrankaFormatedOIB_1">  COR HOSPITUM, usluge smještaja i zdravstveni turizam, d.o.o., OIB 30402344774</derivirana_varijabla>
  </DomainObject.Predmet.ProtustrankaFormatedOIB>
  <DomainObject.Predmet.ProtustrankaFormatedWithAdress>
    <izvorni_sadrzaj> COR HOSPITUM, usluge smještaja i zdravstveni turizam, d.o.o., Ive Vojnovića 14, 21400 Supetar</izvorni_sadrzaj>
    <derivirana_varijabla naziv="DomainObject.Predmet.ProtustrankaFormatedWithAdress_1"> COR HOSPITUM, usluge smještaja i zdravstveni turizam, d.o.o., Ive Vojnovića 14, 21400 Supetar</derivirana_varijabla>
  </DomainObject.Predmet.ProtustrankaFormatedWithAdress>
  <DomainObject.Predmet.ProtustrankaFormatedWithAdressOIB>
    <izvorni_sadrzaj> COR HOSPITUM, usluge smještaja i zdravstveni turizam, d.o.o., OIB 30402344774, Ive Vojnovića 14, 21400 Supetar</izvorni_sadrzaj>
    <derivirana_varijabla naziv="DomainObject.Predmet.ProtustrankaFormatedWithAdressOIB_1"> COR HOSPITUM, usluge smještaja i zdravstveni turizam, d.o.o., OIB 30402344774, Ive Vojnovića 14, 21400 Supetar</derivirana_varijabla>
  </DomainObject.Predmet.ProtustrankaFormatedWithAdressOIB>
  <DomainObject.Predmet.ProtustrankaWithAdress>
    <izvorni_sadrzaj>COR HOSPITUM, usluge smještaja i zdravstveni turizam, d.o.o. Ive Vojnovića 14, 21400 Supetar</izvorni_sadrzaj>
    <derivirana_varijabla naziv="DomainObject.Predmet.ProtustrankaWithAdress_1">COR HOSPITUM, usluge smještaja i zdravstveni turizam, d.o.o. Ive Vojnovića 14, 21400 Supetar</derivirana_varijabla>
  </DomainObject.Predmet.ProtustrankaWithAdress>
  <DomainObject.Predmet.ProtustrankaWithAdressOIB>
    <izvorni_sadrzaj>COR HOSPITUM, usluge smještaja i zdravstveni turizam, d.o.o., OIB 30402344774, Ive Vojnovića 14, 21400 Supetar</izvorni_sadrzaj>
    <derivirana_varijabla naziv="DomainObject.Predmet.ProtustrankaWithAdressOIB_1">COR HOSPITUM, usluge smještaja i zdravstveni turizam, d.o.o., OIB 30402344774, Ive Vojnovića 14, 21400 Supetar</derivirana_varijabla>
  </DomainObject.Predmet.ProtustrankaWithAdressOIB>
  <DomainObject.Predmet.ProtustrankaNazivFormated>
    <izvorni_sadrzaj>COR HOSPITUM, usluge smještaja i zdravstveni turizam, d.o.o.</izvorni_sadrzaj>
    <derivirana_varijabla naziv="DomainObject.Predmet.ProtustrankaNazivFormated_1">COR HOSPITUM, usluge smještaja i zdravstveni turizam, d.o.o.</derivirana_varijabla>
  </DomainObject.Predmet.ProtustrankaNazivFormated>
  <DomainObject.Predmet.ProtustrankaNazivFormatedOIB>
    <izvorni_sadrzaj>COR HOSPITUM, usluge smještaja i zdravstveni turizam, d.o.o., OIB 30402344774</izvorni_sadrzaj>
    <derivirana_varijabla naziv="DomainObject.Predmet.ProtustrankaNazivFormatedOIB_1">COR HOSPITUM, usluge smještaja i zdravstveni turizam, d.o.o., OIB 30402344774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6455.00</izvorni_sadrzaj>
    <derivirana_varijabla naziv="DomainObject.Predmet.TrenutnaVrijednost_1">6455.00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COR HOSPITUM, usluge smještaja i zdravstveni turizam, d.o.o.</item>
    </izvorni_sadrzaj>
    <derivirana_varijabla naziv="DomainObject.Predmet.ProtuStrankaListFormated_1">
      <item>COR HOSPITUM, usluge smještaja i zdravstveni turizam, d.o.o.</item>
    </derivirana_varijabla>
  </DomainObject.Predmet.ProtuStrankaListFormated>
  <DomainObject.Predmet.ProtuStrankaListFormatedOIB>
    <izvorni_sadrzaj>
      <item>COR HOSPITUM, usluge smještaja i zdravstveni turizam, d.o.o., OIB 30402344774</item>
    </izvorni_sadrzaj>
    <derivirana_varijabla naziv="DomainObject.Predmet.ProtuStrankaListFormatedOIB_1">
      <item>COR HOSPITUM, usluge smještaja i zdravstveni turizam, d.o.o., OIB 30402344774</item>
    </derivirana_varijabla>
  </DomainObject.Predmet.ProtuStrankaListFormatedOIB>
  <DomainObject.Predmet.ProtuStrankaListFormatedWithAdress>
    <izvorni_sadrzaj>
      <item>COR HOSPITUM, usluge smještaja i zdravstveni turizam, d.o.o., Ive Vojnovića 14, 21400 Supetar</item>
    </izvorni_sadrzaj>
    <derivirana_varijabla naziv="DomainObject.Predmet.ProtuStrankaListFormatedWithAdress_1">
      <item>COR HOSPITUM, usluge smještaja i zdravstveni turizam, d.o.o., Ive Vojnovića 14, 21400 Supetar</item>
    </derivirana_varijabla>
  </DomainObject.Predmet.ProtuStrankaListFormatedWithAdress>
  <DomainObject.Predmet.ProtuStrankaListFormatedWithAdressOIB>
    <izvorni_sadrzaj>
      <item>COR HOSPITUM, usluge smještaja i zdravstveni turizam, d.o.o., OIB 30402344774, Ive Vojnovića 14, 21400 Supetar</item>
    </izvorni_sadrzaj>
    <derivirana_varijabla naziv="DomainObject.Predmet.ProtuStrankaListFormatedWithAdressOIB_1">
      <item>COR HOSPITUM, usluge smještaja i zdravstveni turizam, d.o.o., OIB 30402344774, Ive Vojnovića 14, 21400 Supetar</item>
    </derivirana_varijabla>
  </DomainObject.Predmet.ProtuStrankaListFormatedWithAdressOIB>
  <DomainObject.Predmet.ProtuStrankaListNazivFormated>
    <izvorni_sadrzaj>
      <item>COR HOSPITUM, usluge smještaja i zdravstveni turizam, d.o.o.</item>
    </izvorni_sadrzaj>
    <derivirana_varijabla naziv="DomainObject.Predmet.ProtuStrankaListNazivFormated_1">
      <item>COR HOSPITUM, usluge smještaja i zdravstveni turizam, d.o.o.</item>
    </derivirana_varijabla>
  </DomainObject.Predmet.ProtuStrankaListNazivFormated>
  <DomainObject.Predmet.ProtuStrankaListNazivFormatedOIB>
    <izvorni_sadrzaj>
      <item>COR HOSPITUM, usluge smještaja i zdravstveni turizam, d.o.o., OIB 30402344774</item>
    </izvorni_sadrzaj>
    <derivirana_varijabla naziv="DomainObject.Predmet.ProtuStrankaListNazivFormatedOIB_1">
      <item>COR HOSPITUM, usluge smještaja i zdravstveni turizam, d.o.o., OIB 30402344774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COR HOSPITUM, usluge smještaja i zdravstveni turizam, d.o.o.</izvorni_sadrzaj>
    <derivirana_varijabla naziv="DomainObject.Predmet.ProtustrankaIDrugi_1">COR HOSPITUM, usluge smještaja i zdravstveni turizam,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COR HOSPITUM, usluge smještaja i zdravstveni turizam, d.o.o., OIB 30402344774, Ive Vojnovića 14, 21400 Supetar</izvorni_sadrzaj>
    <derivirana_varijabla naziv="DomainObject.Predmet.ProtustrankaIDrugiAdressOIB_1">COR HOSPITUM, usluge smještaja i zdravstveni turizam, d.o.o., OIB 30402344774, Ive Vojnovića 14,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COR HOSPITUM, usluge smještaja i zdravstveni turizam, d.o.o.</item>
      <item>FINANCIJSKA AGENCIJA, RC SPLIT</item>
    </izvorni_sadrzaj>
    <derivirana_varijabla naziv="DomainObject.Predmet.SudioniciListNaziv_1">
      <item>COR HOSPITUM, usluge smještaja i zdravstveni turizam, d.o.o.</item>
      <item>FINANCIJSKA AGENCIJA, RC SPLIT</item>
    </derivirana_varijabla>
  </DomainObject.Predmet.SudioniciListNaziv>
  <DomainObject.Predmet.SudioniciListAdressOIB>
    <izvorni_sadrzaj>
      <item>COR HOSPITUM, usluge smještaja i zdravstveni turizam, d.o.o., OIB 30402344774, Ive Vojnovića 14,21400 Supetar</item>
      <item>FINANCIJSKA AGENCIJA, RC SPLIT, OIB 85821130368, Mažuranićevo šetalište 24 b,21000 Split</item>
    </izvorni_sadrzaj>
    <derivirana_varijabla naziv="DomainObject.Predmet.SudioniciListAdressOIB_1">
      <item>COR HOSPITUM, usluge smještaja i zdravstveni turizam, d.o.o., OIB 30402344774, Ive Vojnovića 14,21400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30402344774</item>
      <item>, OIB 85821130368</item>
    </izvorni_sadrzaj>
    <derivirana_varijabla naziv="DomainObject.Predmet.SudioniciListNazivOIB_1">
      <item>, OIB 30402344774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6B4F20-6030-4ED4-9235-8B33426AE1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350</properties:Words>
  <properties:Characters>1918</properties:Characters>
  <properties:Lines>49</properties:Lines>
  <properties:Paragraphs>16</properties:Paragraphs>
  <properties:TotalTime>667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>/</vt:lpstr>
      <vt:lpstr/>
      <vt:lpstr>REPUBLIKA HRVATSKA</vt:lpstr>
      <vt:lpstr>        </vt:lpstr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2017-05-03T07:34:00Z</cp:lastPrinted>
  <dcterms:modified xmlns:xsi="http://www.w3.org/2001/XMLSchema-instance" xsi:type="dcterms:W3CDTF">2017-05-03T07:34:00Z</dcterms:modified>
  <cp:revision>238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