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e051" w14:paraId="299e05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751FC">
        <w:t>507</w:t>
      </w:r>
      <w:r w:rsidR="005863D0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751FC">
        <w:t>VIVA PROJEKT-ZG j.d.o.o., Zagreb, Barutanski jarak 24, OIB: 27950145818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620C2E" w:rsidP="002C4416" w:rsidR="00620C2E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620C2E" w:rsidP="00060133" w:rsidR="00620C2E">
      <w:pPr>
        <w:jc w:val="center"/>
      </w:pP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751FC">
        <w:t>VIVA PROJEKT-ZG j.d.o.o., Zagreb, Barutanski jarak 24, OIB: 27950145818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863D0">
        <w:t>2</w:t>
      </w:r>
      <w:r w:rsidR="00D32B6B">
        <w:t>1</w:t>
      </w:r>
      <w:r w:rsidR="005863D0">
        <w:t>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E751FC">
        <w:t>10,20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32B6B">
        <w:t>Edita Đurkin, Osijek, Donjodravska obala 16, OIB: 65118926772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E751FC">
        <w:t>VIVA PROJEKT-ZG j.d.o.o., Zagreb, Barutanski jarak 24, OIB: 27950145818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5863D0">
        <w:rPr>
          <w:rFonts w:eastAsia="Calibri"/>
          <w:lang w:eastAsia="en-US"/>
        </w:rPr>
        <w:t>2</w:t>
      </w:r>
      <w:r w:rsidR="00D32B6B">
        <w:rPr>
          <w:rFonts w:eastAsia="Calibri"/>
          <w:lang w:eastAsia="en-US"/>
        </w:rPr>
        <w:t>1</w:t>
      </w:r>
      <w:r w:rsidR="005863D0">
        <w:rPr>
          <w:rFonts w:eastAsia="Calibri"/>
          <w:lang w:eastAsia="en-US"/>
        </w:rPr>
        <w:t>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751FC">
        <w:t>VIVA PROJEKT-ZG j.d.o.o., Zagreb, Barutanski jarak 24, OIB: 27950145818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B0604A">
      <w:pPr>
        <w:ind w:firstLine="708"/>
        <w:jc w:val="both"/>
      </w:pPr>
      <w:r w:rsidRPr="00B26DB0">
        <w:t xml:space="preserve">Financijska agencija je podnijela </w:t>
      </w:r>
      <w:r w:rsidR="00D32B6B">
        <w:t>prijedlog za otvaranje</w:t>
      </w:r>
      <w:r w:rsidR="00F6264F">
        <w:t xml:space="preserve"> stečajnog postupka </w:t>
      </w:r>
      <w:r w:rsidRPr="00B26DB0">
        <w:t xml:space="preserve">nad dužnikom </w:t>
      </w:r>
      <w:r w:rsidR="00E751FC">
        <w:t>VIVA PROJEKT-ZG j.d.o.o., Zagreb, Barutanski jarak 24, OIB: 27950145818</w:t>
      </w:r>
      <w:r w:rsidR="00305723" w:rsidRPr="00305723">
        <w:t>,</w:t>
      </w:r>
      <w:r w:rsidR="00631A90">
        <w:t xml:space="preserve"> dana </w:t>
      </w:r>
      <w:r w:rsidR="00D32B6B">
        <w:t>1</w:t>
      </w:r>
      <w:r w:rsidR="00E751FC">
        <w:t>9</w:t>
      </w:r>
      <w:r w:rsidR="00D32B6B">
        <w:t xml:space="preserve">. veljače 2018. </w:t>
      </w:r>
      <w:r w:rsidR="005863D0">
        <w:t xml:space="preserve"> </w:t>
      </w:r>
    </w:p>
    <w:p w:rsidRDefault="00E751FC" w:rsidP="00B0604A" w:rsidR="00E751FC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E751FC">
        <w:t>507</w:t>
      </w:r>
      <w:r w:rsidR="005863D0">
        <w:t>/18</w:t>
      </w:r>
      <w:r>
        <w:t xml:space="preserve"> od </w:t>
      </w:r>
      <w:r w:rsidR="00D32B6B">
        <w:t>23. travnja</w:t>
      </w:r>
      <w:r w:rsidR="005863D0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D32B6B" w:rsidP="00282E1E" w:rsidR="00D32B6B">
      <w:pPr>
        <w:ind w:firstLine="708"/>
        <w:jc w:val="both"/>
      </w:pPr>
    </w:p>
    <w:p w:rsidRDefault="00D32B6B" w:rsidP="00282E1E" w:rsidR="00D32B6B">
      <w:pPr>
        <w:ind w:firstLine="708"/>
        <w:jc w:val="both"/>
      </w:pPr>
      <w:r>
        <w:t>Iz podneska FINA-e od 2. svibnja 2018. proizlazi da dužnik na dan 1</w:t>
      </w:r>
      <w:r w:rsidR="00E751FC">
        <w:t>4</w:t>
      </w:r>
      <w:r>
        <w:t xml:space="preserve">. veljače 2018. ima neizvršene osnove za plaćanje u neprekinutom razdoblju od 120 dana u ukupnom iznosu od </w:t>
      </w:r>
      <w:r w:rsidR="00E751FC">
        <w:t>21.466,38 kn (list 10</w:t>
      </w:r>
      <w:r>
        <w:t xml:space="preserve"> spisa). </w:t>
      </w:r>
    </w:p>
    <w:p w:rsidRDefault="00E751FC" w:rsidP="00282E1E" w:rsidR="00E751FC">
      <w:pPr>
        <w:ind w:firstLine="708"/>
        <w:jc w:val="both"/>
      </w:pPr>
    </w:p>
    <w:p w:rsidRDefault="00E751FC" w:rsidP="00E751FC" w:rsidR="00E751FC">
      <w:pPr>
        <w:ind w:firstLine="708"/>
        <w:jc w:val="both"/>
      </w:pPr>
      <w:r>
        <w:t>Iz sustava e-Blokade proizlazi da je ukupan nenaplaćeni iznos obveza na dan 21. rujna 2018. po svim neizvršenim osnovama za plaćanje na računu dužnika 55.984,24 kn, a početak blokade računa traje od 18. listopada 2017.</w:t>
      </w:r>
    </w:p>
    <w:p w:rsidRDefault="00E751FC" w:rsidP="00346FC3" w:rsidR="00E751F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751FC">
        <w:t>17</w:t>
      </w:r>
      <w:r>
        <w:t xml:space="preserve"> spisa).</w:t>
      </w:r>
    </w:p>
    <w:p w:rsidRDefault="00D16C13" w:rsidP="00040BD4" w:rsidR="00D16C13">
      <w:pPr>
        <w:ind w:firstLine="708"/>
        <w:jc w:val="both"/>
      </w:pPr>
    </w:p>
    <w:p w:rsidRDefault="00D16C13" w:rsidP="00D16C13" w:rsidR="00D16C13">
      <w:pPr>
        <w:ind w:firstLine="708"/>
        <w:jc w:val="both"/>
      </w:pPr>
      <w:r>
        <w:t xml:space="preserve">Iz podneska Porezne uprave, Područni ured Zagreb od </w:t>
      </w:r>
      <w:r w:rsidR="00E751FC">
        <w:t>12</w:t>
      </w:r>
      <w:r>
        <w:t xml:space="preserve">. lipnja 2018. proizlazi da </w:t>
      </w:r>
      <w:r w:rsidR="00E751FC">
        <w:t xml:space="preserve">nisu utvrdili da dužnik posjeduje pokretnu odnosno nepokretnu imovinu </w:t>
      </w:r>
      <w:r>
        <w:t>(list 1</w:t>
      </w:r>
      <w:r w:rsidR="00E751FC">
        <w:t>8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D16C13">
        <w:t xml:space="preserve">Centra za vozila Hrvatske od 18. lipnja </w:t>
      </w:r>
      <w:r w:rsidR="00410A23">
        <w:t>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E751FC">
        <w:t>19</w:t>
      </w:r>
      <w:r>
        <w:t xml:space="preserve"> spisa).</w:t>
      </w:r>
    </w:p>
    <w:p w:rsidRDefault="005863D0" w:rsidP="00040BD4" w:rsidR="005863D0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E751FC">
        <w:t>VIVA PROJEKT-ZG j.d.o.o., Zagreb, Barutanski jarak 24, OIB: 27950145818</w:t>
      </w:r>
      <w:r w:rsidR="005863D0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E751FC">
        <w:t>507</w:t>
      </w:r>
      <w:r w:rsidR="00620C2E">
        <w:t xml:space="preserve">/18 od </w:t>
      </w:r>
      <w:r w:rsidR="00E751FC">
        <w:t>1. kolovoza</w:t>
      </w:r>
      <w:r w:rsidR="00620C2E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D16C13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751FC">
        <w:t>1. kolovoza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0C2E" w:rsidP="00D21534" w:rsidR="00620C2E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620C2E">
        <w:t>2</w:t>
      </w:r>
      <w:r w:rsidR="00D32B6B">
        <w:t>1</w:t>
      </w:r>
      <w:r w:rsidR="00620C2E">
        <w:t>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93D" w:rsidR="009A593D">
      <w:r>
        <w:separator/>
      </w:r>
    </w:p>
  </w:endnote>
  <w:endnote w:id="0" w:type="continuationSeparator">
    <w:p w:rsidRDefault="009A593D" w:rsidR="009A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93D" w:rsidR="009A593D">
      <w:r>
        <w:separator/>
      </w:r>
    </w:p>
  </w:footnote>
  <w:footnote w:id="0" w:type="continuationSeparator">
    <w:p w:rsidRDefault="009A593D" w:rsidR="009A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8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751FC">
      <w:t>507</w:t>
    </w:r>
    <w:r w:rsidR="005863D0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7133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63D0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0C2E"/>
    <w:rsid w:val="00631A90"/>
    <w:rsid w:val="006420C7"/>
    <w:rsid w:val="0065178D"/>
    <w:rsid w:val="00662CB6"/>
    <w:rsid w:val="00664A86"/>
    <w:rsid w:val="006861EF"/>
    <w:rsid w:val="00697CBB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A593D"/>
    <w:rsid w:val="009B2375"/>
    <w:rsid w:val="009C324E"/>
    <w:rsid w:val="009D31DF"/>
    <w:rsid w:val="009D6858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16C13"/>
    <w:rsid w:val="00D21534"/>
    <w:rsid w:val="00D31098"/>
    <w:rsid w:val="00D32B6B"/>
    <w:rsid w:val="00D50090"/>
    <w:rsid w:val="00D5399D"/>
    <w:rsid w:val="00D862E2"/>
    <w:rsid w:val="00D90AF2"/>
    <w:rsid w:val="00DE04E4"/>
    <w:rsid w:val="00DE6E22"/>
    <w:rsid w:val="00E00DA7"/>
    <w:rsid w:val="00E216A3"/>
    <w:rsid w:val="00E53F97"/>
    <w:rsid w:val="00E57778"/>
    <w:rsid w:val="00E6510E"/>
    <w:rsid w:val="00E751FC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St-507/2018</izvorni_sadrzaj>
    <derivirana_varijabla naziv="DomainObject.Predmet.OznakaBroj_1">St-507/2018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PROJEKT-ZG j.d.o.o. zastupanog po punomoćniku Anamarija Vrdoljak</izvorni_sadrzaj>
    <derivirana_varijabla naziv="DomainObject.Predmet.ProtustrankaFormated_1">  VIVA PROJEKT-ZG j.d.o.o. zastupanog po punomoćniku Anamarija Vrdoljak</derivirana_varijabla>
  </DomainObject.Predmet.ProtustrankaFormated>
  <DomainObject.Predmet.ProtustrankaFormatedOIB>
    <izvorni_sadrzaj>  VIVA PROJEKT-ZG j.d.o.o., OIB 27950145818 zastupanog po punomoćniku Anamarija Vrdoljak</izvorni_sadrzaj>
    <derivirana_varijabla naziv="DomainObject.Predmet.ProtustrankaFormatedOIB_1">  VIVA PROJEKT-ZG j.d.o.o., OIB 27950145818 zastupanog po punomoćniku Anamarija Vrdoljak</derivirana_varijabla>
  </DomainObject.Predmet.ProtustrankaFormatedOIB>
  <DomainObject.Predmet.ProtustrankaFormatedWithAdress>
    <izvorni_sadrzaj> VIVA PROJEKT-ZG j.d.o.o., Barutanski jarak 24, 10000 Zagreb zastupanog po punomoćniku Anamarija Vrdoljak</izvorni_sadrzaj>
    <derivirana_varijabla naziv="DomainObject.Predmet.ProtustrankaFormatedWithAdress_1"> VIVA PROJEKT-ZG j.d.o.o., Barutanski jarak 24, 10000 Zagreb zastupanog po punomoćniku Anamarija Vrdoljak</derivirana_varijabla>
  </DomainObject.Predmet.ProtustrankaFormatedWithAdress>
  <DomainObject.Predmet.ProtustrankaFormatedWithAdressOIB>
    <izvorni_sadrzaj> VIVA PROJEKT-ZG j.d.o.o., OIB 27950145818, Barutanski jarak 24, 10000 Zagreb zastupanog po punomoćniku Anamarija Vrdoljak</izvorni_sadrzaj>
    <derivirana_varijabla naziv="DomainObject.Predmet.ProtustrankaFormatedWithAdressOIB_1"> VIVA PROJEKT-ZG j.d.o.o., OIB 27950145818, Barutanski jarak 24, 10000 Zagreb zastupanog po punomoćniku Anamarija Vrdoljak</derivirana_varijabla>
  </DomainObject.Predmet.ProtustrankaFormatedWithAdressOIB>
  <DomainObject.Predmet.ProtustrankaWithAdress>
    <izvorni_sadrzaj>VIVA PROJEKT-ZG j.d.o.o. Barutanski jarak 24, 10000 Zagreb</izvorni_sadrzaj>
    <derivirana_varijabla naziv="DomainObject.Predmet.ProtustrankaWithAdress_1">VIVA PROJEKT-ZG j.d.o.o. Barutanski jarak 24, 10000 Zagreb</derivirana_varijabla>
  </DomainObject.Predmet.ProtustrankaWithAdress>
  <DomainObject.Predmet.ProtustrankaWithAdressOIB>
    <izvorni_sadrzaj>VIVA PROJEKT-ZG j.d.o.o., OIB 27950145818, Barutanski jarak 24, 10000 Zagreb</izvorni_sadrzaj>
    <derivirana_varijabla naziv="DomainObject.Predmet.ProtustrankaWithAdressOIB_1">VIVA PROJEKT-ZG j.d.o.o., OIB 27950145818, Barutanski jarak 24, 10000 Zagreb</derivirana_varijabla>
  </DomainObject.Predmet.ProtustrankaWithAdressOIB>
  <DomainObject.Predmet.ProtustrankaNazivFormated>
    <izvorni_sadrzaj>VIVA PROJEKT-ZG j.d.o.o.</izvorni_sadrzaj>
    <derivirana_varijabla naziv="DomainObject.Predmet.ProtustrankaNazivFormated_1">VIVA PROJEKT-ZG j.d.o.o.</derivirana_varijabla>
  </DomainObject.Predmet.ProtustrankaNazivFormated>
  <DomainObject.Predmet.ProtustrankaNazivFormatedOIB>
    <izvorni_sadrzaj>VIVA PROJEKT-ZG j.d.o.o., OIB 27950145818</izvorni_sadrzaj>
    <derivirana_varijabla naziv="DomainObject.Predmet.ProtustrankaNazivFormatedOIB_1">VIVA PROJEKT-ZG j.d.o.o., OIB 27950145818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PROJEKT-ZG j.d.o.o. zastupanog po punomoćniku Anamarija Vrdoljak</item>
    </izvorni_sadrzaj>
    <derivirana_varijabla naziv="DomainObject.Predmet.ProtuStrankaListFormated_1">
      <item>VIVA PROJEKT-ZG j.d.o.o. zastupanog po punomoćniku Anamarija Vrdoljak</item>
    </derivirana_varijabla>
  </DomainObject.Predmet.ProtuStrankaListFormated>
  <DomainObject.Predmet.ProtuStrankaListFormatedOIB>
    <izvorni_sadrzaj>
      <item>VIVA PROJEKT-ZG j.d.o.o., OIB 27950145818 zastupanog po punomoćniku Anamarija Vrdoljak</item>
    </izvorni_sadrzaj>
    <derivirana_varijabla naziv="DomainObject.Predmet.ProtuStrankaListFormatedOIB_1">
      <item>VIVA PROJEKT-ZG j.d.o.o., OIB 27950145818 zastupanog po punomoćniku Anamarija Vrdoljak</item>
    </derivirana_varijabla>
  </DomainObject.Predmet.ProtuStrankaListFormatedOIB>
  <DomainObject.Predmet.ProtuStrankaListFormatedWithAdress>
    <izvorni_sadrzaj>
      <item>VIVA PROJEKT-ZG j.d.o.o., Barutanski jarak 24, 10000 Zagreb zastupanog po punomoćniku Anamarija Vrdoljak</item>
    </izvorni_sadrzaj>
    <derivirana_varijabla naziv="DomainObject.Predmet.ProtuStrankaListFormatedWithAdress_1">
      <item>VIVA PROJEKT-ZG j.d.o.o., Barutanski jarak 24, 10000 Zagreb zastupanog po punomoćniku Anamarija Vrdoljak</item>
    </derivirana_varijabla>
  </DomainObject.Predmet.ProtuStrankaListFormatedWithAdress>
  <DomainObject.Predmet.ProtuStrankaListFormatedWithAdressOIB>
    <izvorni_sadrzaj>
      <item>VIVA PROJEKT-ZG j.d.o.o., OIB 27950145818, Barutanski jarak 24, 10000 Zagreb zastupanog po punomoćniku Anamarija Vrdoljak</item>
    </izvorni_sadrzaj>
    <derivirana_varijabla naziv="DomainObject.Predmet.ProtuStrankaListFormatedWithAdressOIB_1">
      <item>VIVA PROJEKT-ZG j.d.o.o., OIB 27950145818, Barutanski jarak 24, 10000 Zagreb zastupanog po punomoćniku Anamarija Vrdoljak</item>
    </derivirana_varijabla>
  </DomainObject.Predmet.ProtuStrankaListFormatedWithAdressOIB>
  <DomainObject.Predmet.ProtuStrankaListNazivFormated>
    <izvorni_sadrzaj>
      <item>VIVA PROJEKT-ZG j.d.o.o.</item>
    </izvorni_sadrzaj>
    <derivirana_varijabla naziv="DomainObject.Predmet.ProtuStrankaListNazivFormated_1">
      <item>VIVA PROJEKT-ZG j.d.o.o.</item>
    </derivirana_varijabla>
  </DomainObject.Predmet.ProtuStrankaListNazivFormated>
  <DomainObject.Predmet.ProtuStrankaListNazivFormatedOIB>
    <izvorni_sadrzaj>
      <item>VIVA PROJEKT-ZG j.d.o.o., OIB 27950145818</item>
    </izvorni_sadrzaj>
    <derivirana_varijabla naziv="DomainObject.Predmet.ProtuStrankaListNazivFormatedOIB_1">
      <item>VIVA PROJEKT-ZG j.d.o.o., OIB 27950145818</item>
    </derivirana_varijabla>
  </DomainObject.Predmet.ProtuStrankaListNazivFormatedOIB>
  <DomainObject.Predmet.OstaliListFormated>
    <izvorni_sadrzaj>
      <item>Anamarija Vrdoljak punomoćnica sudionika u postupku VIVA PROJEKT-ZG j.d.o.o.</item>
    </izvorni_sadrzaj>
    <derivirana_varijabla naziv="DomainObject.Predmet.OstaliListFormated_1">
      <item>Anamarija Vrdoljak punomoćnica sudionika u postupku VIVA PROJEKT-ZG j.d.o.o.</item>
    </derivirana_varijabla>
  </DomainObject.Predmet.OstaliListFormated>
  <DomainObject.Predmet.OstaliListFormatedOIB>
    <izvorni_sadrzaj>
      <item>Anamarija Vrdoljak, OIB 13364987078 punomoćnica sudionika u postupku VIVA PROJEKT-ZG j.d.o.o.</item>
    </izvorni_sadrzaj>
    <derivirana_varijabla naziv="DomainObject.Predmet.OstaliListFormatedOIB_1">
      <item>Anamarija Vrdoljak, OIB 13364987078 punomoćnica sudionika u postupku VIVA PROJEKT-ZG j.d.o.o.</item>
    </derivirana_varijabla>
  </DomainObject.Predmet.OstaliListFormatedOIB>
  <DomainObject.Predmet.OstaliListFormatedWithAdress>
    <izvorni_sadrzaj>
      <item>Anamarija Vrdoljak, Barutanski Jarak 24, 10000 Zagreb punomoćnica sudionika u postupku VIVA PROJEKT-ZG j.d.o.o.</item>
    </izvorni_sadrzaj>
    <derivirana_varijabla naziv="DomainObject.Predmet.OstaliListFormatedWithAdress_1">
      <item>Anamarija Vrdoljak, Barutanski Jarak 24, 10000 Zagreb punomoćnica sudionika u postupku VIVA PROJEKT-ZG j.d.o.o.</item>
    </derivirana_varijabla>
  </DomainObject.Predmet.OstaliListFormatedWithAdress>
  <DomainObject.Predmet.OstaliListFormatedWithAdressOIB>
    <izvorni_sadrzaj>
      <item>Anamarija Vrdoljak, OIB 13364987078, Barutanski Jarak 24, 10000 Zagreb punomoćnica sudionika u postupku VIVA PROJEKT-ZG j.d.o.o.</item>
    </izvorni_sadrzaj>
    <derivirana_varijabla naziv="DomainObject.Predmet.OstaliListFormatedWithAdressOIB_1">
      <item>Anamarija Vrdoljak, OIB 13364987078, Barutanski Jarak 24, 10000 Zagreb punomoćnica sudionika u postupku VIVA PROJEKT-ZG j.d.o.o.</item>
    </derivirana_varijabla>
  </DomainObject.Predmet.OstaliListFormatedWithAdressOIB>
  <DomainObject.Predmet.OstaliListNazivFormated>
    <izvorni_sadrzaj>
      <item>Anamarija Vrdoljak</item>
    </izvorni_sadrzaj>
    <derivirana_varijabla naziv="DomainObject.Predmet.OstaliListNazivFormated_1">
      <item>Anamarija Vrdoljak</item>
    </derivirana_varijabla>
  </DomainObject.Predmet.OstaliListNazivFormated>
  <DomainObject.Predmet.OstaliListNazivFormatedOIB>
    <izvorni_sadrzaj>
      <item>Anamarija Vrdoljak, OIB 13364987078</item>
    </izvorni_sadrzaj>
    <derivirana_varijabla naziv="DomainObject.Predmet.OstaliListNazivFormatedOIB_1">
      <item>Anamarija Vrdoljak, OIB 13364987078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PROJEKT-ZG j.d.o.o.</izvorni_sadrzaj>
    <derivirana_varijabla naziv="DomainObject.Predmet.ProtustrankaIDrugi_1">VIVA PROJEKT-ZG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PROJEKT-ZG j.d.o.o., OIB 27950145818, Barutanski jarak 24, 10000 Zagreb</izvorni_sadrzaj>
    <derivirana_varijabla naziv="DomainObject.Predmet.ProtustrankaIDrugiAdressOIB_1">VIVA PROJEKT-ZG j.d.o.o., OIB 27950145818, Barutanski jarak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PROJEKT-ZG j.d.o.o.</item>
      <item>Anamarija Vrdoljak</item>
    </izvorni_sadrzaj>
    <derivirana_varijabla naziv="DomainObject.Predmet.SudioniciListNaziv_1">
      <item>FINA Regionalni centar Zagreb</item>
      <item>VIVA PROJEKT-ZG j.d.o.o.</item>
      <item>Anamarija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izvorni_sadrzaj>
    <derivirana_varijabla naziv="DomainObject.Predmet.SudioniciListAdressOIB_1">
      <item>FINA Regionalni centar Zagreb, OIB 85821130368, Trg svibanjskih žrtava 1995. 1,10000 Zagreb</item>
      <item>VIVA PROJEKT-ZG j.d.o.o., OIB 27950145818, Barutanski jarak 24,10000 Zagreb</item>
      <item>Anamarija Vrdoljak, OIB 13364987078, Barutanski Jarak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27950145818</item>
      <item>, OIB 13364987078</item>
    </izvorni_sadrzaj>
    <derivirana_varijabla naziv="DomainObject.Predmet.SudioniciListNazivOIB_1">
      <item>, OIB 85821130368</item>
      <item>, OIB 27950145818</item>
      <item>, OIB 13364987078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641</properties:Words>
  <properties:Characters>3382</properties:Characters>
  <properties:Lines>104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2018-09-21T08:09:00Z</dcterms:created>
  <dc:creator>Korisnik</dc:creator>
  <cp:lastModifiedBy>Draženka Prpić</cp:lastModifiedBy>
  <cp:lastPrinted>2018-09-21T08:10:00Z</cp:lastPrinted>
  <dcterms:modified xmlns:xsi="http://www.w3.org/2001/XMLSchema-instance" xsi:type="dcterms:W3CDTF">2018-09-21T08:10:00Z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-VIVA PROJEKT-ZG-St-507-18.docx)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