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83be" w14:paraId="9c183be" w:rsidRDefault="008808D7" w:rsidP="00157031" w:rsidR="00157031">
      <w:pPr>
        <w:jc w:val="right"/>
        <w15:collapsed w:val="false"/>
      </w:pPr>
      <w:r>
        <w:t>6 St-73/10-</w:t>
      </w:r>
      <w:r w:rsidR="00CC47F8">
        <w:t>414</w:t>
      </w:r>
    </w:p>
    <w:p w:rsidRDefault="00157031" w:rsidP="00157031" w:rsidR="00157031"/>
    <w:p w:rsidRDefault="00157031" w:rsidP="00157031" w:rsidR="0015703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7031" w:rsidP="00157031" w:rsidR="00157031" w:rsidRPr="00D21A2C"/>
    <w:p w:rsidRDefault="00157031" w:rsidP="00157031" w:rsidR="001570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57031" w:rsidP="00157031" w:rsidR="00157031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57031" w:rsidP="00157031" w:rsidR="00157031"/>
    <w:p w:rsidRDefault="00157031" w:rsidP="00157031" w:rsidR="00157031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157031" w:rsidP="00157031" w:rsidR="00157031" w:rsidRPr="00DD62DF">
      <w:pPr>
        <w:jc w:val="center"/>
        <w:rPr>
          <w:bCs/>
        </w:rPr>
      </w:pPr>
    </w:p>
    <w:p w:rsidRDefault="00157031" w:rsidP="00157031" w:rsidR="00157031" w:rsidRPr="00DD62DF">
      <w:pPr>
        <w:jc w:val="center"/>
        <w:rPr>
          <w:bCs/>
        </w:rPr>
      </w:pPr>
      <w:r>
        <w:rPr>
          <w:bCs/>
        </w:rPr>
        <w:t>Z A K L J U Č A K</w:t>
      </w:r>
    </w:p>
    <w:p w:rsidRDefault="00157031" w:rsidP="00157031" w:rsidR="00157031" w:rsidRPr="00DD62DF">
      <w:pPr>
        <w:jc w:val="both"/>
      </w:pPr>
    </w:p>
    <w:p w:rsidRDefault="00157031" w:rsidP="00157031" w:rsidR="00157031">
      <w:pPr>
        <w:jc w:val="both"/>
      </w:pPr>
    </w:p>
    <w:p w:rsidRDefault="00157031" w:rsidP="00157031" w:rsidR="00157031">
      <w:pPr>
        <w:jc w:val="both"/>
      </w:pPr>
      <w:r>
        <w:tab/>
        <w:t>Trgovački sud u Osijeku, po stečajno</w:t>
      </w:r>
      <w:r w:rsidR="00502258">
        <w:t>j sutkinji</w:t>
      </w:r>
      <w:r>
        <w:t xml:space="preserve"> Nadi Roso, u stečajnom postupku  nad dužnikom </w:t>
      </w:r>
      <w:r w:rsidRPr="0016585B">
        <w:rPr>
          <w:b/>
        </w:rPr>
        <w:t>LIMEX &amp; PARTNER d.o.o. "u stečaju" za proizvodnju i trgovinu, Donji Miholjac, Vukovarska 77/a, MBS: 030101534, OIB: 65052620195</w:t>
      </w:r>
      <w:r>
        <w:rPr>
          <w:b/>
        </w:rPr>
        <w:t xml:space="preserve">, </w:t>
      </w:r>
      <w:r>
        <w:t xml:space="preserve">dana </w:t>
      </w:r>
      <w:r w:rsidR="00CC47F8">
        <w:t>31. listopada</w:t>
      </w:r>
      <w:r w:rsidR="008808D7">
        <w:t xml:space="preserve"> 2016. g.,</w:t>
      </w:r>
    </w:p>
    <w:p w:rsidRDefault="00163000" w:rsidP="00163000" w:rsidR="00163000">
      <w:pPr>
        <w:jc w:val="both"/>
      </w:pPr>
    </w:p>
    <w:p w:rsidRDefault="00163000" w:rsidP="00163000" w:rsidR="00163000"/>
    <w:p w:rsidRDefault="00163000" w:rsidP="00163000" w:rsidR="00163000">
      <w:pPr>
        <w:jc w:val="center"/>
      </w:pPr>
      <w:r>
        <w:t>z a k l j u č i o   j e</w:t>
      </w:r>
    </w:p>
    <w:p w:rsidRDefault="00163000" w:rsidP="00163000" w:rsidR="00163000">
      <w:pPr>
        <w:jc w:val="center"/>
      </w:pPr>
    </w:p>
    <w:p w:rsidRDefault="00163000" w:rsidP="00163000" w:rsidR="00163000">
      <w:pPr>
        <w:jc w:val="center"/>
      </w:pPr>
    </w:p>
    <w:p w:rsidRDefault="00163000" w:rsidP="00163000" w:rsidR="00163000">
      <w:pPr>
        <w:ind w:firstLine="708"/>
        <w:jc w:val="both"/>
      </w:pPr>
      <w:r>
        <w:t>I</w:t>
      </w:r>
      <w:r>
        <w:tab/>
        <w:t xml:space="preserve"> Određuje se </w:t>
      </w:r>
      <w:r w:rsidR="00502258">
        <w:t xml:space="preserve">dvadesetdruga </w:t>
      </w:r>
      <w:r>
        <w:t xml:space="preserve">prodaja, u stečajnom postupku, nekretnina stečajnog dužnika LIMEX &amp; PARTNER d.o.o. u stečaju Donji Miholjac, uz odgovarajuću primjenu pravila o ovrsi na nekretninama i to: </w:t>
      </w:r>
    </w:p>
    <w:p w:rsidRDefault="00163000" w:rsidP="00163000" w:rsidR="00163000"/>
    <w:p w:rsidRDefault="00163000" w:rsidP="00163000" w:rsidR="00163000"/>
    <w:p w:rsidRDefault="00163000" w:rsidP="00163000" w:rsidR="00163000">
      <w:r>
        <w:t xml:space="preserve">1) - </w:t>
      </w:r>
      <w:r>
        <w:tab/>
        <w:t>upisanih u zk.ul.br. 3261 k.o. Donji Miholjac,</w:t>
      </w:r>
    </w:p>
    <w:p w:rsidRDefault="00163000" w:rsidP="00163000" w:rsidR="00163000">
      <w:r>
        <w:t>k.č.br. 294/1 šest kuća, sedam zgrada, dvor i or</w:t>
      </w:r>
      <w:r w:rsidR="00851A07">
        <w:t>anica u ul. Majur pov. 33569 m2,</w:t>
      </w:r>
      <w:r>
        <w:t xml:space="preserve"> </w:t>
      </w:r>
    </w:p>
    <w:p w:rsidRDefault="00F33AC4" w:rsidP="00163000" w:rsidR="00F33AC4">
      <w:proofErr w:type="spellStart"/>
      <w:r>
        <w:t>kč</w:t>
      </w:r>
      <w:proofErr w:type="spellEnd"/>
      <w:r>
        <w:t>. br. 294/3 trafostanica u Vukovarskoj 11 m2,</w:t>
      </w:r>
    </w:p>
    <w:p w:rsidRDefault="00163000" w:rsidP="00163000" w:rsidR="00163000">
      <w:r>
        <w:t>k.č.br. 299 zgrada, dvor, oranica Majur pov. 25839 m2,</w:t>
      </w:r>
      <w:r w:rsidR="00851A07">
        <w:t xml:space="preserve"> </w:t>
      </w:r>
    </w:p>
    <w:p w:rsidRDefault="00163000" w:rsidP="00163000" w:rsidR="00502258">
      <w:r>
        <w:t>k.č.br. 30</w:t>
      </w:r>
      <w:r w:rsidR="00851A07">
        <w:t>0 kuća, dvor Majur pov. 1380 m2</w:t>
      </w:r>
      <w:r w:rsidR="00502258">
        <w:t>,</w:t>
      </w:r>
      <w:r w:rsidR="00F33AC4">
        <w:t xml:space="preserve"> </w:t>
      </w:r>
    </w:p>
    <w:p w:rsidRDefault="00163000" w:rsidP="00163000" w:rsidR="00163000">
      <w:r>
        <w:t>k.</w:t>
      </w:r>
      <w:r w:rsidR="00851A07">
        <w:t xml:space="preserve">č.br. 301 put Majur pov. 299 m2, </w:t>
      </w:r>
    </w:p>
    <w:p w:rsidRDefault="00163000" w:rsidP="00163000" w:rsidR="00163000">
      <w:r>
        <w:t xml:space="preserve">k.č.br. </w:t>
      </w:r>
      <w:r w:rsidR="003A15A2">
        <w:t xml:space="preserve">302 oranica Majur pov. 16862 m2 </w:t>
      </w:r>
    </w:p>
    <w:p w:rsidRDefault="00163000" w:rsidP="00163000" w:rsidR="00163000">
      <w:r>
        <w:t xml:space="preserve">(sve </w:t>
      </w:r>
      <w:proofErr w:type="spellStart"/>
      <w:r>
        <w:t>pripis</w:t>
      </w:r>
      <w:proofErr w:type="spellEnd"/>
      <w:r>
        <w:t xml:space="preserve"> iz uloška 3185)</w:t>
      </w:r>
    </w:p>
    <w:p w:rsidRDefault="00502258" w:rsidP="00163000" w:rsidR="00502258" w:rsidRPr="00502258">
      <w:pPr>
        <w:rPr>
          <w:b/>
        </w:rPr>
      </w:pPr>
      <w:r>
        <w:t xml:space="preserve">početna cijena: </w:t>
      </w:r>
      <w:r w:rsidRPr="00502258">
        <w:rPr>
          <w:b/>
        </w:rPr>
        <w:t>502.044,61 kn</w:t>
      </w:r>
    </w:p>
    <w:p w:rsidRDefault="00163000" w:rsidP="00163000" w:rsidR="00163000">
      <w:pPr>
        <w:jc w:val="both"/>
      </w:pPr>
      <w:r>
        <w:t>gdje je stečajni dužnik vlasnik u 1/</w:t>
      </w:r>
      <w:proofErr w:type="spellStart"/>
      <w:r>
        <w:t>1</w:t>
      </w:r>
      <w:proofErr w:type="spellEnd"/>
      <w:r>
        <w:t xml:space="preserve"> dijela,  na temelju rješenja Općinskog suda u D. Miholjcu br. </w:t>
      </w:r>
      <w:proofErr w:type="spellStart"/>
      <w:r>
        <w:t>Ovr</w:t>
      </w:r>
      <w:proofErr w:type="spellEnd"/>
      <w:r>
        <w:t>-237/07-2 od 13.9.2007. godine uknjiženo pravo zaloga (hipoteka) za korist RH Ministarstvo financija, Porezna uprava i gdje pos</w:t>
      </w:r>
      <w:r w:rsidR="003A15A2">
        <w:t>toje nastavne zabilježbe.</w:t>
      </w:r>
    </w:p>
    <w:p w:rsidRDefault="00163000" w:rsidP="00163000" w:rsidR="00163000"/>
    <w:p w:rsidRDefault="00163000" w:rsidP="00F33AC4" w:rsidR="00163000">
      <w:pPr>
        <w:jc w:val="both"/>
      </w:pPr>
      <w:r>
        <w:t xml:space="preserve">Nekretnina pod </w:t>
      </w:r>
      <w:r w:rsidR="00C57C4E">
        <w:t>1</w:t>
      </w:r>
      <w:r>
        <w:t xml:space="preserve">) </w:t>
      </w:r>
      <w:r w:rsidR="00C57C4E">
        <w:t xml:space="preserve">prodavat će se </w:t>
      </w:r>
      <w:r>
        <w:t xml:space="preserve">usmenom javnom dražbom koja će se održati </w:t>
      </w:r>
      <w:r w:rsidR="00CC47F8">
        <w:rPr>
          <w:b/>
        </w:rPr>
        <w:t>15. prosinca</w:t>
      </w:r>
      <w:r w:rsidR="00502258">
        <w:rPr>
          <w:b/>
        </w:rPr>
        <w:t xml:space="preserve"> </w:t>
      </w:r>
      <w:r w:rsidR="008808D7">
        <w:rPr>
          <w:b/>
        </w:rPr>
        <w:t>2016. g.</w:t>
      </w:r>
      <w:r w:rsidR="00086199">
        <w:rPr>
          <w:b/>
        </w:rPr>
        <w:t xml:space="preserve"> u </w:t>
      </w:r>
      <w:r w:rsidR="00502258">
        <w:rPr>
          <w:b/>
        </w:rPr>
        <w:t>1</w:t>
      </w:r>
      <w:r w:rsidR="00D3636D">
        <w:rPr>
          <w:b/>
        </w:rPr>
        <w:t>1,00</w:t>
      </w:r>
      <w:r w:rsidR="00086199">
        <w:rPr>
          <w:b/>
        </w:rPr>
        <w:t xml:space="preserve"> </w:t>
      </w:r>
      <w:r w:rsidRPr="00163000">
        <w:rPr>
          <w:b/>
        </w:rPr>
        <w:t>sati,</w:t>
      </w:r>
      <w:r>
        <w:t xml:space="preserve"> u prostorijama Trgovačkog suda u Osijeku, Zagrebačka 2, soba br. </w:t>
      </w:r>
      <w:r w:rsidR="000609D0">
        <w:t>40</w:t>
      </w:r>
      <w:r>
        <w:t>/II.</w:t>
      </w:r>
    </w:p>
    <w:p w:rsidRDefault="00163000" w:rsidP="00163000" w:rsidR="00163000">
      <w:pPr>
        <w:jc w:val="both"/>
      </w:pPr>
      <w:r>
        <w:t xml:space="preserve">II – Zaključak o prodaji objavit će se na </w:t>
      </w:r>
      <w:r w:rsidR="00902548">
        <w:t>e-</w:t>
      </w:r>
      <w:r>
        <w:t>oglasnoj ploči</w:t>
      </w:r>
      <w:r w:rsidR="00902548">
        <w:t xml:space="preserve"> suda</w:t>
      </w:r>
      <w:r>
        <w:t xml:space="preserve"> i sredstvima javnog priopćenja putem dnevnog glasila.</w:t>
      </w:r>
    </w:p>
    <w:p w:rsidRDefault="00163000" w:rsidP="00163000" w:rsidR="00163000"/>
    <w:p w:rsidRDefault="00163000" w:rsidP="00163000" w:rsidR="00163000">
      <w:r>
        <w:t>Uvjeti prodaje:</w:t>
      </w:r>
    </w:p>
    <w:p w:rsidRDefault="00163000" w:rsidP="00163000" w:rsidR="00163000">
      <w:r>
        <w:t>- po načelu viđeno-kupljeno,</w:t>
      </w:r>
    </w:p>
    <w:p w:rsidRDefault="00D3636D" w:rsidP="00163000" w:rsidR="00D3636D"/>
    <w:p w:rsidRDefault="00CC47F8" w:rsidP="00BD7F3F" w:rsidR="00BD7F3F">
      <w:pPr>
        <w:jc w:val="right"/>
      </w:pPr>
      <w:r>
        <w:t>6 St-73/10-414</w:t>
      </w:r>
    </w:p>
    <w:p w:rsidRDefault="00F33AC4" w:rsidP="00163000" w:rsidR="00F33AC4"/>
    <w:p w:rsidRDefault="00163000" w:rsidP="00163000" w:rsidR="00163000">
      <w:r>
        <w:t>- dužnost je kupca da plati poreze i pristojbe u svezi s prodajom,</w:t>
      </w:r>
    </w:p>
    <w:p w:rsidRDefault="00163000" w:rsidP="00163000" w:rsidR="00163000">
      <w:r>
        <w:t xml:space="preserve">- </w:t>
      </w:r>
      <w:proofErr w:type="spellStart"/>
      <w:r>
        <w:t>platež</w:t>
      </w:r>
      <w:proofErr w:type="spellEnd"/>
      <w:r>
        <w:t xml:space="preserve"> jamčevine od 5% od prodajne cijene,</w:t>
      </w:r>
    </w:p>
    <w:p w:rsidRDefault="00163000" w:rsidP="00163000" w:rsidR="00163000">
      <w:r>
        <w:t xml:space="preserve">- jamčevina se uplaćuje na ž.r. Trgovačkog suda u Osijeku na broj 2390001- 1300000200 s pozivom na broj 05-272-73-10 kod HPB, </w:t>
      </w:r>
    </w:p>
    <w:p w:rsidRDefault="00163000" w:rsidP="00163000" w:rsidR="00163000">
      <w:r>
        <w:t xml:space="preserve">- jamčevina mora sjesti na označeni žiro račun najkasnije </w:t>
      </w:r>
      <w:r w:rsidR="00C57C4E">
        <w:t>dva</w:t>
      </w:r>
      <w:r>
        <w:t xml:space="preserve"> dana prije održavanja ročišta za usmenu javnu dražbu</w:t>
      </w:r>
    </w:p>
    <w:p w:rsidRDefault="00163000" w:rsidP="00163000" w:rsidR="00163000">
      <w:r>
        <w:t>- dražba će se održati i kad na njoj sudjeluje 1 ponuditelj,</w:t>
      </w:r>
    </w:p>
    <w:p w:rsidRDefault="00163000" w:rsidP="00163000" w:rsidR="00163000">
      <w:r>
        <w:t xml:space="preserve">- kupac je dužan položiti </w:t>
      </w:r>
      <w:proofErr w:type="spellStart"/>
      <w:r>
        <w:t>kupovninu</w:t>
      </w:r>
      <w:proofErr w:type="spellEnd"/>
      <w:r>
        <w:t xml:space="preserve"> u roku od 30 dana od dana pravomoćnosti rješenja o dosudi nekretnina.</w:t>
      </w:r>
    </w:p>
    <w:p w:rsidRDefault="00163000" w:rsidP="00163000" w:rsidR="00163000">
      <w:r>
        <w:t xml:space="preserve">- nekretnine će se dosuditi i kupcu koji ponudi nižu cijenu prema visini ponuđene cijene, ako kupac koji ponudi veću cijenu ne položi </w:t>
      </w:r>
      <w:proofErr w:type="spellStart"/>
      <w:r>
        <w:t>kupovninu</w:t>
      </w:r>
      <w:proofErr w:type="spellEnd"/>
      <w:r>
        <w:t xml:space="preserve"> u roku koji je određen.</w:t>
      </w:r>
    </w:p>
    <w:p w:rsidRDefault="00163000" w:rsidP="00163000" w:rsidR="00163000"/>
    <w:p w:rsidRDefault="00163000" w:rsidP="00C57C4E" w:rsidR="00163000">
      <w:pPr>
        <w:ind w:firstLine="708"/>
        <w:jc w:val="both"/>
      </w:pPr>
      <w:r>
        <w:t>Stečajni upravitelj dužan je o prodaji nekretnina dužnika izvijestiti Regionalnu gospodarsku komoru u Osijeku, radi uvrštenja prodaje u očevidnik nekretnina i pokretnina i objave na stranicama www.hgk.hr.</w:t>
      </w:r>
    </w:p>
    <w:p w:rsidRDefault="00163000" w:rsidP="00163000" w:rsidR="00163000"/>
    <w:p w:rsidRDefault="00163000" w:rsidP="00163000" w:rsidR="00163000">
      <w:pPr>
        <w:jc w:val="center"/>
      </w:pPr>
      <w:r>
        <w:t>Obrazloženje</w:t>
      </w:r>
    </w:p>
    <w:p w:rsidRDefault="0062759D" w:rsidP="000152C8" w:rsidR="0062759D"/>
    <w:p w:rsidRDefault="00163000" w:rsidP="00163000" w:rsidR="00163000">
      <w:pPr>
        <w:ind w:firstLine="708"/>
        <w:jc w:val="both"/>
      </w:pPr>
      <w:r>
        <w:t>Sud je rješenjem od 11. travanja 2011.godine odredio prodaju imovine stečajnog dužnika LIMEX &amp; PARTNER d.o.o. u stečaju Donji Miholjac.</w:t>
      </w:r>
    </w:p>
    <w:p w:rsidRDefault="00163000" w:rsidP="00163000" w:rsidR="00163000">
      <w:pPr>
        <w:jc w:val="both"/>
      </w:pPr>
      <w:r>
        <w:t xml:space="preserve"> </w:t>
      </w:r>
    </w:p>
    <w:p w:rsidRDefault="00163000" w:rsidP="00163000" w:rsidR="00163000">
      <w:pPr>
        <w:ind w:firstLine="708"/>
        <w:jc w:val="both"/>
      </w:pPr>
      <w:r>
        <w:t xml:space="preserve">S obzirom da </w:t>
      </w:r>
      <w:r w:rsidR="00F33AC4">
        <w:t xml:space="preserve">je pravomoćnim rješenjem Trgovačkog suda u Osijeku oglašena nevažeća javna prodaja nekretnina stečajnog dužnika određena zaključkom o prodaji od </w:t>
      </w:r>
      <w:r w:rsidR="00502258">
        <w:t>3. veljače 2016. g.</w:t>
      </w:r>
      <w:r w:rsidR="00F33AC4">
        <w:t xml:space="preserve"> javnom dražbom </w:t>
      </w:r>
      <w:r w:rsidR="00502258">
        <w:t>od 1. ožujka</w:t>
      </w:r>
      <w:r w:rsidR="00F33AC4">
        <w:t xml:space="preserve"> 2016. g. za nekretnine navedene u točki I</w:t>
      </w:r>
      <w:r>
        <w:t xml:space="preserve">, to je po daljnjem prijedlogu stečajnog upravitelja </w:t>
      </w:r>
      <w:r w:rsidR="00F33AC4">
        <w:t xml:space="preserve">iz podneska od </w:t>
      </w:r>
      <w:r w:rsidR="00502258">
        <w:t xml:space="preserve">7. travnja </w:t>
      </w:r>
      <w:r w:rsidR="00F33AC4">
        <w:t xml:space="preserve">2016. g. </w:t>
      </w:r>
      <w:r>
        <w:t xml:space="preserve">valjalo novim zaključkom </w:t>
      </w:r>
      <w:r w:rsidR="00F33AC4">
        <w:t>uz uvjete određene za prodaju koja je proglašena nevažećom, odrediti</w:t>
      </w:r>
      <w:r>
        <w:t xml:space="preserve"> daljnju prodaju navedene imovine stečajnog dužnika. </w:t>
      </w:r>
    </w:p>
    <w:p w:rsidRDefault="00163000" w:rsidP="00163000" w:rsidR="00163000"/>
    <w:p w:rsidRDefault="00163000" w:rsidP="00163000" w:rsidR="00163000">
      <w:pPr>
        <w:ind w:firstLine="708"/>
      </w:pPr>
      <w:r>
        <w:t xml:space="preserve">Odluka suda temelji se na odredbi čl. 90., 92. i 93. Ovršnog zakona. </w:t>
      </w:r>
    </w:p>
    <w:p w:rsidRDefault="00C57C4E" w:rsidP="00163000" w:rsidR="00C57C4E">
      <w:pPr>
        <w:ind w:firstLine="708"/>
      </w:pPr>
    </w:p>
    <w:p w:rsidRDefault="00163000" w:rsidP="00163000" w:rsidR="00163000"/>
    <w:p w:rsidRDefault="00157031" w:rsidP="00157031" w:rsidR="00163000">
      <w:pPr>
        <w:tabs>
          <w:tab w:pos="4536" w:val="center"/>
          <w:tab w:pos="6255" w:val="left"/>
        </w:tabs>
      </w:pPr>
      <w:r>
        <w:tab/>
      </w:r>
      <w:r w:rsidR="00163000">
        <w:t xml:space="preserve">U Osijeku </w:t>
      </w:r>
      <w:r w:rsidR="00CC47F8">
        <w:t>31. listopada</w:t>
      </w:r>
      <w:r w:rsidR="008808D7">
        <w:t xml:space="preserve"> 2016. g.</w:t>
      </w:r>
    </w:p>
    <w:p w:rsidRDefault="000152C8" w:rsidP="00157031" w:rsidR="000152C8">
      <w:pPr>
        <w:tabs>
          <w:tab w:pos="4536" w:val="center"/>
          <w:tab w:pos="6255" w:val="left"/>
        </w:tabs>
      </w:pPr>
    </w:p>
    <w:p w:rsidRDefault="000152C8" w:rsidP="000152C8" w:rsidR="000152C8">
      <w:r>
        <w:t xml:space="preserve">ZAPISNIČAR         </w:t>
      </w:r>
      <w:r w:rsidR="00BD7F3F">
        <w:t xml:space="preserve"> </w:t>
      </w:r>
      <w:r w:rsidR="00BD7F3F">
        <w:tab/>
      </w:r>
      <w:r w:rsidR="00BD7F3F">
        <w:tab/>
      </w:r>
      <w:r w:rsidR="00BD7F3F">
        <w:tab/>
      </w:r>
      <w:r w:rsidR="00BD7F3F">
        <w:tab/>
      </w:r>
      <w:r w:rsidR="00BD7F3F">
        <w:tab/>
      </w:r>
      <w:r w:rsidR="00BD7F3F">
        <w:tab/>
      </w:r>
      <w:r w:rsidR="00BD7F3F">
        <w:tab/>
        <w:t xml:space="preserve">    </w:t>
      </w:r>
      <w:r>
        <w:t>STEČAJN</w:t>
      </w:r>
      <w:r w:rsidR="00BD7F3F">
        <w:t>A SUTKINJA</w:t>
      </w:r>
    </w:p>
    <w:p w:rsidRDefault="000152C8" w:rsidP="000152C8" w:rsidR="000152C8">
      <w:r>
        <w:t>Danijela Sekulić                                                                                               NADA ROSO</w:t>
      </w:r>
    </w:p>
    <w:p w:rsidRDefault="000152C8" w:rsidP="000152C8" w:rsidR="000152C8"/>
    <w:p w:rsidRDefault="000152C8" w:rsidP="000152C8" w:rsidR="000152C8">
      <w:r>
        <w:t>UPUTA O PRAVNOM LIJEKU:</w:t>
      </w:r>
    </w:p>
    <w:p w:rsidRDefault="000152C8" w:rsidP="000152C8" w:rsidR="000152C8">
      <w:r>
        <w:t xml:space="preserve">Protiv zaključka nije dopuštena žalba (čl. 11. st. 9. </w:t>
      </w:r>
      <w:proofErr w:type="spellStart"/>
      <w:r>
        <w:t>Sz</w:t>
      </w:r>
      <w:proofErr w:type="spellEnd"/>
      <w:r>
        <w:t>-a)</w:t>
      </w:r>
    </w:p>
    <w:p w:rsidRDefault="000152C8" w:rsidP="00157031" w:rsidR="000152C8">
      <w:pPr>
        <w:tabs>
          <w:tab w:pos="4536" w:val="center"/>
          <w:tab w:pos="6255" w:val="left"/>
        </w:tabs>
      </w:pPr>
    </w:p>
    <w:p w:rsidRDefault="000152C8" w:rsidP="000152C8" w:rsidR="000152C8">
      <w:pPr>
        <w:tabs>
          <w:tab w:pos="4536" w:val="center"/>
          <w:tab w:pos="6255" w:val="left"/>
        </w:tabs>
      </w:pPr>
      <w:r>
        <w:t>DNA</w:t>
      </w:r>
    </w:p>
    <w:p w:rsidRDefault="000152C8" w:rsidP="000152C8" w:rsidR="000152C8">
      <w:pPr>
        <w:tabs>
          <w:tab w:pos="4536" w:val="center"/>
          <w:tab w:pos="6255" w:val="left"/>
        </w:tabs>
      </w:pPr>
      <w:r>
        <w:t>1. st. uprav. Vinko Ljubičić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2</w:t>
      </w:r>
      <w:r w:rsidR="000152C8">
        <w:t xml:space="preserve">.  ŽDO Osijek 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3</w:t>
      </w:r>
      <w:r w:rsidR="000152C8">
        <w:t>. predsjedništvo + oglas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4</w:t>
      </w:r>
      <w:r w:rsidR="000152C8">
        <w:t xml:space="preserve">. e-oglasna ploča suda </w:t>
      </w:r>
    </w:p>
    <w:p w:rsidRDefault="00BD7F3F" w:rsidP="000152C8" w:rsidR="000152C8">
      <w:pPr>
        <w:tabs>
          <w:tab w:pos="4536" w:val="center"/>
          <w:tab w:pos="6255" w:val="left"/>
        </w:tabs>
      </w:pPr>
      <w:r>
        <w:t>5</w:t>
      </w:r>
      <w:r w:rsidR="000152C8">
        <w:t>. R-</w:t>
      </w:r>
      <w:r w:rsidR="00CC47F8">
        <w:t>15.12.</w:t>
      </w:r>
    </w:p>
    <w:p w:rsidRDefault="00163000" w:rsidP="00C57C4E" w:rsidR="00163000"/>
    <w:p w:rsidRDefault="00BD7F3F" w:rsidP="00C57C4E" w:rsidR="00BD7F3F"/>
    <w:p w:rsidRDefault="00163000" w:rsidP="00163000" w:rsidR="00163000">
      <w:pPr>
        <w:jc w:val="center"/>
      </w:pPr>
    </w:p>
    <w:p w:rsidRDefault="000152C8" w:rsidP="00A5254D" w:rsidR="000152C8">
      <w:r>
        <w:t xml:space="preserve">                                                                                       </w:t>
      </w:r>
      <w:bookmarkStart w:name="_GoBack" w:id="0"/>
      <w:bookmarkEnd w:id="0"/>
    </w:p>
    <w:p w:rsidRDefault="00163000" w:rsidP="000152C8" w:rsidR="00163000">
      <w:pPr>
        <w:ind w:firstLine="720" w:left="6480"/>
        <w:jc w:val="both"/>
      </w:pPr>
    </w:p>
    <w:p w:rsidRDefault="00163000" w:rsidP="00D3636D" w:rsidR="00163000">
      <w:pPr>
        <w:ind w:firstLine="708"/>
      </w:pPr>
    </w:p>
    <w:p w:rsidRDefault="00163000" w:rsidP="00163000" w:rsidR="00163000"/>
    <w:p w:rsidRDefault="00163000" w:rsidP="00163000" w:rsidR="00163000"/>
    <w:p w:rsidRDefault="00163000" w:rsidP="00163000" w:rsidR="00163000"/>
    <w:p w:rsidRDefault="00DB052E" w:rsidR="00DB052E"/>
    <w:sectPr w:rsidR="00DB052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056" w:rsidP="0062759D" w:rsidR="00A84056">
      <w:r>
        <w:separator/>
      </w:r>
    </w:p>
  </w:endnote>
  <w:endnote w:id="0" w:type="continuationSeparator">
    <w:p w:rsidRDefault="00A84056" w:rsidP="0062759D" w:rsidR="00A84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056" w:rsidP="0062759D" w:rsidR="00A84056">
      <w:r>
        <w:separator/>
      </w:r>
    </w:p>
  </w:footnote>
  <w:footnote w:id="0" w:type="continuationSeparator">
    <w:p w:rsidRDefault="00A84056" w:rsidP="0062759D" w:rsidR="00A84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44807781"/>
      <w:docPartObj>
        <w:docPartGallery w:val="Page Numbers (Top of Page)"/>
        <w:docPartUnique/>
      </w:docPartObj>
    </w:sdtPr>
    <w:sdtEndPr/>
    <w:sdtContent>
      <w:p w:rsidRDefault="00C57C4E" w:rsidR="00C57C4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54D">
          <w:rPr>
            <w:noProof/>
          </w:rPr>
          <w:t>1</w:t>
        </w:r>
        <w:r>
          <w:fldChar w:fldCharType="end"/>
        </w:r>
      </w:p>
    </w:sdtContent>
  </w:sdt>
  <w:p w:rsidRDefault="00C57C4E" w:rsidR="00C57C4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3000"/>
    <w:rsid w:val="000152C8"/>
    <w:rsid w:val="00016723"/>
    <w:rsid w:val="000609D0"/>
    <w:rsid w:val="00086199"/>
    <w:rsid w:val="000A2BE6"/>
    <w:rsid w:val="000B127F"/>
    <w:rsid w:val="000E281D"/>
    <w:rsid w:val="00157031"/>
    <w:rsid w:val="00163000"/>
    <w:rsid w:val="00193CDF"/>
    <w:rsid w:val="001F1F8D"/>
    <w:rsid w:val="00211B07"/>
    <w:rsid w:val="0023439B"/>
    <w:rsid w:val="002E137F"/>
    <w:rsid w:val="00342CA8"/>
    <w:rsid w:val="0034759C"/>
    <w:rsid w:val="00361872"/>
    <w:rsid w:val="003A15A2"/>
    <w:rsid w:val="003D1B79"/>
    <w:rsid w:val="003E00F3"/>
    <w:rsid w:val="004571B5"/>
    <w:rsid w:val="00502258"/>
    <w:rsid w:val="00533068"/>
    <w:rsid w:val="005E011A"/>
    <w:rsid w:val="00626F7D"/>
    <w:rsid w:val="0062759D"/>
    <w:rsid w:val="00682625"/>
    <w:rsid w:val="00756F2C"/>
    <w:rsid w:val="00794B15"/>
    <w:rsid w:val="007D4E9D"/>
    <w:rsid w:val="007F083E"/>
    <w:rsid w:val="007F60F2"/>
    <w:rsid w:val="00800F9C"/>
    <w:rsid w:val="008214D8"/>
    <w:rsid w:val="00851A07"/>
    <w:rsid w:val="00872B3E"/>
    <w:rsid w:val="008808D7"/>
    <w:rsid w:val="00892557"/>
    <w:rsid w:val="008A371A"/>
    <w:rsid w:val="00902548"/>
    <w:rsid w:val="009141E3"/>
    <w:rsid w:val="00924F04"/>
    <w:rsid w:val="00A5254D"/>
    <w:rsid w:val="00A579E8"/>
    <w:rsid w:val="00A84056"/>
    <w:rsid w:val="00BB1D85"/>
    <w:rsid w:val="00BD7F3F"/>
    <w:rsid w:val="00C06C57"/>
    <w:rsid w:val="00C36466"/>
    <w:rsid w:val="00C57C4E"/>
    <w:rsid w:val="00CA38CE"/>
    <w:rsid w:val="00CC00B8"/>
    <w:rsid w:val="00CC47F8"/>
    <w:rsid w:val="00D3636D"/>
    <w:rsid w:val="00D705E7"/>
    <w:rsid w:val="00DB052E"/>
    <w:rsid w:val="00DC1E42"/>
    <w:rsid w:val="00DE3C0B"/>
    <w:rsid w:val="00E32F5B"/>
    <w:rsid w:val="00EF6448"/>
    <w:rsid w:val="00F168F0"/>
    <w:rsid w:val="00F3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759D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759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0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031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152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152C8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5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25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5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5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5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759D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75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759D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0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031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152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152C8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25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25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5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5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5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2010.</izvorni_sadrzaj>
    <derivirana_varijabla naziv="DomainObject.Predmet.DatumOsnivanja_1">24.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St-73/2010</izvorni_sadrzaj>
    <derivirana_varijabla naziv="DomainObject.Predmet.OznakaBroj_1">St-73/2010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LIMEX&amp;PARTNER d.o.o. DONJI MIHOLJAC</izvorni_sadrzaj>
    <derivirana_varijabla naziv="DomainObject.Predmet.ProtustrankaFormated_1">  LIMEX&amp;PARTNER d.o.o. DONJI MIHOLJAC</derivirana_varijabla>
  </DomainObject.Predmet.ProtustrankaFormated>
  <DomainObject.Predmet.ProtustrankaFormatedOIB>
    <izvorni_sadrzaj>  LIMEX&amp;PARTNER d.o.o. DONJI MIHOLJAC, OIB 65052620195</izvorni_sadrzaj>
    <derivirana_varijabla naziv="DomainObject.Predmet.ProtustrankaFormatedOIB_1">  LIMEX&amp;PARTNER d.o.o. DONJI MIHOLJAC, OIB 65052620195</derivirana_varijabla>
  </DomainObject.Predmet.ProtustrankaFormatedOIB>
  <DomainObject.Predmet.ProtustrankaFormatedWithAdress>
    <izvorni_sadrzaj> LIMEX&amp;PARTNER d.o.o. DONJI MIHOLJAC, Vukovarska 77A, 31540 Donji Miholjac</izvorni_sadrzaj>
    <derivirana_varijabla naziv="DomainObject.Predmet.ProtustrankaFormatedWithAdress_1"> LIMEX&amp;PARTNER d.o.o. DONJI MIHOLJAC, Vukovarska 77A, 31540 Donji Miholjac</derivirana_varijabla>
  </DomainObject.Predmet.ProtustrankaFormatedWithAdress>
  <DomainObject.Predmet.ProtustrankaFormatedWithAdressOIB>
    <izvorni_sadrzaj> LIMEX&amp;PARTNER d.o.o. DONJI MIHOLJAC, OIB 65052620195, Vukovarska 77A, 31540 Donji Miholjac</izvorni_sadrzaj>
    <derivirana_varijabla naziv="DomainObject.Predmet.ProtustrankaFormatedWithAdressOIB_1"> LIMEX&amp;PARTNER d.o.o. DONJI MIHOLJAC, OIB 65052620195, Vukovarska 77A, 31540 Donji Miholjac</derivirana_varijabla>
  </DomainObject.Predmet.ProtustrankaFormatedWithAdressOIB>
  <DomainObject.Predmet.ProtustrankaWithAdress>
    <izvorni_sadrzaj>LIMEX&amp;PARTNER d.o.o. DONJI MIHOLJAC Vukovarska 77A, 31540 Donji Miholjac</izvorni_sadrzaj>
    <derivirana_varijabla naziv="DomainObject.Predmet.ProtustrankaWithAdress_1">LIMEX&amp;PARTNER d.o.o. DONJI MIHOLJAC Vukovarska 77A, 31540 Donji Miholjac</derivirana_varijabla>
  </DomainObject.Predmet.ProtustrankaWithAdress>
  <DomainObject.Predmet.ProtustrankaWithAdressOIB>
    <izvorni_sadrzaj>LIMEX&amp;PARTNER d.o.o. DONJI MIHOLJAC, OIB 65052620195, Vukovarska 77A, 31540 Donji Miholjac</izvorni_sadrzaj>
    <derivirana_varijabla naziv="DomainObject.Predmet.ProtustrankaWithAdressOIB_1">LIMEX&amp;PARTNER d.o.o. DONJI MIHOLJAC, OIB 65052620195, Vukovarska 77A, 31540 Donji Miholjac</derivirana_varijabla>
  </DomainObject.Predmet.ProtustrankaWithAdressOIB>
  <DomainObject.Predmet.ProtustrankaNazivFormated>
    <izvorni_sadrzaj>LIMEX&amp;PARTNER d.o.o. DONJI MIHOLJAC</izvorni_sadrzaj>
    <derivirana_varijabla naziv="DomainObject.Predmet.ProtustrankaNazivFormated_1">LIMEX&amp;PARTNER d.o.o. DONJI MIHOLJAC</derivirana_varijabla>
  </DomainObject.Predmet.ProtustrankaNazivFormated>
  <DomainObject.Predmet.ProtustrankaNazivFormatedOIB>
    <izvorni_sadrzaj>LIMEX&amp;PARTNER d.o.o. DONJI MIHOLJAC, OIB 65052620195</izvorni_sadrzaj>
    <derivirana_varijabla naziv="DomainObject.Predmet.ProtustrankaNazivFormatedOIB_1">LIMEX&amp;PARTNER d.o.o. DONJI MIHOLJAC, OIB 65052620195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izvorni_sadrzaj>
    <derivirana_varijabla naziv="DomainObject.Predmet.StrankaFormated_1">  PRVI FAKTOR društvo s ograničenom odgovornošću za factoring; PRIVREDNA BANKA ZAGREB - DIONIČKO DRUŠTVO; REPUBLIKA HRVATSKA MINISTARSTVO FINANCIJA; KLIO d.o.o. za trgovinu i promet nekretninama; JADROAGENT međunarodna pomorska i prometna agencija, d. d.; PAN - papirna industrija - TRGOPROMET dioničko društvo u stečaju; TERA TEHNOPOLIS d.o.o.; REPUBLIKA HRVATSKA; HYPO ALPE-ADRIA-LEASING društvo s ograničenom odgovornošću za leasing; PRIVREDNA BANKA ZAGREB - DIONIČKO DRUŠTVO; VB LEASING Zagreb; Ivan Pobi; MECHEL SERVICE STAHLHANDEL VETING društvo s ograničenom odgovornošću za proizvodnju i trgovinu u likvidaciji; TURBO-ZG d.o.o. za unutarnju i vanjsku trgovinu; CROATIA FACTORING d.o.o. za factoring; HYPO ALPE-ADRIA-BANK dioničko društvo; Petar Tučanac; PRIVREDNA BANKA d.d.; MERSTEEL d.o.o. za trgovinu i usluge u likvidaciji; IMPULS-LEASING društvo s ograničenom odgovornošću za leasing; QIQO doo; GRAD DONJI MIHOLJAC; CROATIA FACTORING d.o.o. za factoring; BREMSE d.o.o. za održavanje automobila, unutrašnju i vanjsku trgovinu na malo i veliko</derivirana_varijabla>
  </DomainObject.Predmet.StrankaFormated>
  <DomainObject.Predmet.StrankaFormatedOIB>
    <izvorni_sadrzaj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izvorni_sadrzaj>
    <derivirana_varijabla naziv="DomainObject.Predmet.StrankaFormatedOIB_1">  PRVI FAKTOR društvo s ograničenom odgovornošću za factoring, OIB 63278028623; PRIVREDNA BANKA ZAGREB - DIONIČKO DRUŠTVO, OIB 02535697732; REPUBLIKA HRVATSKA MINISTARSTVO FINANCIJA, OIB 18683136487; KLIO d.o.o. za trgovinu i promet nekretninama, OIB 56484429920; JADROAGENT međunarodna pomorska i prometna agencija, d. d., OIB 95976200516; PAN - papirna industrija - TRGOPROMET dioničko društvo u stečaju, OIB 53266342722; TERA TEHNOPOLIS d.o.o., OIB 39077073015; REPUBLIKA HRVATSKA, OIB 52634238587; HYPO ALPE-ADRIA-LEASING društvo s ograničenom odgovornošću za leasing, OIB 03153152979; PRIVREDNA BANKA ZAGREB - DIONIČKO DRUŠTVO, OIB 02535697732; VB LEASING Zagreb, OIB 55525619967; Ivan Pobi, OIB 51470021164; MECHEL SERVICE STAHLHANDEL VETING društvo s ograničenom odgovornošću za proizvodnju i trgovinu u likvidaciji, OIB 46940479065; TURBO-ZG d.o.o. za unutarnju i vanjsku trgovinu, OIB 70987880374; CROATIA FACTORING d.o.o. za factoring, OIB 32387887465; HYPO ALPE-ADRIA-BANK dioničko društvo, OIB 14036333877; Petar Tučanac, OIB 82288681877; PRIVREDNA BANKA d.d., OIB 02535697732; MERSTEEL d.o.o. za trgovinu i usluge u likvidaciji, OIB 32913763672; IMPULS-LEASING društvo s ograničenom odgovornošću za leasing, OIB 65918029671; QIQO doo, OIB 70752453049; GRAD DONJI MIHOLJAC, OIB 49744793900; CROATIA FACTORING d.o.o. za factoring, OIB 32387887465; BREMSE d.o.o. za održavanje automobila, unutrašnju i vanjsku trgovinu na malo i veliko, OIB 30589159443</derivirana_varijabla>
  </DomainObject.Predmet.StrankaFormatedOIB>
  <DomainObject.Predmet.StrankaFormatedWithAdress>
    <izvorni_sadrzaj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izvorni_sadrzaj>
    <derivirana_varijabla naziv="DomainObject.Predmet.StrankaFormatedWithAdress_1"> PRVI FAKTOR društvo s ograničenom odgovornošću za factoring, Hektorovićeva  2/V, 10000 Zagreb; PRIVREDNA BANKA ZAGREB - DIONIČKO DRUŠTVO, Radnička cesta 50, Zagreb; REPUBLIKA HRVATSKA MINISTARSTVO FINANCIJA, Katančićeva 5, 10000 Zagreb; KLIO d.o.o. za trgovinu i promet nekretninama, Vinkovačka 29, 31000 Osijek; JADROAGENT međunarodna pomorska i prometna agencija, d. d., Trg Ivana Koblera 2, 51000 Rijeka; PAN - papirna industrija - TRGOPROMET dioničko društvo u stečaju, Pape Ivana Pavla II br. 10, 31400 Đakovo; TERA TEHNOPOLIS d.o.o., Osijek; REPUBLIKA HRVATSKA, Zagreb , 10000 Zagreb; HYPO ALPE-ADRIA-LEASING društvo s ograničenom odgovornošću za leasing, Slavonska avenija 6/a, Zagreb; PRIVREDNA BANKA ZAGREB - DIONIČKO DRUŠTVO, Radnička cesta 50, Zagreb; VB LEASING Zagreb; Ivan Pobi, Josipa Kozarca 36, 31540 Donji Miholjac; MECHEL SERVICE STAHLHANDEL VETING društvo s ograničenom odgovornošću za proizvodnju i trgovinu u likvidaciji, Vilka Novaka 48/K, 42000 Varaždin; TURBO-ZG d.o.o. za unutarnju i vanjsku trgovinu, Ulica grada Vukovara 271, Zagreb; CROATIA FACTORING d.o.o. za factoring, Vlaška 40, Zagreb; HYPO ALPE-ADRIA-BANK dioničko društvo, Slavonska avenija 6, Zagreb; Petar Tučanac, Mosorska 28, 31000 Osijek; PRIVREDNA BANKA d.d., 10000 Zagreb; MERSTEEL d.o.o. za trgovinu i usluge u likvidaciji, Kelekova 18 A, 10360 Sesvete; IMPULS-LEASING društvo s ograničenom odgovornošću za leasing, Velimira Škorpika 24/1, Zagreb; QIQO doo, Pula; GRAD DONJI MIHOLJAC, Donji Miholjac; CROATIA FACTORING d.o.o. za factoring, Vlaška 40, Zagreb; BREMSE d.o.o. za održavanje automobila, unutrašnju i vanjsku trgovinu na malo i veliko, Osječka 37, 31550 Valpovo</derivirana_varijabla>
  </DomainObject.Predmet.StrankaFormatedWithAdress>
  <DomainObject.Predmet.StrankaFormatedWithAdressOIB>
    <izvorni_sadrzaj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izvorni_sadrzaj>
    <derivirana_varijabla naziv="DomainObject.Predmet.StrankaFormatedWithAdressOIB_1"> PRVI FAKTOR društvo s ograničenom odgovornošću za factoring, OIB 63278028623, Hektorovićeva  2/V, 10000 Zagreb; PRIVREDNA BANKA ZAGREB - DIONIČKO DRUŠTVO, OIB 02535697732, Radnička cesta 50, Zagreb; REPUBLIKA HRVATSKA MINISTARSTVO FINANCIJA, OIB 18683136487, Katančićeva 5, 10000 Zagreb; KLIO d.o.o. za trgovinu i promet nekretninama, OIB 56484429920, Vinkovačka 29, 31000 Osijek; JADROAGENT međunarodna pomorska i prometna agencija, d. d., OIB 95976200516, Trg Ivana Koblera 2, 51000 Rijeka; PAN - papirna industrija - TRGOPROMET dioničko društvo u stečaju, OIB 53266342722, Pape Ivana Pavla II br. 10, 31400 Đakovo; TERA TEHNOPOLIS d.o.o., OIB 39077073015, Osijek; REPUBLIKA HRVATSKA, OIB 52634238587, Zagreb , 10000 Zagreb; HYPO ALPE-ADRIA-LEASING društvo s ograničenom odgovornošću za leasing, OIB 03153152979, Slavonska avenija 6/a, Zagreb; PRIVREDNA BANKA ZAGREB - DIONIČKO DRUŠTVO, OIB 02535697732, Radnička cesta 50, Zagreb; VB LEASING Zagreb, OIB 55525619967; Ivan Pobi, OIB 51470021164, Josipa Kozarca 36, 31540 Donji Miholjac; MECHEL SERVICE STAHLHANDEL VETING društvo s ograničenom odgovornošću za proizvodnju i trgovinu u likvidaciji, OIB 46940479065, Vilka Novaka 48/K, 42000 Varaždin; TURBO-ZG d.o.o. za unutarnju i vanjsku trgovinu, OIB 70987880374, Ulica grada Vukovara 271, Zagreb; CROATIA FACTORING d.o.o. za factoring, OIB 32387887465, Vlaška 40, Zagreb; HYPO ALPE-ADRIA-BANK dioničko društvo, OIB 14036333877, Slavonska avenija 6, Zagreb; Petar Tučanac, OIB 82288681877, Mosorska 28, 31000 Osijek; PRIVREDNA BANKA d.d., OIB 02535697732, 10000 Zagreb; MERSTEEL d.o.o. za trgovinu i usluge u likvidaciji, OIB 32913763672, Kelekova 18 A, 10360 Sesvete; IMPULS-LEASING društvo s ograničenom odgovornošću za leasing, OIB 65918029671, Velimira Škorpika 24/1, Zagreb; QIQO doo, OIB 70752453049, Pula; GRAD DONJI MIHOLJAC, OIB 49744793900, Donji Miholjac; CROATIA FACTORING d.o.o. za factoring, OIB 32387887465, Vlaška 40, Zagreb; BREMSE d.o.o. za održavanje automobila, unutrašnju i vanjsku trgovinu na malo i veliko, OIB 30589159443, Osječka 37, 31550 Valpovo</derivirana_varijabla>
  </DomainObject.Predmet.StrankaFormatedWithAdressOIB>
  <DomainObject.Predmet.StrankaWithAdress>
    <izvorni_sadrzaj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izvorni_sadrzaj>
    <derivirana_varijabla naziv="DomainObject.Predmet.StrankaWithAdress_1">PRVI FAKTOR društvo s ograničenom odgovornošću za factoring Hektorovićeva  2/V,10000 Zagreb,PRIVREDNA BANKA ZAGREB - DIONIČKO DRUŠTVO Radnička cesta 50,Zagreb,REPUBLIKA HRVATSKA MINISTARSTVO FINANCIJA Katančićeva 5,10000 Zagreb,KLIO d.o.o. za trgovinu i promet nekretninama Vinkovačka 29,31000 Osijek,JADROAGENT međunarodna pomorska i prometna agencija, d. d. Trg Ivana Koblera 2,51000 Rijeka,PAN - papirna industrija - TRGOPROMET dioničko društvo u stečaju Pape Ivana Pavla II br. 10,31400 Đakovo,TERA TEHNOPOLIS d.o.o. Osijek,REPUBLIKA HRVATSKA Zagreb ,10000 Zagreb,HYPO ALPE-ADRIA-LEASING društvo s ograničenom odgovornošću za leasing Slavonska avenija 6/a,Zagreb,PRIVREDNA BANKA ZAGREB - DIONIČKO DRUŠTVO Radnička cesta 50,Zagreb,VB LEASING Zagreb ,Ivan Pobi Josipa Kozarca 36,31540 Donji Miholjac,MECHEL SERVICE STAHLHANDEL VETING društvo s ograničenom odgovornošću za proizvodnju i trgovinu u likvidaciji Vilka Novaka 48/K,42000 Varaždin,TURBO-ZG d.o.o. za unutarnju i vanjsku trgovinu Ulica grada Vukovara 271,Zagreb,CROATIA FACTORING d.o.o. za factoring Vlaška 40,Zagreb,HYPO ALPE-ADRIA-BANK dioničko društvo Slavonska avenija 6,Zagreb,Petar Tučanac Mosorska 28,31000 Osijek,PRIVREDNA BANKA d.d. 10000 Zagreb,MERSTEEL d.o.o. za trgovinu i usluge u likvidaciji Kelekova 18 A,10360 Sesvete,IMPULS-LEASING društvo s ograničenom odgovornošću za leasing Velimira Škorpika 24/1,Zagreb,QIQO doo Pula,GRAD DONJI MIHOLJAC Donji Miholjac,CROATIA FACTORING d.o.o. za factoring Vlaška 40,Zagreb,BREMSE d.o.o. za održavanje automobila, unutrašnju i vanjsku trgovinu na malo i veliko Osječka 37,31550 Valpovo</derivirana_varijabla>
  </DomainObject.Predmet.StrankaWithAdress>
  <DomainObject.Predmet.StrankaWithAdressOIB>
    <izvorni_sadrzaj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izvorni_sadrzaj>
    <derivirana_varijabla naziv="DomainObject.Predmet.StrankaWithAdressOIB_1">PRVI FAKTOR društvo s ograničenom odgovornošću za factoring, OIB 63278028623, Hektorovićeva  2/V,10000 Zagreb,PRIVREDNA BANKA ZAGREB - DIONIČKO DRUŠTVO, OIB 02535697732, Radnička cesta 50,Zagreb,REPUBLIKA HRVATSKA MINISTARSTVO FINANCIJA, OIB 18683136487, Katančićeva 5,10000 Zagreb,KLIO d.o.o. za trgovinu i promet nekretninama, OIB 56484429920, Vinkovačka 29,31000 Osijek,JADROAGENT međunarodna pomorska i prometna agencija, d. d., OIB 95976200516, Trg Ivana Koblera 2,51000 Rijeka,PAN - papirna industrija - TRGOPROMET dioničko društvo u stečaju, OIB 53266342722, Pape Ivana Pavla II br. 10,31400 Đakovo,TERA TEHNOPOLIS d.o.o., OIB 39077073015, Osijek,REPUBLIKA HRVATSKA, OIB 52634238587, Zagreb ,10000 Zagreb,HYPO ALPE-ADRIA-LEASING društvo s ograničenom odgovornošću za leasing, OIB 03153152979, Slavonska avenija 6/a,Zagreb,PRIVREDNA BANKA ZAGREB - DIONIČKO DRUŠTVO, OIB 02535697732, Radnička cesta 50,Zagreb,VB LEASING Zagreb, OIB 55525619967,Ivan Pobi, OIB 51470021164, Josipa Kozarca 36,31540 Donji Miholjac,MECHEL SERVICE STAHLHANDEL VETING društvo s ograničenom odgovornošću za proizvodnju i trgovinu u likvidaciji, OIB 46940479065, Vilka Novaka 48/K,42000 Varaždin,TURBO-ZG d.o.o. za unutarnju i vanjsku trgovinu, OIB 70987880374, Ulica grada Vukovara 271,Zagreb,CROATIA FACTORING d.o.o. za factoring, OIB 32387887465, Vlaška 40,Zagreb,HYPO ALPE-ADRIA-BANK dioničko društvo, OIB 14036333877, Slavonska avenija 6,Zagreb,Petar Tučanac, OIB 82288681877, Mosorska 28,31000 Osijek,PRIVREDNA BANKA d.d., OIB 02535697732, 10000 Zagreb,MERSTEEL d.o.o. za trgovinu i usluge u likvidaciji, OIB 32913763672, Kelekova 18 A,10360 Sesvete,IMPULS-LEASING društvo s ograničenom odgovornošću za leasing, OIB 65918029671, Velimira Škorpika 24/1,Zagreb,QIQO doo, OIB 70752453049, Pula,GRAD DONJI MIHOLJAC, OIB 49744793900, Donji Miholjac,CROATIA FACTORING d.o.o. za factoring, OIB 32387887465, Vlaška 40,Zagreb,BREMSE d.o.o. za održavanje automobila, unutrašnju i vanjsku trgovinu na malo i veliko, OIB 30589159443, Osječka 37,31550 Valpovo</derivirana_varijabla>
  </DomainObject.Predmet.StrankaWithAdressOIB>
  <DomainObject.Predmet.StrankaNazivFormated>
    <izvorni_sadrzaj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izvorni_sadrzaj>
    <derivirana_varijabla naziv="DomainObject.Predmet.StrankaNazivFormated_1">PRVI FAKTOR društvo s ograničenom odgovornošću za factoring,PRIVREDNA BANKA ZAGREB - DIONIČKO DRUŠTVO,REPUBLIKA HRVATSKA MINISTARSTVO FINANCIJA,KLIO d.o.o. za trgovinu i promet nekretninama,JADROAGENT međunarodna pomorska i prometna agencija, d. d.,PAN - papirna industrija - TRGOPROMET dioničko društvo u stečaju,TERA TEHNOPOLIS d.o.o.,REPUBLIKA HRVATSKA,HYPO ALPE-ADRIA-LEASING društvo s ograničenom odgovornošću za leasing,PRIVREDNA BANKA ZAGREB - DIONIČKO DRUŠTVO,VB LEASING Zagreb,Ivan Pobi,MECHEL SERVICE STAHLHANDEL VETING društvo s ograničenom odgovornošću za proizvodnju i trgovinu u likvidaciji,TURBO-ZG d.o.o. za unutarnju i vanjsku trgovinu,CROATIA FACTORING d.o.o. za factoring,HYPO ALPE-ADRIA-BANK dioničko društvo,Petar Tučanac,PRIVREDNA BANKA d.d.,MERSTEEL d.o.o. za trgovinu i usluge u likvidaciji,IMPULS-LEASING društvo s ograničenom odgovornošću za leasing,QIQO doo,GRAD DONJI MIHOLJAC,CROATIA FACTORING d.o.o. za factoring,BREMSE d.o.o. za održavanje automobila, unutrašnju i vanjsku trgovinu na malo i veliko</derivirana_varijabla>
  </DomainObject.Predmet.StrankaNazivFormated>
  <DomainObject.Predmet.StrankaNazivFormatedOIB>
    <izvorni_sadrzaj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izvorni_sadrzaj>
    <derivirana_varijabla naziv="DomainObject.Predmet.StrankaNazivFormatedOIB_1">PRVI FAKTOR društvo s ograničenom odgovornošću za factoring, OIB 63278028623,PRIVREDNA BANKA ZAGREB - DIONIČKO DRUŠTVO, OIB 02535697732,REPUBLIKA HRVATSKA MINISTARSTVO FINANCIJA, OIB 18683136487,KLIO d.o.o. za trgovinu i promet nekretninama, OIB 56484429920,JADROAGENT međunarodna pomorska i prometna agencija, d. d., OIB 95976200516,PAN - papirna industrija - TRGOPROMET dioničko društvo u stečaju, OIB 53266342722,TERA TEHNOPOLIS d.o.o., OIB 39077073015,REPUBLIKA HRVATSKA, OIB 52634238587,HYPO ALPE-ADRIA-LEASING društvo s ograničenom odgovornošću za leasing, OIB 03153152979,PRIVREDNA BANKA ZAGREB - DIONIČKO DRUŠTVO, OIB 02535697732,VB LEASING Zagreb, OIB 55525619967,Ivan Pobi, OIB 51470021164,MECHEL SERVICE STAHLHANDEL VETING društvo s ograničenom odgovornošću za proizvodnju i trgovinu u likvidaciji, OIB 46940479065,TURBO-ZG d.o.o. za unutarnju i vanjsku trgovinu, OIB 70987880374,CROATIA FACTORING d.o.o. za factoring, OIB 32387887465,HYPO ALPE-ADRIA-BANK dioničko društvo, OIB 14036333877,Petar Tučanac, OIB 82288681877,PRIVREDNA BANKA d.d., OIB 02535697732,MERSTEEL d.o.o. za trgovinu i usluge u likvidaciji, OIB 32913763672,IMPULS-LEASING društvo s ograničenom odgovornošću za leasing, OIB 65918029671,QIQO doo, OIB 70752453049,GRAD DONJI MIHOLJAC, OIB 49744793900,CROATIA FACTORING d.o.o. za factoring, OIB 32387887465,BREMSE d.o.o. za održavanje automobila, unutrašnju i vanjsku trgovinu na malo i veliko, OIB 30589159443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Formated>
  <DomainObject.Predmet.StrankaList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FormatedOIB>
  <DomainObject.Predmet.StrankaListFormatedWithAdress>
    <izvorni_sadrzaj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izvorni_sadrzaj>
    <derivirana_varijabla naziv="DomainObject.Predmet.StrankaListFormatedWithAdress_1">
      <item>PRVI FAKTOR društvo s ograničenom odgovornošću za factoring, Hektorovićeva  2/V, 10000 Zagreb</item>
      <item>PRIVREDNA BANKA ZAGREB - DIONIČKO DRUŠTVO, Radnička cesta 50, Zagreb</item>
      <item>REPUBLIKA HRVATSKA MINISTARSTVO FINANCIJA, Katančićeva 5, 10000 Zagreb</item>
      <item>KLIO d.o.o. za trgovinu i promet nekretninama, Vinkovačka 29, 31000 Osijek</item>
      <item>JADROAGENT međunarodna pomorska i prometna agencija, d. d., Trg Ivana Koblera 2, 51000 Rijeka</item>
      <item>PAN - papirna industrija - TRGOPROMET dioničko društvo u stečaju, Pape Ivana Pavla II br. 10, 31400 Đakovo</item>
      <item>TERA TEHNOPOLIS d.o.o., Osijek</item>
      <item>REPUBLIKA HRVATSKA, Zagreb , 10000 Zagreb</item>
      <item>HYPO ALPE-ADRIA-LEASING društvo s ograničenom odgovornošću za leasing, Slavonska avenija 6/a, Zagreb</item>
      <item>PRIVREDNA BANKA ZAGREB - DIONIČKO DRUŠTVO, Radnička cesta 50, Zagreb</item>
      <item>VB LEASING Zagreb</item>
      <item>Ivan Pobi, Josipa Kozarca 36, 31540 Donji Miholjac</item>
      <item>MECHEL SERVICE STAHLHANDEL VETING društvo s ograničenom odgovornošću za proizvodnju i trgovinu u likvidaciji, Vilka Novaka 48/K, 42000 Varaždin</item>
      <item>TURBO-ZG d.o.o. za unutarnju i vanjsku trgovinu, Ulica grada Vukovara 271, Zagreb</item>
      <item>CROATIA FACTORING d.o.o. za factoring, Vlaška 40, Zagreb</item>
      <item>HYPO ALPE-ADRIA-BANK dioničko društvo, Slavonska avenija 6, Zagreb</item>
      <item>Petar Tučanac, Mosorska 28, 31000 Osijek</item>
      <item>PRIVREDNA BANKA d.d., 10000 Zagreb</item>
      <item>MERSTEEL d.o.o. za trgovinu i usluge u likvidaciji, Kelekova 18 A, 10360 Sesvete</item>
      <item>IMPULS-LEASING društvo s ograničenom odgovornošću za leasing, Velimira Škorpika 24/1, Zagreb</item>
      <item>QIQO doo, Pula</item>
      <item>GRAD DONJI MIHOLJAC, Donji Miholjac</item>
      <item>CROATIA FACTORING d.o.o. za factoring, Vlaška 40, Zagreb</item>
      <item>BREMSE d.o.o. za održavanje automobila, unutrašnju i vanjsku trgovinu na malo i veliko, Osječka 37, 31550 Valpovo</item>
    </derivirana_varijabla>
  </DomainObject.Predmet.StrankaListFormatedWithAdress>
  <DomainObject.Predmet.StrankaListFormatedWithAdressOIB>
    <izvorni_sadrzaj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izvorni_sadrzaj>
    <derivirana_varijabla naziv="DomainObject.Predmet.StrankaListFormatedWithAdressOIB_1">
      <item>PRVI FAKTOR društvo s ograničenom odgovornošću za factoring, OIB 63278028623, Hektorovićeva  2/V, 10000 Zagreb</item>
      <item>PRIVREDNA BANKA ZAGREB - DIONIČKO DRUŠTVO, OIB 02535697732, Radnička cesta 50, Zagreb</item>
      <item>REPUBLIKA HRVATSKA MINISTARSTVO FINANCIJA, OIB 18683136487, Katančićeva 5, 10000 Zagreb</item>
      <item>KLIO d.o.o. za trgovinu i promet nekretninama, OIB 56484429920, Vinkovačka 29, 31000 Osijek</item>
      <item>JADROAGENT međunarodna pomorska i prometna agencija, d. d., OIB 95976200516, Trg Ivana Koblera 2, 51000 Rijeka</item>
      <item>PAN - papirna industrija - TRGOPROMET dioničko društvo u stečaju, OIB 53266342722, Pape Ivana Pavla II br. 10, 31400 Đakovo</item>
      <item>TERA TEHNOPOLIS d.o.o., OIB 39077073015, Osijek</item>
      <item>REPUBLIKA HRVATSKA, OIB 52634238587, Zagreb , 10000 Zagreb</item>
      <item>HYPO ALPE-ADRIA-LEASING društvo s ograničenom odgovornošću za leasing, OIB 03153152979, Slavonska avenija 6/a, Zagreb</item>
      <item>PRIVREDNA BANKA ZAGREB - DIONIČKO DRUŠTVO, OIB 02535697732, Radnička cesta 50, Zagreb</item>
      <item>VB LEASING Zagreb, OIB 55525619967</item>
      <item>Ivan Pobi, OIB 51470021164, Josipa Kozarca 36, 31540 Donji Miholjac</item>
      <item>MECHEL SERVICE STAHLHANDEL VETING društvo s ograničenom odgovornošću za proizvodnju i trgovinu u likvidaciji, OIB 46940479065, Vilka Novaka 48/K, 42000 Varaždin</item>
      <item>TURBO-ZG d.o.o. za unutarnju i vanjsku trgovinu, OIB 70987880374, Ulica grada Vukovara 271, Zagreb</item>
      <item>CROATIA FACTORING d.o.o. za factoring, OIB 32387887465, Vlaška 40, Zagreb</item>
      <item>HYPO ALPE-ADRIA-BANK dioničko društvo, OIB 14036333877, Slavonska avenija 6, Zagreb</item>
      <item>Petar Tučanac, OIB 82288681877, Mosorska 28, 31000 Osijek</item>
      <item>PRIVREDNA BANKA d.d., OIB 02535697732, 10000 Zagreb</item>
      <item>MERSTEEL d.o.o. za trgovinu i usluge u likvidaciji, OIB 32913763672, Kelekova 18 A, 10360 Sesvete</item>
      <item>IMPULS-LEASING društvo s ograničenom odgovornošću za leasing, OIB 65918029671, Velimira Škorpika 24/1, Zagreb</item>
      <item>QIQO doo, OIB 70752453049, Pula</item>
      <item>GRAD DONJI MIHOLJAC, OIB 49744793900, Donji Miholjac</item>
      <item>CROATIA FACTORING d.o.o. za factoring, OIB 32387887465, Vlaška 40, Zagreb</item>
      <item>BREMSE d.o.o. za održavanje automobila, unutrašnju i vanjsku trgovinu na malo i veliko, OIB 30589159443, Osječka 37, 31550 Valpovo</item>
    </derivirana_varijabla>
  </DomainObject.Predmet.StrankaListFormatedWithAdressOIB>
  <DomainObject.Predmet.StrankaListNazivFormated>
    <izvorni_sadrzaj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izvorni_sadrzaj>
    <derivirana_varijabla naziv="DomainObject.Predmet.StrankaListNazivFormated_1"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BREMSE d.o.o. za održavanje automobila, unutrašnju i vanjsku trgovinu na malo i veliko</item>
    </derivirana_varijabla>
  </DomainObject.Predmet.StrankaListNazivFormated>
  <DomainObject.Predmet.StrankaListNazivFormatedOIB>
    <izvorni_sadrzaj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izvorni_sadrzaj>
    <derivirana_varijabla naziv="DomainObject.Predmet.StrankaListNazivFormatedOIB_1">
      <item>PRVI FAKTOR društvo s ograničenom odgovornošću za factoring, OIB 63278028623</item>
      <item>PRIVREDNA BANKA ZAGREB - DIONIČKO DRUŠTVO, OIB 02535697732</item>
      <item>REPUBLIKA HRVATSKA MINISTARSTVO FINANCIJA, OIB 18683136487</item>
      <item>KLIO d.o.o. za trgovinu i promet nekretninama, OIB 56484429920</item>
      <item>JADROAGENT međunarodna pomorska i prometna agencija, d. d., OIB 95976200516</item>
      <item>PAN - papirna industrija - TRGOPROMET dioničko društvo u stečaju, OIB 53266342722</item>
      <item>TERA TEHNOPOLIS d.o.o., OIB 39077073015</item>
      <item>REPUBLIKA HRVATSKA, OIB 52634238587</item>
      <item>HYPO ALPE-ADRIA-LEASING društvo s ograničenom odgovornošću za leasing, OIB 03153152979</item>
      <item>PRIVREDNA BANKA ZAGREB - DIONIČKO DRUŠTVO, OIB 02535697732</item>
      <item>VB LEASING Zagreb, OIB 55525619967</item>
      <item>Ivan Pobi, OIB 51470021164</item>
      <item>MECHEL SERVICE STAHLHANDEL VETING društvo s ograničenom odgovornošću za proizvodnju i trgovinu u likvidaciji, OIB 46940479065</item>
      <item>TURBO-ZG d.o.o. za unutarnju i vanjsku trgovinu, OIB 70987880374</item>
      <item>CROATIA FACTORING d.o.o. za factoring, OIB 32387887465</item>
      <item>HYPO ALPE-ADRIA-BANK dioničko društvo, OIB 14036333877</item>
      <item>Petar Tučanac, OIB 82288681877</item>
      <item>PRIVREDNA BANKA d.d., OIB 02535697732</item>
      <item>MERSTEEL d.o.o. za trgovinu i usluge u likvidaciji, OIB 32913763672</item>
      <item>IMPULS-LEASING društvo s ograničenom odgovornošću za leasing, OIB 65918029671</item>
      <item>QIQO doo, OIB 70752453049</item>
      <item>GRAD DONJI MIHOLJAC, OIB 49744793900</item>
      <item>CROATIA FACTORING d.o.o. za factoring, OIB 32387887465</item>
      <item>BREMSE d.o.o. za održavanje automobila, unutrašnju i vanjsku trgovinu na malo i veliko, OIB 30589159443</item>
    </derivirana_varijabla>
  </DomainObject.Predmet.StrankaListNazivFormatedOIB>
  <DomainObject.Predmet.ProtuStrankaListFormated>
    <izvorni_sadrzaj>
      <item>LIMEX&amp;PARTNER d.o.o. DONJI MIHOLJAC</item>
    </izvorni_sadrzaj>
    <derivirana_varijabla naziv="DomainObject.Predmet.ProtuStrankaListFormated_1">
      <item>LIMEX&amp;PARTNER d.o.o. DONJI MIHOLJAC</item>
    </derivirana_varijabla>
  </DomainObject.Predmet.ProtuStrankaListFormated>
  <DomainObject.Predmet.ProtuStrankaListFormatedOIB>
    <izvorni_sadrzaj>
      <item>LIMEX&amp;PARTNER d.o.o. DONJI MIHOLJAC, OIB 65052620195</item>
    </izvorni_sadrzaj>
    <derivirana_varijabla naziv="DomainObject.Predmet.ProtuStrankaListFormatedOIB_1">
      <item>LIMEX&amp;PARTNER d.o.o. DONJI MIHOLJAC, OIB 65052620195</item>
    </derivirana_varijabla>
  </DomainObject.Predmet.ProtuStrankaListFormatedOIB>
  <DomainObject.Predmet.ProtuStrankaListFormatedWithAdress>
    <izvorni_sadrzaj>
      <item>LIMEX&amp;PARTNER d.o.o. DONJI MIHOLJAC, Vukovarska 77A, 31540 Donji Miholjac</item>
    </izvorni_sadrzaj>
    <derivirana_varijabla naziv="DomainObject.Predmet.ProtuStrankaListFormatedWithAdress_1">
      <item>LIMEX&amp;PARTNER d.o.o. DONJI MIHOLJAC, Vukovarska 77A, 31540 Donji Miholjac</item>
    </derivirana_varijabla>
  </DomainObject.Predmet.ProtuStrankaListFormatedWithAdress>
  <DomainObject.Predmet.ProtuStrankaListFormatedWithAdressOIB>
    <izvorni_sadrzaj>
      <item>LIMEX&amp;PARTNER d.o.o. DONJI MIHOLJAC, OIB 65052620195, Vukovarska 77A, 31540 Donji Miholjac</item>
    </izvorni_sadrzaj>
    <derivirana_varijabla naziv="DomainObject.Predmet.ProtuStrankaListFormatedWithAdressOIB_1">
      <item>LIMEX&amp;PARTNER d.o.o. DONJI MIHOLJAC, OIB 65052620195, Vukovarska 77A, 31540 Donji Miholjac</item>
    </derivirana_varijabla>
  </DomainObject.Predmet.ProtuStrankaListFormatedWithAdressOIB>
  <DomainObject.Predmet.ProtuStrankaListNazivFormated>
    <izvorni_sadrzaj>
      <item>LIMEX&amp;PARTNER d.o.o. DONJI MIHOLJAC</item>
    </izvorni_sadrzaj>
    <derivirana_varijabla naziv="DomainObject.Predmet.ProtuStrankaListNazivFormated_1">
      <item>LIMEX&amp;PARTNER d.o.o. DONJI MIHOLJAC</item>
    </derivirana_varijabla>
  </DomainObject.Predmet.ProtuStrankaListNazivFormated>
  <DomainObject.Predmet.ProtuStrankaListNazivFormatedOIB>
    <izvorni_sadrzaj>
      <item>LIMEX&amp;PARTNER d.o.o. DONJI MIHOLJAC, OIB 65052620195</item>
    </izvorni_sadrzaj>
    <derivirana_varijabla naziv="DomainObject.Predmet.ProtuStrankaListNazivFormatedOIB_1">
      <item>LIMEX&amp;PARTNER d.o.o. DONJI MIHOLJAC, OIB 65052620195</item>
    </derivirana_varijabla>
  </DomainObject.Predmet.ProtuStrankaListNazivFormatedOIB>
  <DomainObject.Predmet.OstaliList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Formated>
  <DomainObject.Predmet.OstaliList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FormatedOIB>
  <DomainObject.Predmet.OstaliListFormatedWithAdress>
    <izvorni_sadrzaj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izvorni_sadrzaj>
    <derivirana_varijabla naziv="DomainObject.Predmet.OstaliListFormatedWithAdress_1">
      <item>Željka Kupčerić-trcović, Kapelska Ulica 70, 31000 Osijek</item>
      <item>Oglasna ploča- LIMEX &amp; PARTNERI d.o.o.</item>
      <item>NARODNE NOVINE, dioničko društvo za izdavanje i tiskanje Službenog lista Republike Hrvatske, službenih i drugih obrazaca te , Savski Gaj XIII. put 6, Zagreb</item>
      <item>Vinko Ljubičić, Orljavska 4a, 31000 Osijek</item>
      <item>Porezna uprava Osijek, bb, 31000 Osijek</item>
    </derivirana_varijabla>
  </DomainObject.Predmet.OstaliListFormatedWithAdress>
  <DomainObject.Predmet.OstaliListFormatedWithAdressOIB>
    <izvorni_sadrzaj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izvorni_sadrzaj>
    <derivirana_varijabla naziv="DomainObject.Predmet.OstaliListFormatedWithAdressOIB_1">
      <item>Željka Kupčerić-trcović, OIB 10369058966, Kapelska Ulica 70, 31000 Osijek</item>
      <item>Oglasna ploča- LIMEX &amp; PARTNERI d.o.o.</item>
      <item>NARODNE NOVINE, dioničko društvo za izdavanje i tiskanje Službenog lista Republike Hrvatske, službenih i drugih obrazaca te , OIB 64546066176, Savski Gaj XIII. put 6, Zagreb</item>
      <item>Vinko Ljubičić, OIB 91327367435, Orljavska 4a, 31000 Osijek</item>
      <item>Porezna uprava Osijek, OIB 18683136487, bb, 31000 Osijek</item>
    </derivirana_varijabla>
  </DomainObject.Predmet.OstaliListFormatedWithAdressOIB>
  <DomainObject.Predmet.OstaliListNazivFormated>
    <izvorni_sadrzaj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OstaliListNazivFormated_1">
      <item>Željka Kupčerić-trcović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OstaliListNazivFormated>
  <DomainObject.Predmet.OstaliListNazivFormatedOIB>
    <izvorni_sadrzaj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izvorni_sadrzaj>
    <derivirana_varijabla naziv="DomainObject.Predmet.OstaliListNazivFormatedOIB_1">
      <item>Željka Kupčerić-trcović, OIB 10369058966</item>
      <item>Oglasna ploča- LIMEX &amp; PARTNERI d.o.o.</item>
      <item>NARODNE NOVINE, dioničko društvo za izdavanje i tiskanje Službenog lista Republike Hrvatske, službenih i drugih obrazaca te , OIB 64546066176</item>
      <item>Vinko Ljubičić, OIB 91327367435</item>
      <item>Porezna uprava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BREMSE d.o.o. za održavanje automobila, unutrašnju i vanjsku trgovinu na malo i veliko i dr.</izvorni_sadrzaj>
    <derivirana_varijabla naziv="DomainObject.Predmet.StrankaIDrugi_1">BREMSE d.o.o. za održavanje automobila, unutrašnju i vanjsku trgovinu na malo i veliko i dr.</derivirana_varijabla>
  </DomainObject.Predmet.StrankaIDrugi>
  <DomainObject.Predmet.ProtustrankaIDrugi>
    <izvorni_sadrzaj>LIMEX&amp;PARTNER d.o.o. DONJI MIHOLJAC</izvorni_sadrzaj>
    <derivirana_varijabla naziv="DomainObject.Predmet.ProtustrankaIDrugi_1">LIMEX&amp;PARTNER d.o.o. DONJI MIHOLJAC</derivirana_varijabla>
  </DomainObject.Predmet.ProtustrankaIDrugi>
  <DomainObject.Predmet.StrankaIDrugiAdressOIB>
    <izvorni_sadrzaj>BREMSE d.o.o. za održavanje automobila, unutrašnju i vanjsku trgovinu na malo i veliko, OIB 30589159443, Osječka 37, 31550 Valpovo i dr.</izvorni_sadrzaj>
    <derivirana_varijabla naziv="DomainObject.Predmet.StrankaIDrugiAdressOIB_1">BREMSE d.o.o. za održavanje automobila, unutrašnju i vanjsku trgovinu na malo i veliko, OIB 30589159443, Osječka 37, 31550 Valpovo i dr.</derivirana_varijabla>
  </DomainObject.Predmet.StrankaIDrugiAdressOIB>
  <DomainObject.Predmet.ProtustrankaIDrugiAdressOIB>
    <izvorni_sadrzaj>LIMEX&amp;PARTNER d.o.o. DONJI MIHOLJAC, OIB 65052620195, Vukovarska 77A, 31540 Donji Miholjac</izvorni_sadrzaj>
    <derivirana_varijabla naziv="DomainObject.Predmet.ProtustrankaIDrugiAdressOIB_1">LIMEX&amp;PARTNER d.o.o. DONJI MIHOLJAC, OIB 65052620195, Vukovarska 77A,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izvorni_sadrzaj>
    <derivirana_varijabla naziv="DomainObject.Predmet.SudioniciListNaziv_1">
      <item>LIMEX&amp;PARTNER d.o.o. DONJI MIHOLJAC</item>
      <item>PRVI FAKTOR društvo s ograničenom odgovornošću za factoring</item>
      <item>PRIVREDNA BANKA ZAGREB - DIONIČKO DRUŠTVO</item>
      <item>REPUBLIKA HRVATSKA MINISTARSTVO FINANCIJA</item>
      <item>KLIO d.o.o. za trgovinu i promet nekretninama</item>
      <item>JADROAGENT međunarodna pomorska i prometna agencija, d. d.</item>
      <item>PAN - papirna industrija - TRGOPROMET dioničko društvo u stečaju</item>
      <item>TERA TEHNOPOLIS d.o.o.</item>
      <item>REPUBLIKA HRVATSKA</item>
      <item>HYPO ALPE-ADRIA-LEASING društvo s ograničenom odgovornošću za leasing</item>
      <item>PRIVREDNA BANKA ZAGREB - DIONIČKO DRUŠTVO</item>
      <item>VB LEASING Zagreb</item>
      <item>Ivan Pobi</item>
      <item>MECHEL SERVICE STAHLHANDEL VETING društvo s ograničenom odgovornošću za proizvodnju i trgovinu u likvidaciji</item>
      <item>TURBO-ZG d.o.o. za unutarnju i vanjsku trgovinu</item>
      <item>CROATIA FACTORING d.o.o. za factoring</item>
      <item>HYPO ALPE-ADRIA-BANK dioničko društvo</item>
      <item>Petar Tučanac</item>
      <item>PRIVREDNA BANKA d.d.</item>
      <item>MERSTEEL d.o.o. za trgovinu i usluge u likvidaciji</item>
      <item>IMPULS-LEASING društvo s ograničenom odgovornošću za leasing</item>
      <item>QIQO doo</item>
      <item>GRAD DONJI MIHOLJAC</item>
      <item>CROATIA FACTORING d.o.o. za factoring</item>
      <item>Željka Kupčerić-trcović</item>
      <item>BREMSE d.o.o. za održavanje automobila, unutrašnju i vanjsku trgovinu na malo i veliko</item>
      <item>Oglasna ploča- LIMEX &amp; PARTNERI d.o.o.</item>
      <item>NARODNE NOVINE, dioničko društvo za izdavanje i tiskanje Službenog lista Republike Hrvatske, službenih i drugih obrazaca te </item>
      <item>Vinko Ljubičić</item>
      <item>Porezna uprava Osijek</item>
    </derivirana_varijabla>
  </DomainObject.Predmet.SudioniciListNaziv>
  <DomainObject.Predmet.SudioniciListAdressOIB>
    <izvorni_sadrzaj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izvorni_sadrzaj>
    <derivirana_varijabla naziv="DomainObject.Predmet.SudioniciListAdressOIB_1">
      <item>LIMEX&amp;PARTNER d.o.o. DONJI MIHOLJAC, OIB 65052620195, Vukovarska 77A,31540 Donji Miholjac</item>
      <item>PRVI FAKTOR društvo s ograničenom odgovornošću za factoring, OIB 63278028623, Hektorovićeva  2/V,10000 Zagreb</item>
      <item>PRIVREDNA BANKA ZAGREB - DIONIČKO DRUŠTVO, OIB 02535697732, Radnička cesta 50,Zagreb</item>
      <item>REPUBLIKA HRVATSKA MINISTARSTVO FINANCIJA, OIB 18683136487, Katančićeva 5,10000 Zagreb</item>
      <item>KLIO d.o.o. za trgovinu i promet nekretninama, OIB 56484429920, Vinkovačka 29,31000 Osijek</item>
      <item>JADROAGENT međunarodna pomorska i prometna agencija, d. d., OIB 95976200516, Trg Ivana Koblera 2,51000 Rijeka</item>
      <item>PAN - papirna industrija - TRGOPROMET dioničko društvo u stečaju, OIB 53266342722, Pape Ivana Pavla II br. 10,31400 Đakovo</item>
      <item>TERA TEHNOPOLIS d.o.o., OIB 39077073015, Osijek</item>
      <item>REPUBLIKA HRVATSKA, OIB 52634238587, Zagreb ,10000 Zagreb</item>
      <item>HYPO ALPE-ADRIA-LEASING društvo s ograničenom odgovornošću za leasing, OIB 03153152979, Slavonska avenija 6/a,Zagreb</item>
      <item>PRIVREDNA BANKA ZAGREB - DIONIČKO DRUŠTVO, OIB 02535697732, Radnička cesta 50,Zagreb</item>
      <item>VB LEASING Zagreb, OIB 55525619967</item>
      <item>Ivan Pobi, OIB 51470021164, Josipa Kozarca 36,31540 Donji Miholjac</item>
      <item>MECHEL SERVICE STAHLHANDEL VETING društvo s ograničenom odgovornošću za proizvodnju i trgovinu u likvidaciji, OIB 46940479065, Vilka Novaka 48/K,42000 Varaždin</item>
      <item>TURBO-ZG d.o.o. za unutarnju i vanjsku trgovinu, OIB 70987880374, Ulica grada Vukovara 271,Zagreb</item>
      <item>CROATIA FACTORING d.o.o. za factoring, OIB 32387887465, Vlaška 40,Zagreb</item>
      <item>HYPO ALPE-ADRIA-BANK dioničko društvo, OIB 14036333877, Slavonska avenija 6,Zagreb</item>
      <item>Petar Tučanac, OIB 82288681877, Mosorska 28,31000 Osijek</item>
      <item>PRIVREDNA BANKA d.d., OIB 02535697732, 10000 Zagreb</item>
      <item>MERSTEEL d.o.o. za trgovinu i usluge u likvidaciji, OIB 32913763672, Kelekova 18 A,10360 Sesvete</item>
      <item>IMPULS-LEASING društvo s ograničenom odgovornošću za leasing, OIB 65918029671, Velimira Škorpika 24/1,Zagreb</item>
      <item>QIQO doo, OIB 70752453049, Pula</item>
      <item>GRAD DONJI MIHOLJAC, OIB 49744793900, Donji Miholjac</item>
      <item>CROATIA FACTORING d.o.o. za factoring, OIB 32387887465, Vlaška 40,Zagreb</item>
      <item>Željka Kupčerić-trcović, OIB 10369058966, Kapelska Ulica 70,31000 Osijek</item>
      <item>BREMSE d.o.o. za održavanje automobila, unutrašnju i vanjsku trgovinu na malo i veliko, OIB 30589159443, Osječka 37,31550 Valpovo</item>
      <item>Oglasna ploča- LIMEX &amp; PARTNERI d.o.o.</item>
      <item>NARODNE NOVINE, dioničko društvo za izdavanje i tiskanje Službenog lista Republike Hrvatske, službenih i drugih obrazaca te , OIB 64546066176, Savski Gaj XIII. put 6,Zagreb</item>
      <item>Vinko Ljubičić, OIB 91327367435, Orljavska 4a,31000 Osijek</item>
      <item>Porezna uprava Osijek, OIB 18683136487,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izvorni_sadrzaj>
    <derivirana_varijabla naziv="DomainObject.Predmet.SudioniciListNazivOIB_1">
      <item>, OIB 65052620195</item>
      <item>, OIB 63278028623</item>
      <item>, OIB 02535697732</item>
      <item>, OIB 18683136487</item>
      <item>, OIB 56484429920</item>
      <item>, OIB 95976200516</item>
      <item>, OIB 53266342722</item>
      <item>, OIB 39077073015</item>
      <item>, OIB 52634238587</item>
      <item>, OIB 03153152979</item>
      <item>, OIB 02535697732</item>
      <item>, OIB 55525619967</item>
      <item>, OIB 51470021164</item>
      <item>, OIB 46940479065</item>
      <item>, OIB 70987880374</item>
      <item>, OIB 32387887465</item>
      <item>, OIB 14036333877</item>
      <item>, OIB 82288681877</item>
      <item>, OIB 02535697732</item>
      <item>, OIB 32913763672</item>
      <item>, OIB 65918029671</item>
      <item>, OIB 70752453049</item>
      <item>, OIB 49744793900</item>
      <item>, OIB 32387887465</item>
      <item>, OIB 10369058966</item>
      <item>, OIB 30589159443</item>
      <item>, OIB null</item>
      <item>, OIB 64546066176</item>
      <item>, OIB 91327367435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AD4DB-351E-47D9-A67A-6992DB20E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560</properties:Words>
  <properties:Characters>2908</properties:Characters>
  <properties:Lines>104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2016-09-19T08:46:00Z</dcterms:created>
  <dc:creator>wsadmin</dc:creator>
  <cp:lastModifiedBy>Danijela Sekulić</cp:lastModifiedBy>
  <cp:lastPrinted>2016-10-31T09:38:00Z</cp:lastPrinted>
  <dcterms:modified xmlns:xsi="http://www.w3.org/2001/XMLSchema-instance" xsi:type="dcterms:W3CDTF">2016-10-31T09:39:00Z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