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93a1" w14:paraId="37593a1" w:rsidRDefault="00AE649C" w:rsidP="00FA10DE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FA10DE" w:rsidP="00FA10DE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FA10DE" w:rsidP="00FA10DE" w:rsidR="00FA10DE">
      <w:pPr>
        <w:spacing w:after="0"/>
        <w:ind w:left="5664"/>
      </w:pPr>
      <w:r>
        <w:t xml:space="preserve">Poslovni broj: 4 </w:t>
      </w:r>
      <w:proofErr w:type="spellStart"/>
      <w:r>
        <w:t>Stpn</w:t>
      </w:r>
      <w:proofErr w:type="spellEnd"/>
      <w:r>
        <w:t>-57/15-4</w:t>
      </w:r>
    </w:p>
    <w:p w:rsidRDefault="00FA10DE" w:rsidP="00FA10DE" w:rsidR="00FA10DE">
      <w:pPr>
        <w:spacing w:after="0"/>
        <w:jc w:val="both"/>
        <w:rPr>
          <w:lang w:val="pt-BR"/>
        </w:rPr>
      </w:pPr>
    </w:p>
    <w:p w:rsidRDefault="00FA10DE" w:rsidP="00FA10DE" w:rsidR="00FA10DE">
      <w:pPr>
        <w:spacing w:after="0"/>
        <w:rPr>
          <w:bCs/>
        </w:rPr>
      </w:pPr>
    </w:p>
    <w:p w:rsidRDefault="00FA10DE" w:rsidP="00FA10DE" w:rsidR="00FA10DE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FA10DE" w:rsidP="00FA10DE" w:rsidR="00FA10DE">
      <w:pPr>
        <w:spacing w:after="0"/>
        <w:rPr>
          <w:b/>
        </w:rPr>
      </w:pPr>
      <w:r>
        <w:t>TRGOVAČKI SUD U VARAŽDINU</w:t>
      </w:r>
    </w:p>
    <w:p w:rsidRDefault="00FA10DE" w:rsidP="00FA10DE" w:rsidR="00FA10DE">
      <w:pPr>
        <w:spacing w:after="0"/>
      </w:pPr>
      <w:r>
        <w:t xml:space="preserve">                 Braće Radića 2</w:t>
      </w:r>
    </w:p>
    <w:p w:rsidRDefault="00FA10DE" w:rsidP="00FA10DE" w:rsidR="00FA10DE">
      <w:pPr>
        <w:spacing w:after="0"/>
      </w:pPr>
    </w:p>
    <w:p w:rsidRDefault="00FA10DE" w:rsidP="00FA10DE" w:rsidR="00FA10DE">
      <w:pPr>
        <w:spacing w:after="0"/>
      </w:pPr>
    </w:p>
    <w:p w:rsidRDefault="00FA10DE" w:rsidP="00FA10DE" w:rsidR="00FA10DE">
      <w:pPr>
        <w:spacing w:after="0"/>
      </w:pPr>
    </w:p>
    <w:p w:rsidRDefault="00FA10DE" w:rsidP="00FA10DE" w:rsidR="00FA10DE">
      <w:pPr>
        <w:spacing w:after="0"/>
        <w:ind w:firstLine="708"/>
        <w:jc w:val="both"/>
        <w:rPr>
          <w:b/>
          <w:bCs/>
        </w:rPr>
      </w:pPr>
      <w:r>
        <w:t xml:space="preserve">Trgovački sud u Varaždinu, u ime Republike Hrvatske, po sucu toga suda Iris Hatvalić </w:t>
      </w:r>
      <w:proofErr w:type="spellStart"/>
      <w:r>
        <w:t>Nemec</w:t>
      </w:r>
      <w:proofErr w:type="spellEnd"/>
      <w:r>
        <w:t xml:space="preserve">, povodom prijedloga za sklapanje </w:t>
      </w:r>
      <w:proofErr w:type="spellStart"/>
      <w:r>
        <w:t>predstečajne</w:t>
      </w:r>
      <w:proofErr w:type="spellEnd"/>
      <w:r>
        <w:t xml:space="preserve"> nagodbe nad predlagateljem – dužnikom STANEK d.o.o., </w:t>
      </w:r>
      <w:proofErr w:type="spellStart"/>
      <w:r>
        <w:t>Marofska</w:t>
      </w:r>
      <w:proofErr w:type="spellEnd"/>
      <w:r>
        <w:t xml:space="preserve"> 45, </w:t>
      </w:r>
      <w:proofErr w:type="spellStart"/>
      <w:r>
        <w:t>Kućan</w:t>
      </w:r>
      <w:proofErr w:type="spellEnd"/>
      <w:r>
        <w:t xml:space="preserve"> Marof, Varaždin, OIB: 76706875460, za sklapanje </w:t>
      </w:r>
      <w:proofErr w:type="spellStart"/>
      <w:r>
        <w:t>predstečajne</w:t>
      </w:r>
      <w:proofErr w:type="spellEnd"/>
      <w:r>
        <w:t xml:space="preserve"> nagodbe, dana 4. prosinca 2015.</w:t>
      </w:r>
      <w:r>
        <w:rPr>
          <w:b/>
          <w:bCs/>
        </w:rPr>
        <w:t xml:space="preserve">, </w:t>
      </w:r>
      <w:r>
        <w:t>donio je sljedeći</w:t>
      </w:r>
    </w:p>
    <w:p w:rsidRDefault="00FA10DE" w:rsidP="00FA10DE" w:rsidR="00FA10DE">
      <w:pPr>
        <w:spacing w:after="0"/>
        <w:jc w:val="both"/>
      </w:pPr>
    </w:p>
    <w:p w:rsidRDefault="00FA10DE" w:rsidP="00FA10DE" w:rsidR="00FA10DE">
      <w:pPr>
        <w:spacing w:after="0" w:before="240"/>
        <w:jc w:val="center"/>
      </w:pPr>
      <w:r>
        <w:t>O G L A S</w:t>
      </w:r>
    </w:p>
    <w:p w:rsidRDefault="00FA10DE" w:rsidP="00FA10DE" w:rsidR="00FA10DE">
      <w:pPr>
        <w:spacing w:after="0" w:before="240"/>
        <w:jc w:val="both"/>
      </w:pPr>
      <w:r>
        <w:tab/>
        <w:t xml:space="preserve">I / Temeljem čl. 66. st. 5. Zakona o financijskom poslovanju i </w:t>
      </w:r>
      <w:proofErr w:type="spellStart"/>
      <w:r>
        <w:t>predstečajnoj</w:t>
      </w:r>
      <w:proofErr w:type="spellEnd"/>
      <w:r>
        <w:t xml:space="preserve"> nagodbi (Narodne novine broj 108/12, 144/12, 81/13 i 112/13) određuje se ročište radi sklapanja </w:t>
      </w:r>
      <w:proofErr w:type="spellStart"/>
      <w:r>
        <w:t>predstečajne</w:t>
      </w:r>
      <w:proofErr w:type="spellEnd"/>
      <w:r>
        <w:t xml:space="preserve"> nagodbe nad dužnikom STANEK d.o.o., </w:t>
      </w:r>
      <w:proofErr w:type="spellStart"/>
      <w:r>
        <w:t>Marofska</w:t>
      </w:r>
      <w:proofErr w:type="spellEnd"/>
      <w:r>
        <w:t xml:space="preserve"> 45, </w:t>
      </w:r>
      <w:proofErr w:type="spellStart"/>
      <w:r>
        <w:t>Kućan</w:t>
      </w:r>
      <w:proofErr w:type="spellEnd"/>
      <w:r>
        <w:t xml:space="preserve"> Marof, Varaždin, OIB: 76706875460, za dan</w:t>
      </w:r>
    </w:p>
    <w:p w:rsidRDefault="00FA10DE" w:rsidP="00FA10DE" w:rsidR="00FA10DE">
      <w:pPr>
        <w:spacing w:after="0" w:before="240"/>
        <w:jc w:val="center"/>
        <w:rPr>
          <w:b/>
          <w:u w:val="single"/>
        </w:rPr>
      </w:pPr>
      <w:r>
        <w:rPr>
          <w:b/>
          <w:u w:val="single"/>
        </w:rPr>
        <w:t>29. prosinca 2015. u 10,00 sati</w:t>
      </w:r>
    </w:p>
    <w:p w:rsidRDefault="00FA10DE" w:rsidP="00FA10DE" w:rsidR="00FA10DE">
      <w:pPr>
        <w:spacing w:after="0" w:before="240"/>
        <w:jc w:val="center"/>
      </w:pPr>
      <w:r>
        <w:t>u sudnici broj 230, II kat</w:t>
      </w:r>
    </w:p>
    <w:p w:rsidRDefault="00FA10DE" w:rsidP="00FA10DE" w:rsidR="00FA10DE">
      <w:pPr>
        <w:spacing w:after="0" w:before="240"/>
        <w:jc w:val="both"/>
      </w:pPr>
      <w:r>
        <w:tab/>
        <w:t>II/ Na ročište se pozivaju:</w:t>
      </w:r>
    </w:p>
    <w:p w:rsidRDefault="00FA10DE" w:rsidP="00FA10DE" w:rsidR="00FA10DE">
      <w:pPr>
        <w:spacing w:after="0" w:before="240"/>
        <w:ind w:firstLine="708"/>
        <w:jc w:val="both"/>
      </w:pPr>
      <w:r>
        <w:t xml:space="preserve">- predlagatelj-dužnik, STANEK d.o.o., </w:t>
      </w:r>
      <w:proofErr w:type="spellStart"/>
      <w:r>
        <w:t>Marofska</w:t>
      </w:r>
      <w:proofErr w:type="spellEnd"/>
      <w:r>
        <w:t xml:space="preserve"> 45, </w:t>
      </w:r>
      <w:proofErr w:type="spellStart"/>
      <w:r>
        <w:t>Kućan</w:t>
      </w:r>
      <w:proofErr w:type="spellEnd"/>
      <w:r>
        <w:t xml:space="preserve"> Marof, Varaždin,  </w:t>
      </w:r>
    </w:p>
    <w:p w:rsidRDefault="00FA10DE" w:rsidP="00FA10DE" w:rsidR="00FA10DE">
      <w:pPr>
        <w:spacing w:after="0" w:before="240"/>
        <w:jc w:val="both"/>
      </w:pPr>
      <w:r>
        <w:tab/>
        <w:t>-svi vjerovnici koji su prihvatili plan financijskog restrukturiranja</w:t>
      </w:r>
    </w:p>
    <w:p w:rsidRDefault="00FA10DE" w:rsidP="00FA10DE" w:rsidR="00FA10DE">
      <w:pPr>
        <w:spacing w:after="0" w:before="240"/>
        <w:jc w:val="center"/>
      </w:pPr>
      <w:r>
        <w:t xml:space="preserve">U Varaždinu, 4. prosinca 2015. </w:t>
      </w:r>
    </w:p>
    <w:p w:rsidRDefault="00FA10DE" w:rsidP="00FA10DE" w:rsidR="00FA10DE">
      <w:pPr>
        <w:spacing w:after="0" w:before="240"/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SUDAC:</w:t>
      </w:r>
    </w:p>
    <w:p w:rsidRDefault="00FA10DE" w:rsidP="00FA10DE" w:rsidR="00FA10DE">
      <w:pPr>
        <w:spacing w:after="0" w:before="240"/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Iris Hatvalić </w:t>
      </w:r>
      <w:proofErr w:type="spellStart"/>
      <w:r>
        <w:t>Nemec</w:t>
      </w:r>
      <w:proofErr w:type="spellEnd"/>
      <w:r>
        <w:t>, v.r.</w:t>
      </w:r>
    </w:p>
    <w:p w:rsidRDefault="00FA10DE" w:rsidP="00FA10DE" w:rsidR="00FA10DE">
      <w:pPr>
        <w:spacing w:after="0" w:before="240"/>
        <w:ind w:left="4956"/>
        <w:jc w:val="both"/>
      </w:pPr>
      <w:r>
        <w:t xml:space="preserve">   </w:t>
      </w: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FA10DE" w:rsidP="00FA10DE" w:rsidR="00FA10DE">
      <w:pPr>
        <w:spacing w:after="0" w:before="240"/>
        <w:jc w:val="both"/>
      </w:pPr>
      <w:r>
        <w:t>D N A :</w:t>
      </w:r>
    </w:p>
    <w:p w:rsidRDefault="00FA10DE" w:rsidP="00FA10DE" w:rsidR="00FA10DE">
      <w:pPr>
        <w:spacing w:after="0" w:before="240"/>
        <w:jc w:val="both"/>
      </w:pPr>
      <w:r>
        <w:t>1.e-oglasna ploča ovoga suda</w:t>
      </w:r>
    </w:p>
    <w:p w:rsidRDefault="00FA10DE" w:rsidP="00FA10DE" w:rsidR="00FA10DE">
      <w:pPr>
        <w:spacing w:after="0" w:before="240"/>
        <w:jc w:val="both"/>
      </w:pPr>
      <w:r>
        <w:t>2.objava na web stranici Financijske agencije</w:t>
      </w:r>
    </w:p>
    <w:p w:rsidRDefault="00CB0EA4" w:rsidP="00FA10DE" w:rsidR="00CB0EA4">
      <w:pPr>
        <w:pStyle w:val="Naslovdokumenta"/>
        <w:spacing w:after="0"/>
      </w:pPr>
    </w:p>
    <w:p w:rsidRDefault="0071688E" w:rsidP="00FA10DE" w:rsidR="0071688E">
      <w:pPr>
        <w:pStyle w:val="Poetniodjeljak"/>
        <w:spacing w:after="0"/>
      </w:pPr>
    </w:p>
    <w:p w:rsidRDefault="00A21F0D" w:rsidP="00FA10DE" w:rsidR="00A21F0D">
      <w:pPr>
        <w:pStyle w:val="NormaleSPIS"/>
        <w:spacing w:after="0"/>
        <w:rPr>
          <w:noProof/>
        </w:rPr>
      </w:pPr>
    </w:p>
    <w:p w:rsidRDefault="00DA0242" w:rsidP="00FA10DE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10DE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873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Oglas za ročište za 29.12.15.</izvorni_sadrzaj>
    <derivirana_varijabla naziv="DomainObject.Primjedba_1">Oglas za ročište za 29.12.15.</derivirana_varijabla>
  </DomainObject.Primjedba>
  <DomainObject.Oznaka>
    <izvorni_sadrzaj>Stpn-57/2015-4</izvorni_sadrzaj>
    <derivirana_varijabla naziv="DomainObject.Oznaka_1">Stpn-57/2015-4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Stpn-57/2015</izvorni_sadrzaj>
    <derivirana_varijabla naziv="DomainObject.Predmet.OznakaBroj_1">Stpn-57/2015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STANEK društvo s ograničenom odgovornošću za trgovinu na veliko i malo i izdavaštvo zastupanog po punomoćniku ODVJETNIČKO DRUŠTVO PETRIĆ i dr. javno trgovačko društvo</izvorni_sadrzaj>
    <derivirana_varijabla naziv="DomainObject.Predmet.ProtustrankaFormated_1">  STANEK društvo s ograničenom odgovornošću za trgovinu na veliko i malo i izdavaštvo zastupanog po punomoćniku ODVJETNIČKO DRUŠTVO PETRIĆ i dr. javno trgovačko društvo</derivirana_varijabla>
  </DomainObject.Predmet.ProtustrankaFormated>
  <DomainObject.Predmet.ProtustrankaFormatedOIB>
    <izvorni_sadrzaj>  STANEK društvo s ograničenom odgovornošću za trgovinu na veliko i malo i izdavaštvo, OIB 76706875460 zastupanog po punomoćniku ODVJETNIČKO DRUŠTVO PETRIĆ i dr. javno trgovačko društvo</izvorni_sadrzaj>
    <derivirana_varijabla naziv="DomainObject.Predmet.ProtustrankaFormatedOIB_1">  STANEK društvo s ograničenom odgovornošću za trgovinu na veliko i malo i izdavaštvo, OIB 76706875460 zastupanog po punomoćniku ODVJETNIČKO DRUŠTVO PETRIĆ i dr. javno trgovačko društvo</derivirana_varijabla>
  </DomainObject.Predmet.ProtustrankaFormatedOIB>
  <DomainObject.Predmet.ProtustrankaFormatedWithAdress>
    <izvorni_sadrzaj> STANEK društvo s ograničenom odgovornošću za trgovinu na veliko i malo i izdavaštvo, Marofska 45, 42000 Kućan Marof zastupanog po punomoćniku ODVJETNIČKO DRUŠTVO PETRIĆ i dr. javno trgovačko društvo</izvorni_sadrzaj>
    <derivirana_varijabla naziv="DomainObject.Predmet.ProtustrankaFormatedWithAdress_1"> STANEK društvo s ograničenom odgovornošću za trgovinu na veliko i malo i izdavaštvo, Marofska 45, 42000 Kućan Marof zastupanog po punomoćniku ODVJETNIČKO DRUŠTVO PETRIĆ i dr. javno trgovačko društvo</derivirana_varijabla>
  </DomainObject.Predmet.ProtustrankaFormatedWithAdress>
  <DomainObject.Predmet.ProtustrankaFormatedWithAdressOIB>
    <izvorni_sadrzaj> STANEK društvo s ograničenom odgovornošću za trgovinu na veliko i malo i izdavaštvo, OIB 76706875460, Marofska 45, 42000 Kućan Marof zastupanog po punomoćniku ODVJETNIČKO DRUŠTVO PETRIĆ i dr. javno trgovačko društvo</izvorni_sadrzaj>
    <derivirana_varijabla naziv="DomainObject.Predmet.ProtustrankaFormatedWithAdressOIB_1"> STANEK društvo s ograničenom odgovornošću za trgovinu na veliko i malo i izdavaštvo, OIB 76706875460, Marofska 45, 42000 Kućan Marof zastupanog po punomoćniku ODVJETNIČKO DRUŠTVO PETRIĆ i dr. javno trgovačko društvo</derivirana_varijabla>
  </DomainObject.Predmet.ProtustrankaFormatedWithAdressOIB>
  <DomainObject.Predmet.ProtustrankaWithAdress>
    <izvorni_sadrzaj>STANEK društvo s ograničenom odgovornošću za trgovinu na veliko i malo i izdavaštvo Marofska 45, 42000 Kućan Marof</izvorni_sadrzaj>
    <derivirana_varijabla naziv="DomainObject.Predmet.ProtustrankaWithAdress_1">STANEK društvo s ograničenom odgovornošću za trgovinu na veliko i malo i izdavaštvo Marofska 45, 42000 Kućan Marof</derivirana_varijabla>
  </DomainObject.Predmet.ProtustrankaWithAdress>
  <DomainObject.Predmet.ProtustrankaWithAdressOIB>
    <izvorni_sadrzaj>STANEK društvo s ograničenom odgovornošću za trgovinu na veliko i malo i izdavaštvo, OIB 76706875460, Marofska 45, 42000 Kućan Marof</izvorni_sadrzaj>
    <derivirana_varijabla naziv="DomainObject.Predmet.ProtustrankaWithAdressOIB_1">STANEK društvo s ograničenom odgovornošću za trgovinu na veliko i malo i izdavaštvo, OIB 76706875460, Marofska 45, 42000 Kućan Marof</derivirana_varijabla>
  </DomainObject.Predmet.ProtustrankaWithAdressOIB>
  <DomainObject.Predmet.ProtustrankaNazivFormated>
    <izvorni_sadrzaj>STANEK društvo s ograničenom odgovornošću za trgovinu na veliko i malo i izdavaštvo</izvorni_sadrzaj>
    <derivirana_varijabla naziv="DomainObject.Predmet.ProtustrankaNazivFormated_1">STANEK društvo s ograničenom odgovornošću za trgovinu na veliko i malo i izdavaštvo</derivirana_varijabla>
  </DomainObject.Predmet.ProtustrankaNazivFormated>
  <DomainObject.Predmet.ProtustrankaNazivFormatedOIB>
    <izvorni_sadrzaj>STANEK društvo s ograničenom odgovornošću za trgovinu na veliko i malo i izdavaštvo, OIB 76706875460</izvorni_sadrzaj>
    <derivirana_varijabla naziv="DomainObject.Predmet.ProtustrankaNazivFormatedOIB_1">STANEK društvo s ograničenom odgovornošću za trgovinu na veliko i malo i izdavaštvo, OIB 76706875460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3230944.68</izvorni_sadrzaj>
    <derivirana_varijabla naziv="DomainObject.Predmet.TrenutnaVrijednost_1">3230944.68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STANEK društvo s ograničenom odgovornošću za trgovinu na veliko i malo i izdavaštvo zastupanog po punomoćniku ODVJETNIČKO DRUŠTVO PETRIĆ i dr. javno trgovačko društvo</item>
    </izvorni_sadrzaj>
    <derivirana_varijabla naziv="DomainObject.Predmet.ProtuStrankaListFormated_1">
      <item>STANEK društvo s ograničenom odgovornošću za trgovinu na veliko i malo i izdavaštvo zastupanog po punomoćniku ODVJETNIČKO DRUŠTVO PETRIĆ i dr. javno trgovačko društvo</item>
    </derivirana_varijabla>
  </DomainObject.Predmet.ProtuStrankaListFormated>
  <DomainObject.Predmet.ProtuStrankaListFormatedOIB>
    <izvorni_sadrzaj>
      <item>STANEK društvo s ograničenom odgovornošću za trgovinu na veliko i malo i izdavaštvo, OIB 76706875460 zastupanog po punomoćniku ODVJETNIČKO DRUŠTVO PETRIĆ i dr. javno trgovačko društvo</item>
    </izvorni_sadrzaj>
    <derivirana_varijabla naziv="DomainObject.Predmet.ProtuStrankaListFormatedOIB_1">
      <item>STANEK društvo s ograničenom odgovornošću za trgovinu na veliko i malo i izdavaštvo, OIB 76706875460 zastupanog po punomoćniku ODVJETNIČKO DRUŠTVO PETRIĆ i dr. javno trgovačko društvo</item>
    </derivirana_varijabla>
  </DomainObject.Predmet.ProtuStrankaListFormatedOIB>
  <DomainObject.Predmet.ProtuStrankaListFormatedWithAdress>
    <izvorni_sadrzaj>
      <item>STANEK društvo s ograničenom odgovornošću za trgovinu na veliko i malo i izdavaštvo, Marofska 45, 42000 Kućan Marof zastupanog po punomoćniku ODVJETNIČKO DRUŠTVO PETRIĆ i dr. javno trgovačko društvo</item>
    </izvorni_sadrzaj>
    <derivirana_varijabla naziv="DomainObject.Predmet.ProtuStrankaListFormatedWithAdress_1">
      <item>STANEK društvo s ograničenom odgovornošću za trgovinu na veliko i malo i izdavaštvo, Marofska 45, 42000 Kućan Marof zastupanog po punomoćniku ODVJETNIČKO DRUŠTVO PETRIĆ i dr. javno trgovačko društvo</item>
    </derivirana_varijabla>
  </DomainObject.Predmet.ProtuStrankaListFormatedWithAdress>
  <DomainObject.Predmet.ProtuStrankaListFormatedWithAdressOIB>
    <izvorni_sadrzaj>
      <item>STANEK društvo s ograničenom odgovornošću za trgovinu na veliko i malo i izdavaštvo, OIB 76706875460, Marofska 45, 42000 Kućan Marof zastupanog po punomoćniku ODVJETNIČKO DRUŠTVO PETRIĆ i dr. javno trgovačko društvo</item>
    </izvorni_sadrzaj>
    <derivirana_varijabla naziv="DomainObject.Predmet.ProtuStrankaListFormatedWithAdressOIB_1">
      <item>STANEK društvo s ograničenom odgovornošću za trgovinu na veliko i malo i izdavaštvo, OIB 76706875460, Marofska 45, 42000 Kućan Marof zastupanog po punomoćniku ODVJETNIČKO DRUŠTVO PETRIĆ i dr. javno trgovačko društvo</item>
    </derivirana_varijabla>
  </DomainObject.Predmet.ProtuStrankaListFormatedWithAdressOIB>
  <DomainObject.Predmet.ProtuStrankaListNazivFormated>
    <izvorni_sadrzaj>
      <item>STANEK društvo s ograničenom odgovornošću za trgovinu na veliko i malo i izdavaštvo</item>
    </izvorni_sadrzaj>
    <derivirana_varijabla naziv="DomainObject.Predmet.ProtuStrankaListNazivFormated_1">
      <item>STANEK društvo s ograničenom odgovornošću za trgovinu na veliko i malo i izdavaštvo</item>
    </derivirana_varijabla>
  </DomainObject.Predmet.ProtuStrankaListNazivFormated>
  <DomainObject.Predmet.ProtuStrankaListNazivFormatedOIB>
    <izvorni_sadrzaj>
      <item>STANEK društvo s ograničenom odgovornošću za trgovinu na veliko i malo i izdavaštvo, OIB 76706875460</item>
    </izvorni_sadrzaj>
    <derivirana_varijabla naziv="DomainObject.Predmet.ProtuStrankaListNazivFormatedOIB_1">
      <item>STANEK društvo s ograničenom odgovornošću za trgovinu na veliko i malo i izdavaštvo, OIB 76706875460</item>
    </derivirana_varijabla>
  </DomainObject.Predmet.ProtuStrankaListNazivFormatedOIB>
  <DomainObject.Predmet.OstaliListFormated>
    <izvorni_sadrzaj>
      <item>ODVJETNIČKO DRUŠTVO PETRIĆ i dr. javno trgovačko društvo punomoćnik sudionika u postupku STANEK društvo s ograničenom odgovornošću za trgovinu na veliko i malo i izdavaštvo</item>
      <item>Financijska agencija</item>
      <item>Oglasna ploča suda</item>
    </izvorni_sadrzaj>
    <derivirana_varijabla naziv="DomainObject.Predmet.OstaliListFormated_1">
      <item>ODVJETNIČKO DRUŠTVO PETRIĆ i dr. javno trgovačko društvo punomoćnik sudionika u postupku STANEK društvo s ograničenom odgovornošću za trgovinu na veliko i malo i izdavaštvo</item>
      <item>Financijska agencija</item>
      <item>Oglasna ploča suda</item>
    </derivirana_varijabla>
  </DomainObject.Predmet.OstaliListFormated>
  <DomainObject.Predmet.OstaliListFormatedOIB>
    <izvorni_sadrzaj>
      <item>ODVJETNIČKO DRUŠTVO PETRIĆ i dr. javno trgovačko društvo, OIB 86453829502 punomoćnik sudionika u postupku STANEK društvo s ograničenom odgovornošću za trgovinu na veliko i malo i izdavaštvo</item>
      <item>Financijska agencija</item>
      <item>Oglasna ploča suda</item>
    </izvorni_sadrzaj>
    <derivirana_varijabla naziv="DomainObject.Predmet.OstaliListFormatedOIB_1">
      <item>ODVJETNIČKO DRUŠTVO PETRIĆ i dr. javno trgovačko društvo, OIB 86453829502 punomoćnik sudionika u postupku STANEK društvo s ograničenom odgovornošću za trgovinu na veliko i malo i izdavaštvo</item>
      <item>Financijska agencija</item>
      <item>Oglasna ploča suda</item>
    </derivirana_varijabla>
  </DomainObject.Predmet.OstaliListFormatedOIB>
  <DomainObject.Predmet.OstaliListFormatedWithAdress>
    <izvorni_sadrzaj>
      <item>ODVJETNIČKO DRUŠTVO PETRIĆ i dr. javno trgovačko društvo, Kolodvorska 13, 42000 Varaždin punomoćnik sudionika u postupku STANEK društvo s ograničenom odgovornošću za trgovinu na veliko i malo i izdavaštvo</item>
      <item>Financijska agencija</item>
      <item>Oglasna ploča suda</item>
    </izvorni_sadrzaj>
    <derivirana_varijabla naziv="DomainObject.Predmet.OstaliListFormatedWithAdress_1">
      <item>ODVJETNIČKO DRUŠTVO PETRIĆ i dr. javno trgovačko društvo, Kolodvorska 13, 42000 Varaždin punomoćnik sudionika u postupku STANEK društvo s ograničenom odgovornošću za trgovinu na veliko i malo i izdavaštvo</item>
      <item>Financijska agencija</item>
      <item>Oglasna ploča suda</item>
    </derivirana_varijabla>
  </DomainObject.Predmet.OstaliListFormatedWithAdress>
  <DomainObject.Predmet.OstaliListFormatedWithAdressOIB>
    <izvorni_sadrzaj>
      <item>ODVJETNIČKO DRUŠTVO PETRIĆ i dr. javno trgovačko društvo, OIB 86453829502, Kolodvorska 13, 42000 Varaždin punomoćnik sudionika u postupku STANEK društvo s ograničenom odgovornošću za trgovinu na veliko i malo i izdavaštvo</item>
      <item>Financijska agencija</item>
      <item>Oglasna ploča suda</item>
    </izvorni_sadrzaj>
    <derivirana_varijabla naziv="DomainObject.Predmet.OstaliListFormatedWithAdressOIB_1">
      <item>ODVJETNIČKO DRUŠTVO PETRIĆ i dr. javno trgovačko društvo, OIB 86453829502, Kolodvorska 13, 42000 Varaždin punomoćnik sudionika u postupku STANEK društvo s ograničenom odgovornošću za trgovinu na veliko i malo i izdavaštvo</item>
      <item>Financijska agencija</item>
      <item>Oglasna ploča suda</item>
    </derivirana_varijabla>
  </DomainObject.Predmet.OstaliListFormatedWithAdressOIB>
  <DomainObject.Predmet.OstaliListNazivFormated>
    <izvorni_sadrzaj>
      <item>ODVJETNIČKO DRUŠTVO PETRIĆ i dr. javno trgovačko društvo</item>
      <item>Financijska agencija</item>
      <item>Oglasna ploča suda</item>
    </izvorni_sadrzaj>
    <derivirana_varijabla naziv="DomainObject.Predmet.OstaliListNazivFormated_1">
      <item>ODVJETNIČKO DRUŠTVO PETRIĆ i dr. javno trgovačko društvo</item>
      <item>Financijska agencija</item>
      <item>Oglasna ploča suda</item>
    </derivirana_varijabla>
  </DomainObject.Predmet.OstaliListNazivFormated>
  <DomainObject.Predmet.OstaliListNazivFormatedOIB>
    <izvorni_sadrzaj>
      <item>ODVJETNIČKO DRUŠTVO PETRIĆ i dr. javno trgovačko društvo, OIB 86453829502</item>
      <item>Financijska agencija</item>
      <item>Oglasna ploča suda</item>
    </izvorni_sadrzaj>
    <derivirana_varijabla naziv="DomainObject.Predmet.OstaliListNazivFormatedOIB_1">
      <item>ODVJETNIČKO DRUŠTVO PETRIĆ i dr. javno trgovačko društvo, OIB 86453829502</item>
      <item>Financijska agencija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>Stpn-57/2015-4</izvorni_sadrzaj>
    <derivirana_varijabla naziv="DomainObject.PoslovniBrojDokumenta_1">Stpn-57/2015-4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STANEK društvo s ograničenom odgovornošću za trgovinu na veliko i malo i izdavaštvo</izvorni_sadrzaj>
    <derivirana_varijabla naziv="DomainObject.Predmet.ProtustrankaIDrugi_1">STANEK društvo s ograničenom odgovornošću za trgovinu na veliko i malo i izdavaštvo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STANEK društvo s ograničenom odgovornošću za trgovinu na veliko i malo i izdavaštvo, OIB 76706875460, Marofska 45, 42000 Kućan Marof</izvorni_sadrzaj>
    <derivirana_varijabla naziv="DomainObject.Predmet.ProtustrankaIDrugiAdressOIB_1">STANEK društvo s ograničenom odgovornošću za trgovinu na veliko i malo i izdavaštvo, OIB 76706875460, Marofska 45, 42000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STANEK društvo s ograničenom odgovornošću za trgovinu na veliko i malo i izdavaštvo</item>
      <item>ODVJETNIČKO DRUŠTVO PETRIĆ i dr. javno trgovačko društvo</item>
      <item>Financijska agencija</item>
      <item>Oglasna ploča suda</item>
    </izvorni_sadrzaj>
    <derivirana_varijabla naziv="DomainObject.Predmet.SudioniciListNaziv_1">
      <item>STANEK društvo s ograničenom odgovornošću za trgovinu na veliko i malo i izdavaštvo</item>
      <item>ODVJETNIČKO DRUŠTVO PETRIĆ i dr. javno trgovačko društvo</item>
      <item>Financijska agencija</item>
      <item>Oglasna ploča suda</item>
    </derivirana_varijabla>
  </DomainObject.Predmet.SudioniciListNaziv>
  <DomainObject.Predmet.SudioniciListAdressOIB>
    <izvorni_sadrzaj>
      <item>STANEK društvo s ograničenom odgovornošću za trgovinu na veliko i malo i izdavaštvo, OIB 76706875460, Marofska 45,42000 Kućan Marof</item>
      <item>ODVJETNIČKO DRUŠTVO PETRIĆ i dr. javno trgovačko društvo, OIB 86453829502, Kolodvorska 13,42000 Varaždin</item>
      <item>Financijska agencija</item>
      <item>Oglasna ploča suda</item>
    </izvorni_sadrzaj>
    <derivirana_varijabla naziv="DomainObject.Predmet.SudioniciListAdressOIB_1">
      <item>STANEK društvo s ograničenom odgovornošću za trgovinu na veliko i malo i izdavaštvo, OIB 76706875460, Marofska 45,42000 Kućan Marof</item>
      <item>ODVJETNIČKO DRUŠTVO PETRIĆ i dr. javno trgovačko društvo, OIB 86453829502, Kolodvorska 13,42000 Varaždin</item>
      <item>Financijska agencija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9655A9-6166-47AB-BD4C-E3F76261F3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166</properties:Words>
  <properties:Characters>956</properties:Characters>
  <properties:Lines>36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2015-12-04T13:01:00Z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Stpn-57/2015-4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