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71f7" w14:paraId="0ab71f7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264BE4">
        <w:rPr>
          <w:rFonts w:hAnsi="Times New Roman" w:ascii="Times New Roman"/>
          <w:szCs w:val="24"/>
          <w:lang w:val="hr-HR"/>
        </w:rPr>
        <w:t>20</w:t>
      </w:r>
      <w:r w:rsidR="001A35D8">
        <w:rPr>
          <w:rFonts w:hAnsi="Times New Roman" w:ascii="Times New Roman"/>
          <w:szCs w:val="24"/>
          <w:lang w:val="hr-HR"/>
        </w:rPr>
        <w:t>. veljače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68071C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432965">
        <w:rPr>
          <w:rFonts w:hAnsi="Times New Roman" w:ascii="Times New Roman"/>
          <w:szCs w:val="24"/>
          <w:lang w:val="hr-HR"/>
        </w:rPr>
        <w:t xml:space="preserve">radi </w:t>
      </w:r>
      <w:r w:rsidR="00FF36A4" w:rsidRPr="0068071C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252AFD" w:rsidR="005B2E29" w:rsidRPr="0068071C">
      <w:pPr>
        <w:jc w:val="center"/>
        <w:rPr>
          <w:rFonts w:hAnsi="Times New Roman" w:ascii="Times New Roman"/>
          <w:lang w:val="hr-HR"/>
        </w:rPr>
      </w:pPr>
      <w:r w:rsidRPr="0068071C">
        <w:rPr>
          <w:rFonts w:hAnsi="Times New Roman" w:ascii="Times New Roman"/>
          <w:szCs w:val="24"/>
          <w:lang w:val="hr-HR"/>
        </w:rPr>
        <w:t>nad dužnikom</w:t>
      </w:r>
      <w:r w:rsidRPr="0068071C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68071C" w:rsidRPr="0068071C">
        <w:rPr>
          <w:rFonts w:eastAsia="SimSun" w:hAnsi="Times New Roman" w:ascii="Times New Roman"/>
          <w:kern w:val="2"/>
          <w:lang w:bidi="hi-IN" w:eastAsia="zh-CN" w:val="hr-HR"/>
        </w:rPr>
        <w:t>LENGELIĆ j.d.o.o., Botinovec 60, Botinovec, OIB: 89085545746</w:t>
      </w:r>
    </w:p>
    <w:p w:rsidRDefault="00E8232C" w:rsidP="00FC27CC" w:rsidR="00E8232C" w:rsidRPr="0068071C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68071C">
        <w:rPr>
          <w:rFonts w:hAnsi="Times New Roman" w:ascii="Times New Roman"/>
          <w:szCs w:val="24"/>
          <w:lang w:val="hr-HR"/>
        </w:rPr>
        <w:t>10,1</w:t>
      </w:r>
      <w:r w:rsidR="00432965">
        <w:rPr>
          <w:rFonts w:hAnsi="Times New Roman" w:ascii="Times New Roman"/>
          <w:szCs w:val="24"/>
          <w:lang w:val="hr-HR"/>
        </w:rPr>
        <w:t>0</w:t>
      </w:r>
      <w:r w:rsidR="002B077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</w:t>
      </w:r>
      <w:r w:rsidR="002E27B8">
        <w:rPr>
          <w:rFonts w:hAnsi="Times New Roman" w:ascii="Times New Roman"/>
          <w:szCs w:val="24"/>
          <w:lang w:val="hr-HR"/>
        </w:rPr>
        <w:t>k Republike Hrvatske, zamjenik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2E27B8">
        <w:rPr>
          <w:rFonts w:hAnsi="Times New Roman" w:ascii="Times New Roman"/>
          <w:szCs w:val="24"/>
          <w:lang w:val="hr-HR"/>
        </w:rPr>
        <w:t>Tomo Božić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CB7461" w:rsidP="008355A6" w:rsidR="00CB7461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CB74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današnje ročište nije pristupio</w:t>
      </w:r>
      <w:r w:rsidR="00CB7461">
        <w:rPr>
          <w:rFonts w:hAnsi="Times New Roman" w:ascii="Times New Roman"/>
          <w:szCs w:val="24"/>
          <w:lang w:val="hr-HR"/>
        </w:rPr>
        <w:t xml:space="preserve"> nitko </w:t>
      </w:r>
      <w:r w:rsidR="00B175B9">
        <w:rPr>
          <w:rFonts w:hAnsi="Times New Roman" w:ascii="Times New Roman"/>
          <w:szCs w:val="24"/>
          <w:lang w:val="hr-HR"/>
        </w:rPr>
        <w:t>za direktora dužnika za kojeg je dostava vraćena ovome sudu uz napomenu poštara "obav</w:t>
      </w:r>
      <w:r w:rsidR="00CB7461">
        <w:rPr>
          <w:rFonts w:hAnsi="Times New Roman" w:ascii="Times New Roman"/>
          <w:szCs w:val="24"/>
          <w:lang w:val="hr-HR"/>
        </w:rPr>
        <w:t>iješten, nije podigao pošiljku", niti za dužnika, iako mu je dostava poziva obavljena putem e-Oglasne ploče suda.</w:t>
      </w: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izjavljuje da dug s osnova javnih davanja na dan</w:t>
      </w:r>
      <w:r w:rsidR="00B175B9">
        <w:rPr>
          <w:rFonts w:hAnsi="Times New Roman" w:ascii="Times New Roman"/>
          <w:szCs w:val="24"/>
          <w:lang w:val="hr-HR"/>
        </w:rPr>
        <w:t xml:space="preserve"> 24. siječnja 2018.</w:t>
      </w:r>
      <w:r>
        <w:rPr>
          <w:rFonts w:hAnsi="Times New Roman" w:ascii="Times New Roman"/>
          <w:szCs w:val="24"/>
          <w:lang w:val="hr-HR"/>
        </w:rPr>
        <w:t xml:space="preserve"> iznosi </w:t>
      </w:r>
      <w:r w:rsidR="00B175B9">
        <w:rPr>
          <w:rFonts w:hAnsi="Times New Roman" w:ascii="Times New Roman"/>
          <w:szCs w:val="24"/>
          <w:lang w:val="hr-HR"/>
        </w:rPr>
        <w:t xml:space="preserve">29.763,61 </w:t>
      </w:r>
      <w:r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50B1E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prema evidenciji Fine </w:t>
      </w:r>
      <w:r w:rsidR="00027D79">
        <w:rPr>
          <w:rFonts w:hAnsi="Times New Roman" w:ascii="Times New Roman"/>
          <w:szCs w:val="24"/>
          <w:lang w:val="hr-HR"/>
        </w:rPr>
        <w:t xml:space="preserve">na današnji dan u blokadi sa iznosom od </w:t>
      </w:r>
      <w:r>
        <w:rPr>
          <w:rFonts w:hAnsi="Times New Roman" w:ascii="Times New Roman"/>
          <w:szCs w:val="24"/>
          <w:lang w:val="hr-HR"/>
        </w:rPr>
        <w:t xml:space="preserve">95.593,42 </w:t>
      </w:r>
      <w:r w:rsidR="00027D79">
        <w:rPr>
          <w:rFonts w:hAnsi="Times New Roman" w:ascii="Times New Roman"/>
          <w:szCs w:val="24"/>
          <w:lang w:val="hr-HR"/>
        </w:rPr>
        <w:t>kn.</w:t>
      </w: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27D79" w:rsidP="008355A6" w:rsidR="00027D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</w:t>
      </w:r>
      <w:r w:rsidR="00B175B9">
        <w:rPr>
          <w:rFonts w:hAnsi="Times New Roman" w:ascii="Times New Roman"/>
          <w:szCs w:val="24"/>
          <w:lang w:val="hr-HR"/>
        </w:rPr>
        <w:t xml:space="preserve">i ovaj dužnik imao imovine, </w:t>
      </w:r>
      <w:r>
        <w:rPr>
          <w:rFonts w:hAnsi="Times New Roman" w:ascii="Times New Roman"/>
          <w:szCs w:val="24"/>
          <w:lang w:val="hr-HR"/>
        </w:rPr>
        <w:t>sud donosi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CB7461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8355A6" w:rsidP="008355A6" w:rsidR="008355A6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8355A6" w:rsidP="00A50B1E" w:rsidR="008355A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A50B1E">
        <w:rPr>
          <w:rFonts w:hAnsi="Times New Roman" w:ascii="Times New Roman"/>
          <w:lang w:val="hr-HR"/>
        </w:rPr>
        <w:t xml:space="preserve"> </w:t>
      </w:r>
      <w:r w:rsidR="00A50B1E" w:rsidRPr="0068071C">
        <w:rPr>
          <w:rFonts w:eastAsia="SimSun" w:hAnsi="Times New Roman" w:ascii="Times New Roman"/>
          <w:kern w:val="2"/>
          <w:lang w:bidi="hi-IN" w:eastAsia="zh-CN" w:val="hr-HR"/>
        </w:rPr>
        <w:t>LENGELIĆ j.d.o.o., Botinovec 60, Botinovec, OIB: 89085545746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A50B1E">
        <w:rPr>
          <w:rFonts w:hAnsi="Times New Roman" w:ascii="Times New Roman"/>
          <w:lang w:val="hr-HR"/>
        </w:rPr>
        <w:t>611/17</w:t>
      </w:r>
      <w:r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5B2E29" w:rsidP="00BB53E0" w:rsidR="005B2E29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B7461">
        <w:rPr>
          <w:rFonts w:hAnsi="Times New Roman" w:ascii="Times New Roman"/>
          <w:szCs w:val="24"/>
          <w:lang w:val="hr-HR"/>
        </w:rPr>
        <w:t xml:space="preserve">10,15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574" w:rsidR="00057574">
      <w:r>
        <w:separator/>
      </w:r>
    </w:p>
  </w:endnote>
  <w:endnote w:id="0" w:type="continuationSeparator">
    <w:p w:rsidRDefault="00057574" w:rsidR="00057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574" w:rsidR="00057574">
      <w:r>
        <w:separator/>
      </w:r>
    </w:p>
  </w:footnote>
  <w:footnote w:id="0" w:type="continuationSeparator">
    <w:p w:rsidRDefault="00057574" w:rsidR="00057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252AFD" w:rsidRPr="00252AF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8071C">
      <w:rPr>
        <w:rFonts w:hAnsi="Times New Roman" w:ascii="Times New Roman"/>
        <w:szCs w:val="24"/>
      </w:rPr>
      <w:t>611/17-6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E5A54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D5BEA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B7461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680B"/>
    <w:rsid w:val="00E8232C"/>
    <w:rsid w:val="00E9265F"/>
    <w:rsid w:val="00E93A3E"/>
    <w:rsid w:val="00E93EDC"/>
    <w:rsid w:val="00EA0D9F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A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A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A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A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5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A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A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A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A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St-611/2017-7</izvorni_sadrzaj>
    <derivirana_varijabla naziv="DomainObject.Zapisnik.Oznaka_1">St-611/2017-7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LENGELIĆ jednostavno društvo s ograničenom odgovornošću za građevinu, trgovinu i usluge zastupanog po punomoćniku Zoran Lengelić</izvorni_sadrzaj>
    <derivirana_varijabla naziv="DomainObject.Predmet.ProtustrankaFormated_1">  LENGELIĆ jednostavno društvo s ograničenom odgovornošću za građevinu, trgovinu i usluge zastupanog po punomoćniku Zoran Lengelić</derivirana_varijabla>
  </DomainObject.Predmet.ProtustrankaFormated>
  <DomainObject.Predmet.ProtustrankaFormatedOIB>
    <izvorni_sadrzaj>  LENGELIĆ jednostavno društvo s ograničenom odgovornošću za građevinu, trgovinu i usluge, OIB 89085545746 zastupanog po punomoćniku Zoran Lengelić</izvorni_sadrzaj>
    <derivirana_varijabla naziv="DomainObject.Predmet.ProtustrankaFormatedOIB_1">  LENGELIĆ jednostavno društvo s ograničenom odgovornošću za građevinu, trgovinu i usluge, OIB 89085545746 zastupanog po punomoćniku Zoran Lengelić</derivirana_varijabla>
  </DomainObject.Predmet.ProtustrankaFormatedOIB>
  <DomainObject.Predmet.ProtustrankaFormatedWithAdress>
    <izvorni_sadrzaj> LENGELIĆ jednostavno društvo s ograničenom odgovornošću za građevinu, trgovinu i usluge, Botinovec 60, 48000 Botinovec zastupanog po punomoćniku Zoran Lengelić</izvorni_sadrzaj>
    <derivirana_varijabla naziv="DomainObject.Predmet.ProtustrankaFormatedWithAdress_1"> LENGELIĆ jednostavno društvo s ograničenom odgovornošću za građevinu, trgovinu i usluge, Botinovec 60, 48000 Botinovec zastupanog po punomoćniku Zoran Lengelić</derivirana_varijabla>
  </DomainObject.Predmet.ProtustrankaFormatedWithAdress>
  <DomainObject.Predmet.ProtustrankaFormatedWithAdressOIB>
    <izvorni_sadrzaj> LENGELIĆ jednostavno društvo s ograničenom odgovornošću za građevinu, trgovinu i usluge, OIB 89085545746, Botinovec 60, 48000 Botinovec zastupanog po punomoćniku Zoran Lengelić</izvorni_sadrzaj>
    <derivirana_varijabla naziv="DomainObject.Predmet.ProtustrankaFormatedWithAdressOIB_1"> LENGELIĆ jednostavno društvo s ograničenom odgovornošću za građevinu, trgovinu i usluge, OIB 89085545746, Botinovec 60, 48000 Botinovec zastupanog po punomoćniku Zoran Lengelić</derivirana_varijabla>
  </DomainObject.Predmet.ProtustrankaFormatedWithAdressOIB>
  <DomainObject.Predmet.ProtustrankaWithAdress>
    <izvorni_sadrzaj>LENGELIĆ jednostavno društvo s ograničenom odgovornošću za građevinu, trgovinu i usluge Botinovec 60, 48000 Botinovec</izvorni_sadrzaj>
    <derivirana_varijabla naziv="DomainObject.Predmet.ProtustrankaWithAdress_1">LENGELIĆ jednostavno društvo s ograničenom odgovornošću za građevinu, trgovinu i usluge Botinovec 60, 48000 Botinovec</derivirana_varijabla>
  </DomainObject.Predmet.ProtustrankaWithAdress>
  <DomainObject.Predmet.ProtustrankaWithAdressOIB>
    <izvorni_sadrzaj>LENGELIĆ jednostavno društvo s ograničenom odgovornošću za građevinu, trgovinu i usluge, OIB 89085545746, Botinovec 60, 48000 Botinovec</izvorni_sadrzaj>
    <derivirana_varijabla naziv="DomainObject.Predmet.ProtustrankaWithAdressOIB_1">LENGELIĆ jednostavno društvo s ograničenom odgovornošću za građevinu, trgovinu i usluge, OIB 89085545746, Botinovec 60, 48000 Botinovec</derivirana_varijabla>
  </DomainObject.Predmet.ProtustrankaWithAdressOIB>
  <DomainObject.Predmet.ProtustrankaNazivFormated>
    <izvorni_sadrzaj>LENGELIĆ jednostavno društvo s ograničenom odgovornošću za građevinu, trgovinu i usluge</izvorni_sadrzaj>
    <derivirana_varijabla naziv="DomainObject.Predmet.ProtustrankaNazivFormated_1">LENGELIĆ jednostavno društvo s ograničenom odgovornošću za građevinu, trgovinu i usluge</derivirana_varijabla>
  </DomainObject.Predmet.ProtustrankaNazivFormated>
  <DomainObject.Predmet.ProtustrankaNazivFormatedOIB>
    <izvorni_sadrzaj>LENGELIĆ jednostavno društvo s ograničenom odgovornošću za građevinu, trgovinu i usluge, OIB 89085545746</izvorni_sadrzaj>
    <derivirana_varijabla naziv="DomainObject.Predmet.ProtustrankaNazivFormatedOIB_1">LENGELIĆ jednostavno društvo s ograničenom odgovornošću za građevinu, trgovinu i usluge, OIB 89085545746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95204.11</izvorni_sadrzaj>
    <derivirana_varijabla naziv="DomainObject.Predmet.TrenutnaVrijednost_1">95204.11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LENGELIĆ jednostavno društvo s ograničenom odgovornošću za građevinu, trgovinu i usluge zastupanog po punomoćniku Zoran Lengelić</item>
    </izvorni_sadrzaj>
    <derivirana_varijabla naziv="DomainObject.Predmet.ProtuStrankaListFormated_1">
      <item>LENGELIĆ jednostavno društvo s ograničenom odgovornošću za građevinu, trgovinu i usluge zastupanog po punomoćniku Zoran Lengelić</item>
    </derivirana_varijabla>
  </DomainObject.Predmet.ProtuStrankaListFormated>
  <DomainObject.Predmet.ProtuStrankaListFormatedOIB>
    <izvorni_sadrzaj>
      <item>LENGELIĆ jednostavno društvo s ograničenom odgovornošću za građevinu, trgovinu i usluge, OIB 89085545746 zastupanog po punomoćniku Zoran Lengelić</item>
    </izvorni_sadrzaj>
    <derivirana_varijabla naziv="DomainObject.Predmet.ProtuStrankaListFormatedOIB_1">
      <item>LENGELIĆ jednostavno društvo s ograničenom odgovornošću za građevinu, trgovinu i usluge, OIB 89085545746 zastupanog po punomoćniku Zoran Lengelić</item>
    </derivirana_varijabla>
  </DomainObject.Predmet.ProtuStrankaListFormatedOIB>
  <DomainObject.Predmet.ProtuStrankaListFormatedWithAdress>
    <izvorni_sadrzaj>
      <item>LENGELIĆ jednostavno društvo s ograničenom odgovornošću za građevinu, trgovinu i usluge, Botinovec 60, 48000 Botinovec zastupanog po punomoćniku Zoran Lengelić</item>
    </izvorni_sadrzaj>
    <derivirana_varijabla naziv="DomainObject.Predmet.ProtuStrankaListFormatedWithAdress_1">
      <item>LENGELIĆ jednostavno društvo s ograničenom odgovornošću za građevinu, trgovinu i usluge, Botinovec 60, 48000 Botinovec zastupanog po punomoćniku Zoran Lengelić</item>
    </derivirana_varijabla>
  </DomainObject.Predmet.ProtuStrankaListFormatedWithAdress>
  <DomainObject.Predmet.ProtuStrankaListFormatedWithAdressOIB>
    <izvorni_sadrzaj>
      <item>LENGELIĆ jednostavno društvo s ograničenom odgovornošću za građevinu, trgovinu i usluge, OIB 89085545746, Botinovec 60, 48000 Botinovec zastupanog po punomoćniku Zoran Lengelić</item>
    </izvorni_sadrzaj>
    <derivirana_varijabla naziv="DomainObject.Predmet.ProtuStrankaListFormatedWithAdressOIB_1">
      <item>LENGELIĆ jednostavno društvo s ograničenom odgovornošću za građevinu, trgovinu i usluge, OIB 89085545746, Botinovec 60, 48000 Botinovec zastupanog po punomoćniku Zoran Lengelić</item>
    </derivirana_varijabla>
  </DomainObject.Predmet.ProtuStrankaListFormatedWithAdressOIB>
  <DomainObject.Predmet.ProtuStrankaListNazivFormated>
    <izvorni_sadrzaj>
      <item>LENGELIĆ jednostavno društvo s ograničenom odgovornošću za građevinu, trgovinu i usluge</item>
    </izvorni_sadrzaj>
    <derivirana_varijabla naziv="DomainObject.Predmet.ProtuStrankaListNazivFormated_1">
      <item>LENGELIĆ jednostavno društvo s ograničenom odgovornošću za građevinu, trgovinu i usluge</item>
    </derivirana_varijabla>
  </DomainObject.Predmet.ProtuStrankaListNazivFormated>
  <DomainObject.Predmet.ProtuStrankaListNazivFormatedOIB>
    <izvorni_sadrzaj>
      <item>LENGELIĆ jednostavno društvo s ograničenom odgovornošću za građevinu, trgovinu i usluge, OIB 89085545746</item>
    </izvorni_sadrzaj>
    <derivirana_varijabla naziv="DomainObject.Predmet.ProtuStrankaListNazivFormatedOIB_1">
      <item>LENGELIĆ jednostavno društvo s ograničenom odgovornošću za građevinu, trgovinu i usluge, OIB 89085545746</item>
    </derivirana_varijabla>
  </DomainObject.Predmet.ProtuStrankaListNazivFormatedOIB>
  <DomainObject.Predmet.OstaliListFormated>
    <izvorni_sadrzaj>
      <item>Sudski registar</item>
      <item>Zoran Lengelić punomoćnik sudionika u postupku LENGELIĆ jednostavno društvo s ograničenom odgovornošću za građevinu, trgovinu i usluge</item>
    </izvorni_sadrzaj>
    <derivirana_varijabla naziv="DomainObject.Predmet.OstaliListFormated_1">
      <item>Sudski registar</item>
      <item>Zoran Lengelić punomoćnik sudionika u postupku LENGELIĆ jednostavno društvo s ograničenom odgovornošću za građevinu, trgovinu i usluge</item>
    </derivirana_varijabla>
  </DomainObject.Predmet.OstaliListFormated>
  <DomainObject.Predmet.OstaliListFormatedOIB>
    <izvorni_sadrzaj>
      <item>Sudski registar</item>
      <item>Zoran Lengelić, OIB 73454927831 punomoćnik sudionika u postupku LENGELIĆ jednostavno društvo s ograničenom odgovornošću za građevinu, trgovinu i usluge</item>
    </izvorni_sadrzaj>
    <derivirana_varijabla naziv="DomainObject.Predmet.OstaliListFormatedOIB_1">
      <item>Sudski registar</item>
      <item>Zoran Lengelić, OIB 73454927831 punomoćnik sudionika u postupku LENGELIĆ jednostavno društvo s ograničenom odgovornošću za građevinu, trgovinu i usluge</item>
    </derivirana_varijabla>
  </DomainObject.Predmet.OstaliListFormatedOIB>
  <DomainObject.Predmet.OstaliListFormatedWithAdress>
    <izvorni_sadrzaj>
      <item>Sudski registar</item>
      <item>Zoran Lengelić, Botinovec 60, 48314 Botinovec punomoćnik sudionika u postupku LENGELIĆ jednostavno društvo s ograničenom odgovornošću za građevinu, trgovinu i usluge</item>
    </izvorni_sadrzaj>
    <derivirana_varijabla naziv="DomainObject.Predmet.OstaliListFormatedWithAdress_1">
      <item>Sudski registar</item>
      <item>Zoran Lengelić, Botinovec 60, 48314 Botinovec punomoćnik sudionika u postupku LENGELIĆ jednostavno društvo s ograničenom odgovornošću za građevinu, trgovinu i usluge</item>
    </derivirana_varijabla>
  </DomainObject.Predmet.OstaliListFormatedWithAdress>
  <DomainObject.Predmet.OstaliListFormatedWithAdressOIB>
    <izvorni_sadrzaj>
      <item>Sudski registar</item>
      <item>Zoran Lengelić, OIB 73454927831, Botinovec 60, 48314 Botinovec punomoćnik sudionika u postupku LENGELIĆ jednostavno društvo s ograničenom odgovornošću za građevinu, trgovinu i usluge</item>
    </izvorni_sadrzaj>
    <derivirana_varijabla naziv="DomainObject.Predmet.OstaliListFormatedWithAdressOIB_1">
      <item>Sudski registar</item>
      <item>Zoran Lengelić, OIB 73454927831, Botinovec 60, 48314 Botinovec punomoćnik sudionika u postupku LENGELIĆ jednostavno društvo s ograničenom odgovornošću za građevinu, trgovinu i usluge</item>
    </derivirana_varijabla>
  </DomainObject.Predmet.OstaliListFormatedWithAdressOIB>
  <DomainObject.Predmet.OstaliListNazivFormated>
    <izvorni_sadrzaj>
      <item>Sudski registar</item>
      <item>Zoran Lengelić</item>
    </izvorni_sadrzaj>
    <derivirana_varijabla naziv="DomainObject.Predmet.OstaliListNazivFormated_1">
      <item>Sudski registar</item>
      <item>Zoran Lengelić</item>
    </derivirana_varijabla>
  </DomainObject.Predmet.OstaliListNazivFormated>
  <DomainObject.Predmet.OstaliListNazivFormatedOIB>
    <izvorni_sadrzaj>
      <item>Sudski registar</item>
      <item>Zoran Lengelić, OIB 73454927831</item>
    </izvorni_sadrzaj>
    <derivirana_varijabla naziv="DomainObject.Predmet.OstaliListNazivFormatedOIB_1">
      <item>Sudski registar</item>
      <item>Zoran Lengelić, OIB 73454927831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St-611/2017-7</izvorni_sadrzaj>
    <derivirana_varijabla naziv="DomainObject.PoslovniBrojDokumenta_1">St-611/2017-7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LENGELIĆ jednostavno društvo s ograničenom odgovornošću za građevinu, trgovinu i usluge</izvorni_sadrzaj>
    <derivirana_varijabla naziv="DomainObject.Predmet.ProtustrankaIDrugi_1">LENGELIĆ jednostavno društvo s ograničenom odgovornošću za građevinu,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LENGELIĆ jednostavno društvo s ograničenom odgovornošću za građevinu, trgovinu i usluge, OIB 89085545746, Botinovec 60, 48000 Botinovec</izvorni_sadrzaj>
    <derivirana_varijabla naziv="DomainObject.Predmet.ProtustrankaIDrugiAdressOIB_1">LENGELIĆ jednostavno društvo s ograničenom odgovornošću za građevinu, trgovinu i usluge, OIB 89085545746, Botinovec 60, 48000 Botinovec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LENGELIĆ jednostavno društvo s ograničenom odgovornošću za građevinu, trgovinu i usluge</item>
      <item>Sudski registar</item>
      <item>Zoran Lengelić</item>
    </izvorni_sadrzaj>
    <derivirana_varijabla naziv="DomainObject.Predmet.SudioniciListNaziv_1">
      <item>Financijska agencija</item>
      <item>LENGELIĆ jednostavno društvo s ograničenom odgovornošću za građevinu, trgovinu i usluge</item>
      <item>Sudski registar</item>
      <item>Zoran Lengelić</item>
    </derivirana_varijabla>
  </DomainObject.Predmet.SudioniciListNaziv>
  <DomainObject.Predmet.SudioniciListAdressOIB>
    <izvorni_sadrzaj>
      <item>Financijska agencija, OIB 85821130368, Ulica grada Vukovara 70,10000 Zagreb</item>
      <item>LENGELIĆ jednostavno društvo s ograničenom odgovornošću za građevinu, trgovinu i usluge, OIB 89085545746, Botinovec 60,48000 Botinovec</item>
      <item>Sudski registar</item>
      <item>Zoran Lengelić, OIB 73454927831, Botinovec 60,48314 Botinovec</item>
    </izvorni_sadrzaj>
    <derivirana_varijabla naziv="DomainObject.Predmet.SudioniciListAdressOIB_1">
      <item>Financijska agencija, OIB 85821130368, Ulica grada Vukovara 70,10000 Zagreb</item>
      <item>LENGELIĆ jednostavno društvo s ograničenom odgovornošću za građevinu, trgovinu i usluge, OIB 89085545746, Botinovec 60,48000 Botinovec</item>
      <item>Sudski registar</item>
      <item>Zoran Lengelić, OIB 73454927831, Botinovec 60,48314 Botinovec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89085545746</item>
      <item>, OIB null</item>
      <item>, OIB 73454927831</item>
    </izvorni_sadrzaj>
    <derivirana_varijabla naziv="DomainObject.Predmet.SudioniciListNazivOIB_1">
      <item>, OIB 85821130368</item>
      <item>, OIB 89085545746</item>
      <item>, OIB null</item>
      <item>, OIB 73454927831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7EE58-BB69-4BED-8068-1777D766B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271</properties:Words>
  <properties:Characters>1449</properties:Characters>
  <properties:Lines>46</properties:Lines>
  <properties:Paragraphs>20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2018-02-20T09:11:00Z</cp:lastPrinted>
  <dcterms:modified xmlns:xsi="http://www.w3.org/2001/XMLSchema-instance" xsi:type="dcterms:W3CDTF">2018-02-20T12:26:00Z</dcterms:modified>
  <cp:revision>79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ST-611-17-6 ZAPISNIK  20.02.2018..docx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