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2922" w14:paraId="0032922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D2780C">
        <w:rPr>
          <w:szCs w:val="24"/>
        </w:rPr>
        <w:t>608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D2780C">
        <w:t>dužnika TRGOVINA I MARKETING</w:t>
      </w:r>
      <w:r w:rsidR="00482973">
        <w:t xml:space="preserve"> d.o.o.</w:t>
      </w:r>
      <w:r w:rsidR="00200042">
        <w:t>,</w:t>
      </w:r>
      <w:r w:rsidR="00D2780C">
        <w:t xml:space="preserve"> Trg kralja Tomislava 7, Varaždin</w:t>
      </w:r>
      <w:r w:rsidR="00ED0604">
        <w:t xml:space="preserve"> </w:t>
      </w:r>
      <w:r w:rsidR="00D2780C">
        <w:t>OIB: 93079647835</w:t>
      </w:r>
      <w:r w:rsidR="00DF0E9D">
        <w:t>, dana 29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D2780C" w:rsidRPr="00D2780C">
        <w:t xml:space="preserve"> </w:t>
      </w:r>
      <w:r w:rsidR="00D2780C">
        <w:t>TRGOVINA I MARKETING d.o.o., Trg kralja Tomislava 7, Varaždin OIB: 93079647835</w:t>
      </w:r>
      <w:r w:rsidR="00DF0E9D">
        <w:t>, s danom 29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DF0E9D">
        <w:rPr>
          <w:szCs w:val="24"/>
        </w:rPr>
        <w:t>12</w:t>
      </w:r>
      <w:r w:rsidR="009A4D7E">
        <w:rPr>
          <w:szCs w:val="24"/>
        </w:rPr>
        <w:t>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1423C9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>postupak nad stečajnim dužnikom</w:t>
      </w:r>
      <w:r w:rsidR="00532FD1">
        <w:t xml:space="preserve"> </w:t>
      </w:r>
      <w:r w:rsidR="00D2780C">
        <w:t>TRGOVINA I MARKETING d.o.o., Trg kralja Tomislava 7, Varaždin OIB: 93079647835.</w:t>
      </w:r>
    </w:p>
    <w:p w:rsidRDefault="00D2780C" w:rsidP="00CE3446" w:rsidR="00D2780C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C16001">
        <w:t>Ivan Hudoletnjak, Zavojna ulica 3, Ivanec, OIB: 80924395653.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D2780C" w:rsidRPr="00D2780C">
        <w:t xml:space="preserve"> </w:t>
      </w:r>
      <w:r w:rsidR="00D2780C">
        <w:t>TRGOVINA I MARKETING d.o.o., Trg kralja Tomislava 7, Varaždin OIB: 93079647835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093FF9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>Predlagatelj je dana 30. listopada 2015.</w:t>
      </w:r>
      <w:r w:rsidR="00440410">
        <w:rPr>
          <w:szCs w:val="24"/>
        </w:rPr>
        <w:t xml:space="preserve">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</w:t>
      </w:r>
      <w:r w:rsidR="000571E3" w:rsidRPr="00964C7D">
        <w:rPr>
          <w:szCs w:val="24"/>
        </w:rPr>
        <w:lastRenderedPageBreak/>
        <w:t xml:space="preserve">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DF0E9D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D2780C">
        <w:t xml:space="preserve">TRGOVINA I MARKETING d.o.o., Trg kralja Tomislava 7, 42000 Varaždin </w:t>
      </w:r>
    </w:p>
    <w:p w:rsidRDefault="00023797" w:rsidP="001423C9" w:rsidR="00836343" w:rsidRPr="00ED0604">
      <w:pPr>
        <w:numPr>
          <w:ilvl w:val="0"/>
          <w:numId w:val="1"/>
        </w:numPr>
      </w:pPr>
      <w:r>
        <w:t>Direktor dužnika</w:t>
      </w:r>
      <w:r w:rsidR="006D4334">
        <w:t xml:space="preserve"> </w:t>
      </w:r>
      <w:r w:rsidR="00D2780C">
        <w:t>Lana Madić, Frana Supila 7/a, 42000 Varaždin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1423C9">
        <w:rPr>
          <w:szCs w:val="24"/>
        </w:rPr>
        <w:t>, Ispostava Varaždin</w:t>
      </w:r>
      <w:r w:rsidR="00AB1E43">
        <w:rPr>
          <w:szCs w:val="24"/>
        </w:rPr>
        <w:t>,</w:t>
      </w:r>
      <w:r w:rsidR="00ED0604">
        <w:rPr>
          <w:szCs w:val="24"/>
        </w:rPr>
        <w:t xml:space="preserve"> </w:t>
      </w:r>
      <w:r w:rsidR="001423C9">
        <w:rPr>
          <w:szCs w:val="24"/>
        </w:rPr>
        <w:t>Graberje 1, 42000 Varaždin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C16001">
        <w:t>Ivan Hudoletnjak, Zavojna ulica 3, 42240 Ivanec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F2E" w:rsidP="007A75CE" w:rsidR="008C3F2E">
      <w:r>
        <w:separator/>
      </w:r>
    </w:p>
  </w:endnote>
  <w:endnote w:id="0" w:type="continuationSeparator">
    <w:p w:rsidRDefault="008C3F2E" w:rsidP="007A75CE" w:rsidR="008C3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F2E" w:rsidP="007A75CE" w:rsidR="008C3F2E">
      <w:r>
        <w:separator/>
      </w:r>
    </w:p>
  </w:footnote>
  <w:footnote w:id="0" w:type="continuationSeparator">
    <w:p w:rsidRDefault="008C3F2E" w:rsidP="007A75CE" w:rsidR="008C3F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84D88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D2780C">
      <w:t>608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93FF9"/>
    <w:rsid w:val="000B15A6"/>
    <w:rsid w:val="000C0858"/>
    <w:rsid w:val="000E1119"/>
    <w:rsid w:val="001423C9"/>
    <w:rsid w:val="001E7781"/>
    <w:rsid w:val="00200042"/>
    <w:rsid w:val="00255595"/>
    <w:rsid w:val="002A6059"/>
    <w:rsid w:val="003B5155"/>
    <w:rsid w:val="003E2AE0"/>
    <w:rsid w:val="00402B56"/>
    <w:rsid w:val="004070A8"/>
    <w:rsid w:val="00440410"/>
    <w:rsid w:val="00467EEF"/>
    <w:rsid w:val="00472765"/>
    <w:rsid w:val="00482973"/>
    <w:rsid w:val="00497129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B2BAA"/>
    <w:rsid w:val="005B616A"/>
    <w:rsid w:val="005E243D"/>
    <w:rsid w:val="006278FE"/>
    <w:rsid w:val="0063224D"/>
    <w:rsid w:val="006523AF"/>
    <w:rsid w:val="0068190F"/>
    <w:rsid w:val="00693CD2"/>
    <w:rsid w:val="006C0585"/>
    <w:rsid w:val="006C1AAA"/>
    <w:rsid w:val="006D4334"/>
    <w:rsid w:val="006F25A8"/>
    <w:rsid w:val="00735822"/>
    <w:rsid w:val="00741660"/>
    <w:rsid w:val="00755D8F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8C3F2E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56BA2"/>
    <w:rsid w:val="00A732DB"/>
    <w:rsid w:val="00A92369"/>
    <w:rsid w:val="00AB1E43"/>
    <w:rsid w:val="00AC5AD3"/>
    <w:rsid w:val="00AC70B8"/>
    <w:rsid w:val="00AE3548"/>
    <w:rsid w:val="00B22B13"/>
    <w:rsid w:val="00B31D23"/>
    <w:rsid w:val="00B34567"/>
    <w:rsid w:val="00B375FC"/>
    <w:rsid w:val="00B7038C"/>
    <w:rsid w:val="00B8373D"/>
    <w:rsid w:val="00B9100B"/>
    <w:rsid w:val="00BF5CAE"/>
    <w:rsid w:val="00C033F1"/>
    <w:rsid w:val="00C07229"/>
    <w:rsid w:val="00C16001"/>
    <w:rsid w:val="00C7158A"/>
    <w:rsid w:val="00C80BBE"/>
    <w:rsid w:val="00C83918"/>
    <w:rsid w:val="00CA719C"/>
    <w:rsid w:val="00CB6ECB"/>
    <w:rsid w:val="00CD6AA2"/>
    <w:rsid w:val="00CE3446"/>
    <w:rsid w:val="00CF63B6"/>
    <w:rsid w:val="00D0242F"/>
    <w:rsid w:val="00D2780C"/>
    <w:rsid w:val="00D31675"/>
    <w:rsid w:val="00D508D6"/>
    <w:rsid w:val="00D65D0F"/>
    <w:rsid w:val="00D7256A"/>
    <w:rsid w:val="00DB4EB7"/>
    <w:rsid w:val="00DF0E9D"/>
    <w:rsid w:val="00DF4B3F"/>
    <w:rsid w:val="00E10BFD"/>
    <w:rsid w:val="00EA5D61"/>
    <w:rsid w:val="00ED0604"/>
    <w:rsid w:val="00ED38B6"/>
    <w:rsid w:val="00F0497A"/>
    <w:rsid w:val="00F079DC"/>
    <w:rsid w:val="00F25845"/>
    <w:rsid w:val="00F50578"/>
    <w:rsid w:val="00F6594B"/>
    <w:rsid w:val="00F80A92"/>
    <w:rsid w:val="00F84D88"/>
    <w:rsid w:val="00F924AC"/>
    <w:rsid w:val="00FA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4D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D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D8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D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D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4D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D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D8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D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D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St-608/2015</izvorni_sadrzaj>
    <derivirana_varijabla naziv="DomainObject.Predmet.OznakaBroj_1">St-608/2015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I MARKETING društvo s ograničenom odgovornošću za trgovinu i usluge zastupanog po punomoćniku Lana Madić</izvorni_sadrzaj>
    <derivirana_varijabla naziv="DomainObject.Predmet.ProtustrankaFormated_1">  TRGOVINA I MARKETING društvo s ograničenom odgovornošću za trgovinu i usluge zastupanog po punomoćniku Lana Madić</derivirana_varijabla>
  </DomainObject.Predmet.ProtustrankaFormated>
  <DomainObject.Predmet.ProtustrankaFormatedOIB>
    <izvorni_sadrzaj>  TRGOVINA I MARKETING društvo s ograničenom odgovornošću za trgovinu i usluge, OIB 93079647835 zastupanog po punomoćniku Lana Madić</izvorni_sadrzaj>
    <derivirana_varijabla naziv="DomainObject.Predmet.ProtustrankaFormatedOIB_1">  TRGOVINA I MARKETING društvo s ograničenom odgovornošću za trgovinu i usluge, OIB 93079647835 zastupanog po punomoćniku Lana Madić</derivirana_varijabla>
  </DomainObject.Predmet.ProtustrankaFormatedOIB>
  <DomainObject.Predmet.ProtustrankaFormatedWithAdress>
    <izvorni_sadrzaj> TRGOVINA I MARKETING društvo s ograničenom odgovornošću za trgovinu i usluge, Trg kralja Tomislava 7, 42000 Varaždin zastupanog po punomoćniku Lana Madić</izvorni_sadrzaj>
    <derivirana_varijabla naziv="DomainObject.Predmet.ProtustrankaFormatedWithAdress_1"> TRGOVINA I MARKETING društvo s ograničenom odgovornošću za trgovinu i usluge, Trg kralja Tomislava 7, 42000 Varaždin zastupanog po punomoćniku Lana Madić</derivirana_varijabla>
  </DomainObject.Predmet.ProtustrankaFormatedWithAdress>
  <DomainObject.Predmet.ProtustrankaFormatedWithAdressOIB>
    <izvorni_sadrzaj> TRGOVINA I MARKETING društvo s ograničenom odgovornošću za trgovinu i usluge, OIB 93079647835, Trg kralja Tomislava 7, 42000 Varaždin zastupanog po punomoćniku Lana Madić</izvorni_sadrzaj>
    <derivirana_varijabla naziv="DomainObject.Predmet.ProtustrankaFormatedWithAdressOIB_1"> TRGOVINA I MARKETING društvo s ograničenom odgovornošću za trgovinu i usluge, OIB 93079647835, Trg kralja Tomislava 7, 42000 Varaždin zastupanog po punomoćniku Lana Madić</derivirana_varijabla>
  </DomainObject.Predmet.ProtustrankaFormatedWithAdressOIB>
  <DomainObject.Predmet.ProtustrankaWithAdress>
    <izvorni_sadrzaj>TRGOVINA I MARKETING društvo s ograničenom odgovornošću za trgovinu i usluge Trg kralja Tomislava 7, 42000 Varaždin</izvorni_sadrzaj>
    <derivirana_varijabla naziv="DomainObject.Predmet.ProtustrankaWithAdress_1">TRGOVINA I MARKETING društvo s ograničenom odgovornošću za trgovinu i usluge Trg kralja Tomislava 7, 42000 Varaždin</derivirana_varijabla>
  </DomainObject.Predmet.ProtustrankaWithAdress>
  <DomainObject.Predmet.ProtustrankaWithAdressOIB>
    <izvorni_sadrzaj>TRGOVINA I MARKETING društvo s ograničenom odgovornošću za trgovinu i usluge, OIB 93079647835, Trg kralja Tomislava 7, 42000 Varaždin</izvorni_sadrzaj>
    <derivirana_varijabla naziv="DomainObject.Predmet.ProtustrankaWithAdressOIB_1">TRGOVINA I MARKETING društvo s ograničenom odgovornošću za trgovinu i usluge, OIB 93079647835, Trg kralja Tomislava 7, 42000 Varaždin</derivirana_varijabla>
  </DomainObject.Predmet.ProtustrankaWithAdressOIB>
  <DomainObject.Predmet.ProtustrankaNazivFormated>
    <izvorni_sadrzaj>TRGOVINA I MARKETING društvo s ograničenom odgovornošću za trgovinu i usluge</izvorni_sadrzaj>
    <derivirana_varijabla naziv="DomainObject.Predmet.ProtustrankaNazivFormated_1">TRGOVINA I MARKETING društvo s ograničenom odgovornošću za trgovinu i usluge</derivirana_varijabla>
  </DomainObject.Predmet.ProtustrankaNazivFormated>
  <DomainObject.Predmet.ProtustrankaNazivFormatedOIB>
    <izvorni_sadrzaj>TRGOVINA I MARKETING društvo s ograničenom odgovornošću za trgovinu i usluge, OIB 93079647835</izvorni_sadrzaj>
    <derivirana_varijabla naziv="DomainObject.Predmet.ProtustrankaNazivFormatedOIB_1">TRGOVINA I MARKETING društvo s ograničenom odgovornošću za trgovinu i usluge, OIB 93079647835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248072.18</izvorni_sadrzaj>
    <derivirana_varijabla naziv="DomainObject.Predmet.TrenutnaVrijednost_1">248072.18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TRGOVINA I MARKETING društvo s ograničenom odgovornošću za trgovinu i usluge zastupanog po punomoćniku Lana Madić</item>
    </izvorni_sadrzaj>
    <derivirana_varijabla naziv="DomainObject.Predmet.ProtuStrankaListFormated_1">
      <item>TRGOVINA I MARKETING društvo s ograničenom odgovornošću za trgovinu i usluge zastupanog po punomoćniku Lana Madić</item>
    </derivirana_varijabla>
  </DomainObject.Predmet.ProtuStrankaListFormated>
  <DomainObject.Predmet.ProtuStrankaListFormatedOIB>
    <izvorni_sadrzaj>
      <item>TRGOVINA I MARKETING društvo s ograničenom odgovornošću za trgovinu i usluge, OIB 93079647835 zastupanog po punomoćniku Lana Madić</item>
    </izvorni_sadrzaj>
    <derivirana_varijabla naziv="DomainObject.Predmet.ProtuStrankaListFormatedOIB_1">
      <item>TRGOVINA I MARKETING društvo s ograničenom odgovornošću za trgovinu i usluge, OIB 93079647835 zastupanog po punomoćniku Lana Madić</item>
    </derivirana_varijabla>
  </DomainObject.Predmet.ProtuStrankaListFormatedOIB>
  <DomainObject.Predmet.ProtuStrankaListFormatedWithAdress>
    <izvorni_sadrzaj>
      <item>TRGOVINA I MARKETING društvo s ograničenom odgovornošću za trgovinu i usluge, Trg kralja Tomislava 7, 42000 Varaždin zastupanog po punomoćniku Lana Madić</item>
    </izvorni_sadrzaj>
    <derivirana_varijabla naziv="DomainObject.Predmet.ProtuStrankaListFormatedWithAdress_1">
      <item>TRGOVINA I MARKETING društvo s ograničenom odgovornošću za trgovinu i usluge, Trg kralja Tomislava 7, 42000 Varaždin zastupanog po punomoćniku Lana Madić</item>
    </derivirana_varijabla>
  </DomainObject.Predmet.ProtuStrankaListFormatedWithAdress>
  <DomainObject.Predmet.ProtuStrankaListFormatedWithAdressOIB>
    <izvorni_sadrzaj>
      <item>TRGOVINA I MARKETING društvo s ograničenom odgovornošću za trgovinu i usluge, OIB 93079647835, Trg kralja Tomislava 7, 42000 Varaždin zastupanog po punomoćniku Lana Madić</item>
    </izvorni_sadrzaj>
    <derivirana_varijabla naziv="DomainObject.Predmet.ProtuStrankaListFormatedWithAdressOIB_1">
      <item>TRGOVINA I MARKETING društvo s ograničenom odgovornošću za trgovinu i usluge, OIB 93079647835, Trg kralja Tomislava 7, 42000 Varaždin zastupanog po punomoćniku Lana Madić</item>
    </derivirana_varijabla>
  </DomainObject.Predmet.ProtuStrankaListFormatedWithAdressOIB>
  <DomainObject.Predmet.ProtuStrankaListNazivFormated>
    <izvorni_sadrzaj>
      <item>TRGOVINA I MARKETING društvo s ograničenom odgovornošću za trgovinu i usluge</item>
    </izvorni_sadrzaj>
    <derivirana_varijabla naziv="DomainObject.Predmet.ProtuStrankaListNazivFormated_1">
      <item>TRGOVINA I MARKETING društvo s ograničenom odgovornošću za trgovinu i usluge</item>
    </derivirana_varijabla>
  </DomainObject.Predmet.ProtuStrankaListNazivFormated>
  <DomainObject.Predmet.ProtuStrankaListNazivFormatedOIB>
    <izvorni_sadrzaj>
      <item>TRGOVINA I MARKETING društvo s ograničenom odgovornošću za trgovinu i usluge, OIB 93079647835</item>
    </izvorni_sadrzaj>
    <derivirana_varijabla naziv="DomainObject.Predmet.ProtuStrankaListNazivFormatedOIB_1">
      <item>TRGOVINA I MARKETING društvo s ograničenom odgovornošću za trgovinu i usluge, OIB 93079647835</item>
    </derivirana_varijabla>
  </DomainObject.Predmet.ProtuStrankaListNazivFormatedOIB>
  <DomainObject.Predmet.OstaliListFormated>
    <izvorni_sadrzaj>
      <item>E-oglasna ploča</item>
      <item>Sudski registar, Trgovački sud u Varaždinu</item>
      <item>Lana Madić punomoćnik sudionika u postupku TRGOVINA I MARKETING društvo s ograničenom odgovornošću za trgovinu i usluge</item>
    </izvorni_sadrzaj>
    <derivirana_varijabla naziv="DomainObject.Predmet.OstaliListFormated_1">
      <item>E-oglasna ploča</item>
      <item>Sudski registar, Trgovački sud u Varaždinu</item>
      <item>Lana Madić punomoćnik sudionika u postupku TRGOVINA I MARKETING društvo s ograničenom odgovornošću za trgovinu i usluge</item>
    </derivirana_varijabla>
  </DomainObject.Predmet.OstaliListFormated>
  <DomainObject.Predmet.OstaliListFormatedOIB>
    <izvorni_sadrzaj>
      <item>E-oglasna ploča</item>
      <item>Sudski registar, Trgovački sud u Varaždinu</item>
      <item>Lana Madić, OIB 58254219190 punomoćnik sudionika u postupku TRGOVINA I MARKETING društvo s ograničenom odgovornošću za trgovinu i usluge</item>
    </izvorni_sadrzaj>
    <derivirana_varijabla naziv="DomainObject.Predmet.OstaliListFormatedOIB_1">
      <item>E-oglasna ploča</item>
      <item>Sudski registar, Trgovački sud u Varaždinu</item>
      <item>Lana Madić, OIB 58254219190 punomoćnik sudionika u postupku TRGOVINA I MARKETING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registar, Trgovački sud u Varaždinu</item>
      <item>Lana Madić, Frana Supila 7a, 42000 Varaždin punomoćnik sudionika u postupku TRGOVINA I MARKETING društvo s ograničenom odgovornošću za trgovinu i usluge</item>
    </izvorni_sadrzaj>
    <derivirana_varijabla naziv="DomainObject.Predmet.OstaliListFormatedWithAdress_1">
      <item>E-oglasna ploča</item>
      <item>Sudski registar, Trgovački sud u Varaždinu</item>
      <item>Lana Madić, Frana Supila 7a, 42000 Varaždin punomoćnik sudionika u postupku TRGOVINA I MARKETING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Lana Madić, OIB 58254219190, Frana Supila 7a, 42000 Varaždin punomoćnik sudionika u postupku TRGOVINA I MARKETING društvo s ograničenom odgovornošću za trgovinu i usluge</item>
    </izvorni_sadrzaj>
    <derivirana_varijabla naziv="DomainObject.Predmet.OstaliListFormatedWithAdressOIB_1">
      <item>E-oglasna ploča</item>
      <item>Sudski registar, Trgovački sud u Varaždinu</item>
      <item>Lana Madić, OIB 58254219190, Frana Supila 7a, 42000 Varaždin punomoćnik sudionika u postupku TRGOVINA I MARKETING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registar, Trgovački sud u Varaždinu</item>
      <item>Lana Madić</item>
    </izvorni_sadrzaj>
    <derivirana_varijabla naziv="DomainObject.Predmet.OstaliListNazivFormated_1">
      <item>E-oglasna ploča</item>
      <item>Sudski registar, Trgovački sud u Varaždinu</item>
      <item>Lana Madić</item>
    </derivirana_varijabla>
  </DomainObject.Predmet.OstaliListNazivFormated>
  <DomainObject.Predmet.OstaliListNazivFormatedOIB>
    <izvorni_sadrzaj>
      <item>E-oglasna ploča</item>
      <item>Sudski registar, Trgovački sud u Varaždinu</item>
      <item>Lana Madić, OIB 58254219190</item>
    </izvorni_sadrzaj>
    <derivirana_varijabla naziv="DomainObject.Predmet.OstaliListNazivFormatedOIB_1">
      <item>E-oglasna ploča</item>
      <item>Sudski registar, Trgovački sud u Varaždinu</item>
      <item>Lana Madić, OIB 58254219190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TRGOVINA I MARKETING društvo s ograničenom odgovornošću za trgovinu i usluge</izvorni_sadrzaj>
    <derivirana_varijabla naziv="DomainObject.Predmet.ProtustrankaIDrugi_1">TRGOVINA I MARKETING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TRGOVINA I MARKETING društvo s ograničenom odgovornošću za trgovinu i usluge, OIB 93079647835, Trg kralja Tomislava 7, 42000 Varaždin</izvorni_sadrzaj>
    <derivirana_varijabla naziv="DomainObject.Predmet.ProtustrankaIDrugiAdressOIB_1">TRGOVINA I MARKETING društvo s ograničenom odgovornošću za trgovinu i usluge, OIB 93079647835, Trg kralja Tomislava 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TRGOVINA I MARKETING društvo s ograničenom odgovornošću za trgovinu i usluge</item>
      <item>E-oglasna ploča</item>
      <item>Sudski registar, Trgovački sud u Varaždinu</item>
      <item>Lana Madić</item>
    </izvorni_sadrzaj>
    <derivirana_varijabla naziv="DomainObject.Predmet.SudioniciListNaziv_1">
      <item>Financijska agencija</item>
      <item>TRGOVINA I MARKETING društvo s ograničenom odgovornošću za trgovinu i usluge</item>
      <item>E-oglasna ploča</item>
      <item>Sudski registar, Trgovački sud u Varaždinu</item>
      <item>Lana Madić</item>
    </derivirana_varijabla>
  </DomainObject.Predmet.SudioniciListNaziv>
  <DomainObject.Predmet.SudioniciListAdressOIB>
    <izvorni_sadrzaj>
      <item>Financijska agencija, OIB 85821130368, A. Cesarca 2,42000 Varaždin</item>
      <item>TRGOVINA I MARKETING društvo s ograničenom odgovornošću za trgovinu i usluge, OIB 93079647835, Trg kralja Tomislava 7,42000 Varaždin</item>
      <item>E-oglasna ploča</item>
      <item>Sudski registar, Trgovački sud u Varaždinu</item>
      <item>Lana Madić, OIB 58254219190, Frana Supila 7a,42000 Varaždin</item>
    </izvorni_sadrzaj>
    <derivirana_varijabla naziv="DomainObject.Predmet.SudioniciListAdressOIB_1">
      <item>Financijska agencija, OIB 85821130368, A. Cesarca 2,42000 Varaždin</item>
      <item>TRGOVINA I MARKETING društvo s ograničenom odgovornošću za trgovinu i usluge, OIB 93079647835, Trg kralja Tomislava 7,42000 Varaždin</item>
      <item>E-oglasna ploča</item>
      <item>Sudski registar, Trgovački sud u Varaždinu</item>
      <item>Lana Madić, OIB 58254219190,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93079647835</item>
      <item>, OIB null</item>
      <item>, OIB null</item>
      <item>, OIB 58254219190</item>
    </izvorni_sadrzaj>
    <derivirana_varijabla naziv="DomainObject.Predmet.SudioniciListNazivOIB_1">
      <item>, OIB 85821130368</item>
      <item>, OIB 93079647835</item>
      <item>, OIB null</item>
      <item>, OIB null</item>
      <item>, OIB 58254219190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482989-BA69-43AF-B811-ABD1C05EE5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2808</properties:Characters>
  <properties:Lines>83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2015-12-18T12:35:00Z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2015-12-29T08:44:00Z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