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56a8" w14:paraId="59756a8" w:rsidRDefault="00DE453A" w:rsidR="00814EEE">
      <w:pPr>
        <w15:collapsed w:val="false"/>
      </w:pPr>
      <w:bookmarkStart w:name="_GoBack" w:id="0"/>
      <w:bookmarkEnd w:id="0"/>
      <w:r>
        <w:t xml:space="preserve">Nadležni trgovački sud:     </w:t>
      </w:r>
      <w:r w:rsidRPr="00DE453A">
        <w:rPr>
          <w:b/>
        </w:rPr>
        <w:t>TRGOVAČKI SUD U VARAŽDINU</w:t>
      </w:r>
    </w:p>
    <w:p w:rsidRDefault="00DE453A" w:rsidP="00D619C5" w:rsidR="00D619C5" w:rsidRPr="00977ED3">
      <w:pPr>
        <w:rPr>
          <w:b/>
        </w:rPr>
      </w:pPr>
      <w:r>
        <w:t xml:space="preserve">Poslovni broj spisa:            </w:t>
      </w:r>
      <w:r w:rsidR="00D619C5" w:rsidRPr="00977ED3">
        <w:rPr>
          <w:b/>
        </w:rPr>
        <w:t>St-</w:t>
      </w:r>
      <w:r w:rsidR="005849DD">
        <w:rPr>
          <w:b/>
        </w:rPr>
        <w:t>3/18</w:t>
      </w:r>
    </w:p>
    <w:p w:rsidRDefault="00D619C5" w:rsidP="00D619C5" w:rsidR="00D619C5" w:rsidRPr="00977ED3">
      <w:pPr>
        <w:rPr>
          <w:b/>
        </w:rPr>
      </w:pPr>
      <w:r w:rsidRPr="00D619C5">
        <w:t>Dužnik</w:t>
      </w:r>
      <w:r>
        <w:rPr>
          <w:b/>
        </w:rPr>
        <w:t xml:space="preserve">:                              </w:t>
      </w:r>
      <w:r w:rsidR="00467F3A">
        <w:rPr>
          <w:b/>
        </w:rPr>
        <w:t>MED I MLIJEKO</w:t>
      </w:r>
      <w:r w:rsidRPr="00977ED3">
        <w:rPr>
          <w:b/>
        </w:rPr>
        <w:t xml:space="preserve"> d.o.o.</w:t>
      </w:r>
      <w:r>
        <w:rPr>
          <w:b/>
        </w:rPr>
        <w:t xml:space="preserve"> u stečaju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="00467F3A">
        <w:rPr>
          <w:b/>
        </w:rPr>
        <w:t>Kralja Tomislava 22, Križevci</w:t>
      </w:r>
    </w:p>
    <w:p w:rsidRDefault="00D619C5" w:rsidP="00D619C5" w:rsidR="00D619C5" w:rsidRPr="00977ED3">
      <w:pPr>
        <w:rPr>
          <w:b/>
        </w:rPr>
      </w:pPr>
      <w:r>
        <w:rPr>
          <w:b/>
        </w:rPr>
        <w:t xml:space="preserve">                                           </w:t>
      </w:r>
      <w:r w:rsidRPr="00977ED3">
        <w:rPr>
          <w:b/>
        </w:rPr>
        <w:t xml:space="preserve">OIB: </w:t>
      </w:r>
      <w:r w:rsidR="00467F3A">
        <w:rPr>
          <w:b/>
        </w:rPr>
        <w:t>12539307723</w:t>
      </w:r>
    </w:p>
    <w:p w:rsidRDefault="00D619C5" w:rsidP="00D619C5" w:rsidR="00D619C5">
      <w:pPr>
        <w:rPr>
          <w:b/>
        </w:rPr>
      </w:pPr>
    </w:p>
    <w:p w:rsidRDefault="0011377B" w:rsidP="00D619C5" w:rsidR="0011377B" w:rsidRPr="00977ED3">
      <w:pPr>
        <w:rPr>
          <w:b/>
        </w:rPr>
      </w:pPr>
    </w:p>
    <w:p w:rsidRDefault="00D619C5" w:rsidR="00DE453A"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  <w:r w:rsidRPr="00977ED3">
        <w:rPr>
          <w:b/>
        </w:rPr>
        <w:tab/>
      </w:r>
    </w:p>
    <w:p w:rsidRDefault="003B02E4" w:rsidP="003B02E4" w:rsidR="003B02E4">
      <w:pPr>
        <w:jc w:val="center"/>
        <w:rPr>
          <w:b/>
        </w:rPr>
      </w:pPr>
      <w:r>
        <w:rPr>
          <w:b/>
        </w:rPr>
        <w:t>POPIS PREDMETA STEČAJNE MASE</w:t>
      </w:r>
    </w:p>
    <w:p w:rsidRDefault="003B02E4" w:rsidP="003B02E4" w:rsidR="003B02E4" w:rsidRPr="00DE453A">
      <w:pPr>
        <w:jc w:val="center"/>
        <w:rPr>
          <w:b/>
        </w:rPr>
      </w:pPr>
    </w:p>
    <w:p w:rsidRDefault="003B02E4" w:rsidP="003B02E4" w:rsidR="003B02E4">
      <w:pPr>
        <w:jc w:val="center"/>
      </w:pPr>
    </w:p>
    <w:tbl>
      <w:tblPr>
        <w:tblStyle w:val="Reetkatablice"/>
        <w:tblW w:type="auto" w:w="0"/>
        <w:tblLook w:val="01E0" w:noVBand="0" w:noHBand="0" w:lastColumn="1" w:firstColumn="1" w:lastRow="1" w:firstRow="1"/>
      </w:tblPr>
      <w:tblGrid>
        <w:gridCol w:w="6455"/>
        <w:gridCol w:w="2831"/>
      </w:tblGrid>
      <w:tr w:rsidR="003B02E4">
        <w:tc>
          <w:tcPr>
            <w:tcW w:type="auto" w:w="0"/>
          </w:tcPr>
          <w:p w:rsidRDefault="00DB6CCD" w:rsidP="003B02E4" w:rsidR="003B02E4" w:rsidRPr="005474DC">
            <w:pPr>
              <w:jc w:val="center"/>
            </w:pPr>
            <w:r w:rsidRPr="005474DC">
              <w:t>Naziv predmeta</w:t>
            </w:r>
          </w:p>
        </w:tc>
        <w:tc>
          <w:tcPr>
            <w:tcW w:type="auto" w:w="0"/>
          </w:tcPr>
          <w:p w:rsidRDefault="00F31A2C" w:rsidP="003B02E4" w:rsidR="003B02E4" w:rsidRPr="005474DC">
            <w:pPr>
              <w:jc w:val="center"/>
            </w:pPr>
            <w:r w:rsidRPr="005474DC">
              <w:t>Knjigovodstvena vrijednost</w:t>
            </w:r>
            <w:r w:rsidR="003B02E4" w:rsidRPr="005474DC">
              <w:t xml:space="preserve"> u kn</w:t>
            </w:r>
          </w:p>
        </w:tc>
      </w:tr>
      <w:tr w:rsidR="003B02E4">
        <w:tc>
          <w:tcPr>
            <w:tcW w:type="auto" w:w="0"/>
          </w:tcPr>
          <w:p w:rsidRDefault="00F31A2C" w:rsidP="00F31A2C" w:rsidR="00F31A2C" w:rsidRPr="005474DC">
            <w:pPr>
              <w:jc w:val="both"/>
            </w:pPr>
            <w:r w:rsidRPr="005474DC">
              <w:t>Nekretnina upisana u zk.ul. 6378 k.o. Križevci, čkbr. 1588/1</w:t>
            </w:r>
          </w:p>
          <w:p w:rsidRDefault="00F31A2C" w:rsidP="00F31A2C" w:rsidR="00F31A2C" w:rsidRPr="005474DC">
            <w:pPr>
              <w:jc w:val="both"/>
            </w:pPr>
            <w:r w:rsidRPr="005474DC">
              <w:t>Etažno vlasništvo, E-42, suvlasnički dio s neodređenim omjerom</w:t>
            </w:r>
          </w:p>
          <w:p w:rsidRDefault="00F31A2C" w:rsidP="00F31A2C" w:rsidR="003B02E4" w:rsidRPr="005474DC">
            <w:pPr>
              <w:jc w:val="both"/>
            </w:pPr>
            <w:r w:rsidRPr="005474DC">
              <w:t xml:space="preserve">Parkirno mjesto br. 4, površine </w:t>
            </w:r>
            <w:smartTag w:element="metricconverter" w:uri="urn:schemas-microsoft-com:office:smarttags">
              <w:smartTagPr>
                <w:attr w:val="12,5 m2" w:name="ProductID"/>
              </w:smartTagPr>
              <w:r w:rsidRPr="005474DC">
                <w:t>12,5 m2</w:t>
              </w:r>
            </w:smartTag>
          </w:p>
        </w:tc>
        <w:tc>
          <w:tcPr>
            <w:tcW w:type="auto" w:w="0"/>
          </w:tcPr>
          <w:p w:rsidRDefault="00F31A2C" w:rsidP="003B02E4" w:rsidR="003B02E4" w:rsidRPr="005474DC">
            <w:pPr>
              <w:jc w:val="right"/>
            </w:pPr>
            <w:r w:rsidRPr="005474DC">
              <w:t>-</w:t>
            </w:r>
          </w:p>
        </w:tc>
      </w:tr>
      <w:tr w:rsidR="00F31A2C">
        <w:tc>
          <w:tcPr>
            <w:tcW w:type="auto" w:w="0"/>
          </w:tcPr>
          <w:p w:rsidRDefault="00F31A2C" w:rsidP="00F31A2C" w:rsidR="00F31A2C" w:rsidRPr="005474DC">
            <w:pPr>
              <w:jc w:val="both"/>
            </w:pPr>
            <w:r w:rsidRPr="005474DC">
              <w:t xml:space="preserve">Nekretnina upisana u zk.ul. </w:t>
            </w:r>
            <w:r w:rsidR="005474DC" w:rsidRPr="005474DC">
              <w:t xml:space="preserve">1336 k.o. Desno Željezno, čkbr. 1932 </w:t>
            </w:r>
          </w:p>
          <w:p w:rsidRDefault="005474DC" w:rsidP="00F31A2C" w:rsidR="005474DC" w:rsidRPr="005474DC">
            <w:pPr>
              <w:jc w:val="both"/>
            </w:pPr>
            <w:r w:rsidRPr="005474DC">
              <w:t xml:space="preserve">Kuća br. 55, gospodarske zgrade i dvorište, ukupne površine  </w:t>
            </w:r>
            <w:smartTag w:element="metricconverter" w:uri="urn:schemas-microsoft-com:office:smarttags">
              <w:smartTagPr>
                <w:attr w:val="788 m2" w:name="ProductID"/>
              </w:smartTagPr>
              <w:r w:rsidRPr="005474DC">
                <w:t>788 m2</w:t>
              </w:r>
            </w:smartTag>
          </w:p>
        </w:tc>
        <w:tc>
          <w:tcPr>
            <w:tcW w:type="auto" w:w="0"/>
          </w:tcPr>
          <w:p w:rsidRDefault="005474DC" w:rsidP="003B02E4" w:rsidR="00F31A2C" w:rsidRPr="005474DC">
            <w:pPr>
              <w:jc w:val="right"/>
            </w:pPr>
            <w:r w:rsidRPr="005474DC">
              <w:t>148.963,91</w:t>
            </w:r>
          </w:p>
        </w:tc>
      </w:tr>
      <w:tr w:rsidR="00C2319F">
        <w:tc>
          <w:tcPr>
            <w:tcW w:type="auto" w:w="0"/>
          </w:tcPr>
          <w:p w:rsidRDefault="00C2319F" w:rsidP="00F31A2C" w:rsidR="00C2319F" w:rsidRPr="005474DC">
            <w:pPr>
              <w:jc w:val="both"/>
            </w:pPr>
            <w:r>
              <w:t>Tražbine od dužnika stečajnog dužnika – naplata veoma neizvjesna ( prema popisu dužnika )</w:t>
            </w:r>
          </w:p>
        </w:tc>
        <w:tc>
          <w:tcPr>
            <w:tcW w:type="auto" w:w="0"/>
          </w:tcPr>
          <w:p w:rsidRDefault="00C2319F" w:rsidP="003B02E4" w:rsidR="00C2319F" w:rsidRPr="005474DC">
            <w:pPr>
              <w:jc w:val="right"/>
            </w:pPr>
            <w:r>
              <w:t>786.174,02</w:t>
            </w:r>
          </w:p>
        </w:tc>
      </w:tr>
    </w:tbl>
    <w:p w:rsidRDefault="00DE453A" w:rsidP="00DE453A" w:rsidR="00DE453A">
      <w:pPr>
        <w:jc w:val="both"/>
      </w:pPr>
    </w:p>
    <w:p w:rsidRDefault="005847EB" w:rsidP="00DE453A" w:rsidR="005847EB">
      <w:pPr>
        <w:jc w:val="both"/>
      </w:pPr>
    </w:p>
    <w:p w:rsidRDefault="00DE453A" w:rsidR="005474DC">
      <w:r>
        <w:t xml:space="preserve"> </w:t>
      </w:r>
      <w:r w:rsidR="00B71977">
        <w:t>U Varaždinu,</w:t>
      </w:r>
      <w:r w:rsidR="007045BA">
        <w:t xml:space="preserve"> </w:t>
      </w:r>
      <w:r w:rsidR="009E170D">
        <w:t>30. studenog</w:t>
      </w:r>
      <w:r w:rsidR="00FC2B8E">
        <w:t xml:space="preserve"> </w:t>
      </w:r>
      <w:smartTag w:element="metricconverter" w:uri="urn:schemas-microsoft-com:office:smarttags">
        <w:smartTagPr>
          <w:attr w:val="2018 g" w:name="ProductID"/>
        </w:smartTagPr>
        <w:r w:rsidR="00FC2B8E">
          <w:t>2018</w:t>
        </w:r>
        <w:r w:rsidR="001F0125">
          <w:t xml:space="preserve"> g</w:t>
        </w:r>
      </w:smartTag>
      <w:r w:rsidR="001F0125">
        <w:t>.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B02E5D">
        <w:tab/>
      </w:r>
      <w:r w:rsidR="005474DC">
        <w:t xml:space="preserve"> </w:t>
      </w:r>
    </w:p>
    <w:p w:rsidRDefault="005474DC" w:rsidR="005474DC"/>
    <w:p w:rsidRDefault="005474DC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1977">
        <w:t>Stečajna upraviteljica:</w:t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</w:r>
      <w:r w:rsidR="00B71977">
        <w:tab/>
        <w:t xml:space="preserve">    </w:t>
      </w:r>
      <w:r w:rsidR="003B3AC7">
        <w:t xml:space="preserve">              </w:t>
      </w:r>
      <w:r w:rsidR="00B71977">
        <w:t xml:space="preserve"> </w:t>
      </w:r>
      <w:r>
        <w:t xml:space="preserve">                                                         </w:t>
      </w:r>
      <w:r w:rsidR="00B71977">
        <w:t>Nevenka Golubić, dipl. oec.</w:t>
      </w:r>
    </w:p>
    <w:sectPr w:rsidSect="003B02E4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38C2"/>
    <w:rsid w:val="00003A19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0A49"/>
    <w:rsid w:val="000641F4"/>
    <w:rsid w:val="00064396"/>
    <w:rsid w:val="0006443A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9BA"/>
    <w:rsid w:val="000F4EF7"/>
    <w:rsid w:val="000F5C7C"/>
    <w:rsid w:val="0010155D"/>
    <w:rsid w:val="00104F49"/>
    <w:rsid w:val="0011131F"/>
    <w:rsid w:val="0011264C"/>
    <w:rsid w:val="0011377B"/>
    <w:rsid w:val="00113F84"/>
    <w:rsid w:val="001212F8"/>
    <w:rsid w:val="00122251"/>
    <w:rsid w:val="00124EDE"/>
    <w:rsid w:val="00124F51"/>
    <w:rsid w:val="00126347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125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4282"/>
    <w:rsid w:val="0025458F"/>
    <w:rsid w:val="00261292"/>
    <w:rsid w:val="00266979"/>
    <w:rsid w:val="00266CED"/>
    <w:rsid w:val="00267566"/>
    <w:rsid w:val="0027065D"/>
    <w:rsid w:val="00273EDA"/>
    <w:rsid w:val="00274D7E"/>
    <w:rsid w:val="0027614F"/>
    <w:rsid w:val="00282E1E"/>
    <w:rsid w:val="00283A05"/>
    <w:rsid w:val="002848BC"/>
    <w:rsid w:val="00290494"/>
    <w:rsid w:val="00290BB0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1216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1E83"/>
    <w:rsid w:val="00302105"/>
    <w:rsid w:val="00302F15"/>
    <w:rsid w:val="003054C3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198B"/>
    <w:rsid w:val="00387CCF"/>
    <w:rsid w:val="00390C05"/>
    <w:rsid w:val="003919E8"/>
    <w:rsid w:val="00391CC2"/>
    <w:rsid w:val="00393C2E"/>
    <w:rsid w:val="00396EFF"/>
    <w:rsid w:val="003A12CB"/>
    <w:rsid w:val="003A16B9"/>
    <w:rsid w:val="003A1785"/>
    <w:rsid w:val="003A46DC"/>
    <w:rsid w:val="003A5433"/>
    <w:rsid w:val="003A7454"/>
    <w:rsid w:val="003B02E4"/>
    <w:rsid w:val="003B0464"/>
    <w:rsid w:val="003B3AC7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579"/>
    <w:rsid w:val="00430633"/>
    <w:rsid w:val="00432A0B"/>
    <w:rsid w:val="004330CA"/>
    <w:rsid w:val="00442DD0"/>
    <w:rsid w:val="004443FD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67F3A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4DC"/>
    <w:rsid w:val="00547610"/>
    <w:rsid w:val="00547A1B"/>
    <w:rsid w:val="00551C9A"/>
    <w:rsid w:val="005526B9"/>
    <w:rsid w:val="005536C8"/>
    <w:rsid w:val="00553FCE"/>
    <w:rsid w:val="00554CD8"/>
    <w:rsid w:val="00555C19"/>
    <w:rsid w:val="00555C65"/>
    <w:rsid w:val="00560188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47EB"/>
    <w:rsid w:val="005849DD"/>
    <w:rsid w:val="005871F3"/>
    <w:rsid w:val="0058790B"/>
    <w:rsid w:val="00587F54"/>
    <w:rsid w:val="0059040F"/>
    <w:rsid w:val="00590B42"/>
    <w:rsid w:val="00591820"/>
    <w:rsid w:val="00596CBA"/>
    <w:rsid w:val="00596ED9"/>
    <w:rsid w:val="005A36D2"/>
    <w:rsid w:val="005A3AEA"/>
    <w:rsid w:val="005A4FC8"/>
    <w:rsid w:val="005A5CFA"/>
    <w:rsid w:val="005A73A1"/>
    <w:rsid w:val="005B1AE5"/>
    <w:rsid w:val="005B703C"/>
    <w:rsid w:val="005C0138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3B4D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496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45BA"/>
    <w:rsid w:val="00704F7F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37E"/>
    <w:rsid w:val="0072270C"/>
    <w:rsid w:val="007241B6"/>
    <w:rsid w:val="00726DD9"/>
    <w:rsid w:val="007353A1"/>
    <w:rsid w:val="00735899"/>
    <w:rsid w:val="00740BF0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7F7636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34F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194C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67C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0120"/>
    <w:rsid w:val="00953EA1"/>
    <w:rsid w:val="009555D3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3969"/>
    <w:rsid w:val="00986547"/>
    <w:rsid w:val="00992D3F"/>
    <w:rsid w:val="0099620D"/>
    <w:rsid w:val="009A06FF"/>
    <w:rsid w:val="009A0733"/>
    <w:rsid w:val="009A221C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EE1"/>
    <w:rsid w:val="009B5F28"/>
    <w:rsid w:val="009B6FA9"/>
    <w:rsid w:val="009C0C14"/>
    <w:rsid w:val="009C114F"/>
    <w:rsid w:val="009C1876"/>
    <w:rsid w:val="009C2809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D62B2"/>
    <w:rsid w:val="009E05EC"/>
    <w:rsid w:val="009E170D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ED1"/>
    <w:rsid w:val="00A47F70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E5D"/>
    <w:rsid w:val="00B02FA9"/>
    <w:rsid w:val="00B03BE0"/>
    <w:rsid w:val="00B06D14"/>
    <w:rsid w:val="00B100F0"/>
    <w:rsid w:val="00B13EBF"/>
    <w:rsid w:val="00B23189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5388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387E"/>
    <w:rsid w:val="00C0483B"/>
    <w:rsid w:val="00C0619A"/>
    <w:rsid w:val="00C10FB6"/>
    <w:rsid w:val="00C13BDF"/>
    <w:rsid w:val="00C13CB3"/>
    <w:rsid w:val="00C15DDF"/>
    <w:rsid w:val="00C2319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0AAC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CF7B5A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19C5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B0D17"/>
    <w:rsid w:val="00DB248C"/>
    <w:rsid w:val="00DB3F50"/>
    <w:rsid w:val="00DB58F5"/>
    <w:rsid w:val="00DB6CCD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535E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2452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3B0A"/>
    <w:rsid w:val="00F24FEF"/>
    <w:rsid w:val="00F261A7"/>
    <w:rsid w:val="00F263CD"/>
    <w:rsid w:val="00F31A2C"/>
    <w:rsid w:val="00F35868"/>
    <w:rsid w:val="00F361B6"/>
    <w:rsid w:val="00F400E5"/>
    <w:rsid w:val="00F407BF"/>
    <w:rsid w:val="00F414C9"/>
    <w:rsid w:val="00F41E8C"/>
    <w:rsid w:val="00F4284C"/>
    <w:rsid w:val="00F4427F"/>
    <w:rsid w:val="00F44D1D"/>
    <w:rsid w:val="00F50499"/>
    <w:rsid w:val="00F5371F"/>
    <w:rsid w:val="00F55694"/>
    <w:rsid w:val="00F6190A"/>
    <w:rsid w:val="00F6204F"/>
    <w:rsid w:val="00F71479"/>
    <w:rsid w:val="00F765D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2B8E"/>
    <w:rsid w:val="00FC308F"/>
    <w:rsid w:val="00FC5901"/>
    <w:rsid w:val="00FC5D8F"/>
    <w:rsid w:val="00FC6802"/>
    <w:rsid w:val="00FD31F6"/>
    <w:rsid w:val="00FD5D1F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5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55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107</properties:Words>
  <properties:Characters>629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2018-12-05T07:48:00Z</dcterms:created>
  <dc:creator>Revisio</dc:creator>
  <cp:lastModifiedBy>Tihana Martinez</cp:lastModifiedBy>
  <cp:lastPrinted>2016-03-22T07:46:00Z</cp:lastPrinted>
  <dcterms:modified xmlns:xsi="http://www.w3.org/2001/XMLSchema-instance" xsi:type="dcterms:W3CDTF">2018-12-05T07:49:00Z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St-3/2018-14 / Podnesak - Popis predmeta stečajne mase (popis predmeta stečajne mase med i mlijeko.docx)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