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459f" w14:paraId="87f459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571A6">
        <w:t>6</w:t>
      </w:r>
      <w:r w:rsidR="00B31C34">
        <w:t>92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OIB: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B31C34">
        <w:t xml:space="preserve">GASTRO VAL d.o.o. za ugostiteljstvo i turizam Zabok, Vladimira Nazora 21, MBS: 040222770, OIB: 68449795743, </w:t>
      </w:r>
      <w:r w:rsidR="0079713C">
        <w:t xml:space="preserve">dana </w:t>
      </w:r>
      <w:r w:rsidR="00E571A6">
        <w:t>3</w:t>
      </w:r>
      <w:r w:rsidR="00B31C34">
        <w:t>1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r w:rsidR="00B31C34">
        <w:t>GASTRO VAL d.o.o. za ugostiteljstvo i turizam Zabok, Vladimira Nazora 21, MBS: 040222770, OIB: 68449795743.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>Jelena Kordić, OIB: 78573539971, Višenjevac, E.Kvaternika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31C34">
        <w:t xml:space="preserve">GASTRO VAL d.o.o. za ugostiteljstvo i turizam Zabok, Vladimira Nazora 21, MBS: 040222770, OIB: 68449795743.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B31C34">
        <w:rPr>
          <w:bCs/>
        </w:rPr>
        <w:t>27</w:t>
      </w:r>
      <w:r>
        <w:rPr>
          <w:bCs/>
        </w:rPr>
        <w:t xml:space="preserve">. </w:t>
      </w:r>
      <w:r w:rsidR="00B31C34">
        <w:rPr>
          <w:bCs/>
        </w:rPr>
        <w:t xml:space="preserve">veljače </w:t>
      </w:r>
      <w:r>
        <w:rPr>
          <w:bCs/>
        </w:rPr>
        <w:t>2017. zaprimio je zahtjev Financijske agencije, Regionalnog centra Zagreb, Podružnice Zagreb, za provedbu skraćenog stečajnog postupka, Klasa: 110-07/17-01/04, Ur.broj: 04-06-17-1</w:t>
      </w:r>
      <w:r w:rsidR="00B31C34">
        <w:rPr>
          <w:bCs/>
        </w:rPr>
        <w:t>036</w:t>
      </w:r>
      <w:r w:rsidR="00486D78">
        <w:rPr>
          <w:bCs/>
        </w:rPr>
        <w:t xml:space="preserve"> od </w:t>
      </w:r>
      <w:r w:rsidR="00B31C34">
        <w:rPr>
          <w:bCs/>
        </w:rPr>
        <w:t>23. veljače</w:t>
      </w:r>
      <w:r>
        <w:rPr>
          <w:bCs/>
        </w:rPr>
        <w:t xml:space="preserve"> 2017. nad stečajnim dužnikom</w:t>
      </w:r>
      <w:r>
        <w:t xml:space="preserve"> </w:t>
      </w:r>
      <w:r w:rsidR="00B31C34">
        <w:t xml:space="preserve">GASTRO VAL d.o.o. za ugostiteljstvo i turizam Zabok, Vladimira Nazora 21, MBS: 040222770, OIB: 68449795743.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E571A6">
        <w:t>6</w:t>
      </w:r>
      <w:r w:rsidR="00B31C34">
        <w:t>92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E571A6">
        <w:t>24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E571A6">
        <w:t>6</w:t>
      </w:r>
      <w:r w:rsidR="00B31C34">
        <w:t>92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571A6">
        <w:t>3</w:t>
      </w:r>
      <w:r w:rsidR="00B31C34">
        <w:t>1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3646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36FBE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6F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6F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F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F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6F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6F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F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F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St-692/2017</izvorni_sadrzaj>
    <derivirana_varijabla naziv="DomainObject.Predmet.OznakaBroj_1">St-692/2017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GASTRO VAL d.o.o. za ugostiteljstvo i turizam</izvorni_sadrzaj>
    <derivirana_varijabla naziv="DomainObject.Predmet.ProtustrankaFormated_1">  GASTRO VAL d.o.o. za ugostiteljstvo i turizam</derivirana_varijabla>
  </DomainObject.Predmet.ProtustrankaFormated>
  <DomainObject.Predmet.ProtustrankaFormatedOIB>
    <izvorni_sadrzaj>  GASTRO VAL d.o.o. za ugostiteljstvo i turizam, OIB 68449795743</izvorni_sadrzaj>
    <derivirana_varijabla naziv="DomainObject.Predmet.ProtustrankaFormatedOIB_1">  GASTRO VAL d.o.o. za ugostiteljstvo i turizam, OIB 68449795743</derivirana_varijabla>
  </DomainObject.Predmet.ProtustrankaFormatedOIB>
  <DomainObject.Predmet.ProtustrankaFormatedWithAdress>
    <izvorni_sadrzaj> GASTRO VAL d.o.o. za ugostiteljstvo i turizam, Vladimira Nazora 21, 49210 Zabok</izvorni_sadrzaj>
    <derivirana_varijabla naziv="DomainObject.Predmet.ProtustrankaFormatedWithAdress_1"> GASTRO VAL d.o.o. za ugostiteljstvo i turizam, Vladimira Nazora 21, 49210 Zabok</derivirana_varijabla>
  </DomainObject.Predmet.ProtustrankaFormatedWithAdress>
  <DomainObject.Predmet.ProtustrankaFormatedWithAdressOIB>
    <izvorni_sadrzaj> GASTRO VAL d.o.o. za ugostiteljstvo i turizam, OIB 68449795743, Vladimira Nazora 21, 49210 Zabok</izvorni_sadrzaj>
    <derivirana_varijabla naziv="DomainObject.Predmet.ProtustrankaFormatedWithAdressOIB_1"> GASTRO VAL d.o.o. za ugostiteljstvo i turizam, OIB 68449795743, Vladimira Nazora 21, 49210 Zabok</derivirana_varijabla>
  </DomainObject.Predmet.ProtustrankaFormatedWithAdressOIB>
  <DomainObject.Predmet.ProtustrankaWithAdress>
    <izvorni_sadrzaj>GASTRO VAL d.o.o. za ugostiteljstvo i turizam Vladimira Nazora 21, 49210 Zabok</izvorni_sadrzaj>
    <derivirana_varijabla naziv="DomainObject.Predmet.ProtustrankaWithAdress_1">GASTRO VAL d.o.o. za ugostiteljstvo i turizam Vladimira Nazora 21, 49210 Zabok</derivirana_varijabla>
  </DomainObject.Predmet.ProtustrankaWithAdress>
  <DomainObject.Predmet.ProtustrankaWithAdressOIB>
    <izvorni_sadrzaj>GASTRO VAL d.o.o. za ugostiteljstvo i turizam, OIB 68449795743, Vladimira Nazora 21, 49210 Zabok</izvorni_sadrzaj>
    <derivirana_varijabla naziv="DomainObject.Predmet.ProtustrankaWithAdressOIB_1">GASTRO VAL d.o.o. za ugostiteljstvo i turizam, OIB 68449795743, Vladimira Nazora 21, 49210 Zabok</derivirana_varijabla>
  </DomainObject.Predmet.ProtustrankaWithAdressOIB>
  <DomainObject.Predmet.ProtustrankaNazivFormated>
    <izvorni_sadrzaj>GASTRO VAL d.o.o. za ugostiteljstvo i turizam</izvorni_sadrzaj>
    <derivirana_varijabla naziv="DomainObject.Predmet.ProtustrankaNazivFormated_1">GASTRO VAL d.o.o. za ugostiteljstvo i turizam</derivirana_varijabla>
  </DomainObject.Predmet.ProtustrankaNazivFormated>
  <DomainObject.Predmet.ProtustrankaNazivFormatedOIB>
    <izvorni_sadrzaj>GASTRO VAL d.o.o. za ugostiteljstvo i turizam, OIB 68449795743</izvorni_sadrzaj>
    <derivirana_varijabla naziv="DomainObject.Predmet.ProtustrankaNazivFormatedOIB_1">GASTRO VAL d.o.o. za ugostiteljstvo i turizam, OIB 68449795743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VAL d.o.o. za ugostiteljstvo i turizam</item>
    </izvorni_sadrzaj>
    <derivirana_varijabla naziv="DomainObject.Predmet.ProtuStrankaListFormated_1">
      <item>GASTRO VAL d.o.o. za ugostiteljstvo i turizam</item>
    </derivirana_varijabla>
  </DomainObject.Predmet.ProtuStrankaListFormated>
  <DomainObject.Predmet.ProtuStrankaListFormatedOIB>
    <izvorni_sadrzaj>
      <item>GASTRO VAL d.o.o. za ugostiteljstvo i turizam, OIB 68449795743</item>
    </izvorni_sadrzaj>
    <derivirana_varijabla naziv="DomainObject.Predmet.ProtuStrankaListFormatedOIB_1">
      <item>GASTRO VAL d.o.o. za ugostiteljstvo i turizam, OIB 68449795743</item>
    </derivirana_varijabla>
  </DomainObject.Predmet.ProtuStrankaListFormatedOIB>
  <DomainObject.Predmet.ProtuStrankaListFormatedWithAdress>
    <izvorni_sadrzaj>
      <item>GASTRO VAL d.o.o. za ugostiteljstvo i turizam, Vladimira Nazora 21, 49210 Zabok</item>
    </izvorni_sadrzaj>
    <derivirana_varijabla naziv="DomainObject.Predmet.ProtuStrankaListFormatedWithAdress_1">
      <item>GASTRO VAL d.o.o. za ugostiteljstvo i turizam, Vladimira Nazora 21, 49210 Zabok</item>
    </derivirana_varijabla>
  </DomainObject.Predmet.ProtuStrankaListFormatedWithAdress>
  <DomainObject.Predmet.ProtuStrankaListFormatedWithAdressOIB>
    <izvorni_sadrzaj>
      <item>GASTRO VAL d.o.o. za ugostiteljstvo i turizam, OIB 68449795743, Vladimira Nazora 21, 49210 Zabok</item>
    </izvorni_sadrzaj>
    <derivirana_varijabla naziv="DomainObject.Predmet.ProtuStrankaListFormatedWithAdressOIB_1">
      <item>GASTRO VAL d.o.o. za ugostiteljstvo i turizam, OIB 68449795743, Vladimira Nazora 21, 49210 Zabok</item>
    </derivirana_varijabla>
  </DomainObject.Predmet.ProtuStrankaListFormatedWithAdressOIB>
  <DomainObject.Predmet.ProtuStrankaListNazivFormated>
    <izvorni_sadrzaj>
      <item>GASTRO VAL d.o.o. za ugostiteljstvo i turizam</item>
    </izvorni_sadrzaj>
    <derivirana_varijabla naziv="DomainObject.Predmet.ProtuStrankaListNazivFormated_1">
      <item>GASTRO VAL d.o.o. za ugostiteljstvo i turizam</item>
    </derivirana_varijabla>
  </DomainObject.Predmet.ProtuStrankaListNazivFormated>
  <DomainObject.Predmet.ProtuStrankaListNazivFormatedOIB>
    <izvorni_sadrzaj>
      <item>GASTRO VAL d.o.o. za ugostiteljstvo i turizam, OIB 68449795743</item>
    </izvorni_sadrzaj>
    <derivirana_varijabla naziv="DomainObject.Predmet.ProtuStrankaListNazivFormatedOIB_1">
      <item>GASTRO VAL d.o.o. za ugostiteljstvo i turizam, OIB 68449795743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VAL d.o.o. za ugostiteljstvo i turizam</izvorni_sadrzaj>
    <derivirana_varijabla naziv="DomainObject.Predmet.ProtustrankaIDrugi_1">GASTRO VAL 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VAL d.o.o. za ugostiteljstvo i turizam, OIB 68449795743, Vladimira Nazora 21, 49210 Zabok</izvorni_sadrzaj>
    <derivirana_varijabla naziv="DomainObject.Predmet.ProtustrankaIDrugiAdressOIB_1">GASTRO VAL d.o.o. za ugostiteljstvo i turizam, OIB 68449795743, Vladimira Nazora 21,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VAL d.o.o. za ugostiteljstvo i turizam</item>
      <item>FINA Regionalni centar Zagreb</item>
    </izvorni_sadrzaj>
    <derivirana_varijabla naziv="DomainObject.Predmet.SudioniciListNaziv_1">
      <item>GASTRO VAL d.o.o. za ugostiteljstvo i turizam</item>
      <item>FINA Regionalni centar Zagreb</item>
    </derivirana_varijabla>
  </DomainObject.Predmet.SudioniciListNaziv>
  <DomainObject.Predmet.SudioniciListAdressOIB>
    <izvorni_sadrzaj>
      <item>GASTRO VAL d.o.o. za ugostiteljstvo i turizam, OIB 68449795743, Vladimira Nazora 21,49210 Zabok</item>
      <item>FINA Regionalni centar Zagreb, OIB 85821130368, Trg svibanjskih žrtava 1995. br. 1,10000 Zagreb</item>
    </izvorni_sadrzaj>
    <derivirana_varijabla naziv="DomainObject.Predmet.SudioniciListAdressOIB_1">
      <item>GASTRO VAL d.o.o. za ugostiteljstvo i turizam, OIB 68449795743, Vladimira Nazora 21,49210 Zabok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68449795743</item>
      <item>, OIB 85821130368</item>
    </izvorni_sadrzaj>
    <derivirana_varijabla naziv="DomainObject.Predmet.SudioniciListNazivOIB_1">
      <item>, OIB 68449795743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10C2A-5A68-4D96-9FA7-31188D018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3187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2017-10-31T06:59:00Z</dcterms:created>
  <dc:creator>Korisnik</dc:creator>
  <cp:lastModifiedBy>Ljiljana Floršić</cp:lastModifiedBy>
  <cp:lastPrinted>2017-10-31T06:59:00Z</cp:lastPrinted>
  <dcterms:modified xmlns:xsi="http://www.w3.org/2001/XMLSchema-instance" xsi:type="dcterms:W3CDTF">2017-10-31T07:00:00Z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