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ffaa" w14:paraId="537ffaa" w:rsidRDefault="00590943" w:rsidP="00CD2D99" w:rsidR="00590943">
      <w:pPr>
        <w:jc w:val="right"/>
        <w15:collapsed w:val="false"/>
      </w:pPr>
      <w:bookmarkStart w:name="_GoBack" w:id="0"/>
      <w:bookmarkEnd w:id="0"/>
      <w:r w:rsidRPr="006A62B7">
        <w:tab/>
        <w:t>Poslovni broj 1 St-</w:t>
      </w:r>
      <w:r w:rsidR="00017F6F">
        <w:t>429</w:t>
      </w:r>
      <w:r w:rsidR="00985416">
        <w:t>/</w:t>
      </w:r>
      <w:r w:rsidR="00294B82">
        <w:t>20</w:t>
      </w:r>
      <w:r w:rsidR="00985416">
        <w:t>16-</w:t>
      </w:r>
      <w:r w:rsidR="00017F6F">
        <w:t>25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2530DB" w:rsidP="002530DB" w:rsidR="002530DB"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2530DB" w:rsidP="002530DB" w:rsidR="002530DB" w:rsidRPr="006E2E98">
      <w:pPr>
        <w:ind w:right="6237" w:left="567"/>
        <w:jc w:val="center"/>
        <w:rPr>
          <w:bCs/>
        </w:rPr>
      </w:pPr>
      <w:r>
        <w:rPr>
          <w:bCs/>
        </w:rPr>
        <w:t>Trgovački sud u Z</w:t>
      </w:r>
      <w:r w:rsidRPr="006E2E98">
        <w:rPr>
          <w:bCs/>
        </w:rPr>
        <w:t>adru</w:t>
      </w:r>
    </w:p>
    <w:p w:rsidRDefault="002530DB" w:rsidP="002530DB" w:rsidR="002530DB">
      <w:pPr>
        <w:tabs>
          <w:tab w:pos="2410" w:val="left"/>
        </w:tabs>
        <w:ind w:right="6237" w:left="567"/>
        <w:jc w:val="center"/>
        <w:rPr>
          <w:bCs/>
        </w:rPr>
      </w:pPr>
      <w:r w:rsidRPr="006E2E98">
        <w:rPr>
          <w:bCs/>
        </w:rPr>
        <w:t>Dr. Franje Tuđmana 35</w:t>
      </w:r>
    </w:p>
    <w:p w:rsidRDefault="002530DB" w:rsidP="002530DB" w:rsidR="002530DB" w:rsidRPr="006E2E98">
      <w:pPr>
        <w:tabs>
          <w:tab w:pos="2410" w:val="left"/>
        </w:tabs>
        <w:ind w:right="6237" w:left="567"/>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017F6F">
        <w:t>FINALE PROJEKT d.o.o., Zadar, Andrije Hebranga 10B, OIB: 61649828351</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BD51A3">
        <w:t xml:space="preserve"> i 104/17</w:t>
      </w:r>
      <w:r>
        <w:t>)</w:t>
      </w:r>
      <w:r w:rsidRPr="006A62B7">
        <w:t xml:space="preserve"> dana</w:t>
      </w:r>
      <w:r>
        <w:t xml:space="preserve"> </w:t>
      </w:r>
      <w:r w:rsidR="00371C2B">
        <w:t>8.</w:t>
      </w:r>
      <w:r w:rsidR="006B775C">
        <w:t xml:space="preserve"> </w:t>
      </w:r>
      <w:r w:rsidR="00BD51A3">
        <w:t>veljače</w:t>
      </w:r>
      <w:r w:rsidR="003C050C">
        <w:t xml:space="preserve"> </w:t>
      </w:r>
      <w:r>
        <w:t>201</w:t>
      </w:r>
      <w:r w:rsidR="00BD51A3">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17F6F">
        <w:t>FINALE PROJEKT d.o.o., Zadar, Andrije Hebranga 10B, OIB: 61649828351</w:t>
      </w:r>
      <w:r w:rsidRPr="006A62B7">
        <w:t xml:space="preserve">, stečajni postupak otvoren je dana </w:t>
      </w:r>
      <w:r w:rsidR="00371C2B">
        <w:t>8.</w:t>
      </w:r>
      <w:r w:rsidR="003C050C">
        <w:t xml:space="preserve"> </w:t>
      </w:r>
      <w:r w:rsidR="00BD51A3">
        <w:t>veljače</w:t>
      </w:r>
      <w:r w:rsidR="00DD4F40">
        <w:t xml:space="preserve"> </w:t>
      </w:r>
      <w:r>
        <w:t>201</w:t>
      </w:r>
      <w:r w:rsidR="00BD51A3">
        <w:t>8</w:t>
      </w:r>
      <w:r w:rsidRPr="006A62B7">
        <w:t xml:space="preserve">. u </w:t>
      </w:r>
      <w:r w:rsidR="00371C2B">
        <w:t>14,20</w:t>
      </w:r>
      <w:r w:rsidR="00985416">
        <w:t xml:space="preserve"> </w:t>
      </w:r>
      <w:r w:rsidR="004C7045">
        <w:t xml:space="preserve">sati kada je ovo rješenje </w:t>
      </w:r>
      <w:r w:rsidRPr="006A62B7">
        <w:t xml:space="preserve">o otvaranju stečajnog postupka istaknuto na </w:t>
      </w:r>
      <w:r>
        <w:t>e-</w:t>
      </w:r>
      <w:r w:rsidRPr="006A62B7">
        <w:t>oglasnoj ploči suda.</w:t>
      </w:r>
      <w:r w:rsidR="005E2C8E">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017F6F">
        <w:t>Željko Vrkić</w:t>
      </w:r>
      <w:r w:rsidR="005E2C8E">
        <w:t xml:space="preserve"> iz </w:t>
      </w:r>
      <w:r w:rsidR="00017F6F">
        <w:t>Zadra</w:t>
      </w:r>
      <w:r w:rsidR="005E2C8E" w:rsidRPr="008E37E9">
        <w:t xml:space="preserve">, </w:t>
      </w:r>
      <w:r w:rsidR="00017F6F">
        <w:t>Ante Starčevića 25a</w:t>
      </w:r>
      <w:r w:rsidR="005E2C8E" w:rsidRPr="008E37E9">
        <w:t xml:space="preserve">, OIB: </w:t>
      </w:r>
      <w:r w:rsidR="00017F6F">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017F6F">
        <w:t>FINALE PROJEKT d.o.o., Zadar, Andrije Hebranga 10B, OIB: 61649828351</w:t>
      </w:r>
      <w:r w:rsidR="005E2C8E">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94B82">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17F6F">
        <w:t>22</w:t>
      </w:r>
      <w:r w:rsidR="005E2C8E">
        <w:t xml:space="preserve">. </w:t>
      </w:r>
      <w:r w:rsidR="00017F6F">
        <w:t>ožujka</w:t>
      </w:r>
      <w:r w:rsidR="005E2C8E">
        <w:t xml:space="preserve"> 2016</w:t>
      </w:r>
      <w:r w:rsidRPr="00CE76CB">
        <w:t xml:space="preserve">., rješenjem ovog suda od </w:t>
      </w:r>
      <w:r w:rsidR="00017F6F">
        <w:t>23</w:t>
      </w:r>
      <w:r w:rsidR="005E2C8E">
        <w:t xml:space="preserve">. </w:t>
      </w:r>
      <w:r w:rsidR="00017F6F">
        <w:t>ožujka</w:t>
      </w:r>
      <w:r w:rsidR="00C52D13">
        <w:t xml:space="preserve"> 2016</w:t>
      </w:r>
      <w:r w:rsidRPr="00CE76CB">
        <w:t xml:space="preserve">. pokrenut je prethodni postupak nad dužnikom </w:t>
      </w:r>
      <w:r w:rsidR="00017F6F">
        <w:t>FINALE PROJEKT d.o.o., Zadar</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017F6F">
        <w:t>429</w:t>
      </w:r>
      <w:r>
        <w:t>/</w:t>
      </w:r>
      <w:r w:rsidR="00C52D13">
        <w:t>16</w:t>
      </w:r>
      <w:r>
        <w:t>-</w:t>
      </w:r>
      <w:r w:rsidR="005E2C8E">
        <w:t>12</w:t>
      </w:r>
      <w:r w:rsidRPr="006A62B7">
        <w:t xml:space="preserve"> od </w:t>
      </w:r>
      <w:r>
        <w:t xml:space="preserve">dana </w:t>
      </w:r>
      <w:r w:rsidR="00017F6F">
        <w:t>13</w:t>
      </w:r>
      <w:r w:rsidR="005E2C8E">
        <w:t xml:space="preserve">. </w:t>
      </w:r>
      <w:r w:rsidR="00017F6F">
        <w:t>travnja</w:t>
      </w:r>
      <w:r w:rsidR="00C52D13">
        <w:t xml:space="preserve"> 2016.,</w:t>
      </w:r>
      <w:r w:rsidRPr="006A62B7">
        <w:t xml:space="preserve"> imenovan je privremeni stečajni upravitelj koji je izvješće dostavio dana </w:t>
      </w:r>
      <w:r w:rsidR="00017F6F">
        <w:t>2</w:t>
      </w:r>
      <w:r w:rsidR="005E2C8E">
        <w:t xml:space="preserve">. </w:t>
      </w:r>
      <w:r w:rsidR="00017F6F">
        <w:t>lipnja</w:t>
      </w:r>
      <w:r w:rsidR="00C52D13">
        <w:t xml:space="preserve"> 2016.</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371C2B">
      <w:pPr>
        <w:ind w:firstLine="708"/>
        <w:jc w:val="both"/>
      </w:pPr>
      <w:r w:rsidRPr="006A62B7">
        <w:t xml:space="preserve">Rješenje kojim su vjerovnici pozvani na uplatu predujma objavljeno je </w:t>
      </w:r>
      <w:r>
        <w:t>na e-</w:t>
      </w:r>
      <w:r w:rsidRPr="00371C2B">
        <w:t xml:space="preserve">oglasnoj ploči suda dana </w:t>
      </w:r>
      <w:r w:rsidR="00017F6F" w:rsidRPr="00371C2B">
        <w:t>1</w:t>
      </w:r>
      <w:r w:rsidR="005E2C8E" w:rsidRPr="00371C2B">
        <w:t xml:space="preserve">2. </w:t>
      </w:r>
      <w:r w:rsidR="00017F6F" w:rsidRPr="00371C2B">
        <w:t>prosinca</w:t>
      </w:r>
      <w:r w:rsidR="00C52D13" w:rsidRPr="00371C2B">
        <w:t xml:space="preserve"> 2016</w:t>
      </w:r>
      <w:r w:rsidRPr="00371C2B">
        <w:t xml:space="preserve">., temeljem čega je rok za uplatu predujma istekao dana </w:t>
      </w:r>
      <w:r w:rsidR="00371C2B" w:rsidRPr="00371C2B">
        <w:t>5</w:t>
      </w:r>
      <w:r w:rsidR="003238A2" w:rsidRPr="00371C2B">
        <w:t xml:space="preserve">. </w:t>
      </w:r>
      <w:r w:rsidR="00B03B9D" w:rsidRPr="00371C2B">
        <w:t>siječnja 201</w:t>
      </w:r>
      <w:r w:rsidR="00371C2B" w:rsidRPr="00371C2B">
        <w:t>7</w:t>
      </w:r>
      <w:r w:rsidR="00DD4F40" w:rsidRPr="00371C2B">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Izbor stečajnog upravitelja izvršen je na temelju odredbe čl. 85. st. 2. Stečajnog zakona.</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590943" w:rsidP="003A0F96" w:rsidR="00590943" w:rsidRPr="006A62B7">
      <w:pPr>
        <w:ind w:hanging="705" w:left="705"/>
        <w:jc w:val="center"/>
      </w:pPr>
      <w:r w:rsidRPr="006A62B7">
        <w:t xml:space="preserve">U Zadru, dana </w:t>
      </w:r>
      <w:r w:rsidR="00371C2B">
        <w:t>8.</w:t>
      </w:r>
      <w:r w:rsidR="003C050C">
        <w:t xml:space="preserve"> </w:t>
      </w:r>
      <w:r w:rsidR="00BD51A3">
        <w:t>veljače</w:t>
      </w:r>
      <w:r w:rsidR="00DD4F40">
        <w:t xml:space="preserve"> </w:t>
      </w:r>
      <w:r w:rsidR="00BD51A3">
        <w:t>2018</w:t>
      </w:r>
      <w:r w:rsidR="004C7045">
        <w:t>.</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94B82">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94B82">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294B82">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49DF">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017F6F">
      <w:t>429</w:t>
    </w:r>
    <w:r>
      <w:t>/</w:t>
    </w:r>
    <w:r w:rsidR="00294B82">
      <w:t>20</w:t>
    </w:r>
    <w:r>
      <w:t>16-</w:t>
    </w:r>
    <w:r w:rsidR="00017F6F">
      <w:t>25</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17F6F"/>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530DB"/>
    <w:rsid w:val="002549DF"/>
    <w:rsid w:val="00263D93"/>
    <w:rsid w:val="0026585D"/>
    <w:rsid w:val="00272170"/>
    <w:rsid w:val="00294B82"/>
    <w:rsid w:val="002A25D5"/>
    <w:rsid w:val="002C1F71"/>
    <w:rsid w:val="002C3F74"/>
    <w:rsid w:val="00315BAD"/>
    <w:rsid w:val="003238A2"/>
    <w:rsid w:val="0034570F"/>
    <w:rsid w:val="003466FE"/>
    <w:rsid w:val="00347F8C"/>
    <w:rsid w:val="00353B45"/>
    <w:rsid w:val="003572C6"/>
    <w:rsid w:val="00371C2B"/>
    <w:rsid w:val="003A0F96"/>
    <w:rsid w:val="003C050C"/>
    <w:rsid w:val="003C52E1"/>
    <w:rsid w:val="003F68D8"/>
    <w:rsid w:val="003F769A"/>
    <w:rsid w:val="00403476"/>
    <w:rsid w:val="00437E5E"/>
    <w:rsid w:val="00454E5B"/>
    <w:rsid w:val="00482F52"/>
    <w:rsid w:val="004C2B0A"/>
    <w:rsid w:val="004C7045"/>
    <w:rsid w:val="004D7B96"/>
    <w:rsid w:val="004E0C7D"/>
    <w:rsid w:val="004F2EAE"/>
    <w:rsid w:val="00520474"/>
    <w:rsid w:val="00522A74"/>
    <w:rsid w:val="00554974"/>
    <w:rsid w:val="00566BE9"/>
    <w:rsid w:val="00577A9F"/>
    <w:rsid w:val="00586017"/>
    <w:rsid w:val="00590943"/>
    <w:rsid w:val="005E2C8E"/>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03B9D"/>
    <w:rsid w:val="00B131AA"/>
    <w:rsid w:val="00B20829"/>
    <w:rsid w:val="00B213F8"/>
    <w:rsid w:val="00B45C7F"/>
    <w:rsid w:val="00B604A8"/>
    <w:rsid w:val="00B648B1"/>
    <w:rsid w:val="00B85A8A"/>
    <w:rsid w:val="00B915E7"/>
    <w:rsid w:val="00BA5150"/>
    <w:rsid w:val="00BB0D8F"/>
    <w:rsid w:val="00BC2AA3"/>
    <w:rsid w:val="00BD51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2530D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2530DB"/>
    <w:rPr>
      <w:rFonts w:cs="Arial" w:hAnsi="Arial" w:ascii="Arial"/>
      <w:b/>
      <w:bCs/>
      <w:szCs w:val="24"/>
      <w:lang w:val="hr-HR"/>
    </w:rPr>
  </w:style>
  <w:style w:styleId="Tekstrezerviranogmjesta" w:type="character">
    <w:name w:val="Placeholder Text"/>
    <w:basedOn w:val="Zadanifontodlomka"/>
    <w:uiPriority w:val="99"/>
    <w:semiHidden/>
    <w:rsid w:val="002549DF"/>
    <w:rPr>
      <w:color w:val="808080"/>
      <w:bdr w:space="0" w:sz="0" w:color="auto" w:val="none"/>
      <w:shd w:fill="auto" w:color="auto" w:val="clear"/>
    </w:rPr>
  </w:style>
  <w:style w:customStyle="true" w:styleId="eSPISCCParagraphDefaultFont" w:type="character">
    <w:name w:val="eSPIS_CC_Paragraph Default Font"/>
    <w:basedOn w:val="Zadanifontodlomka"/>
    <w:rsid w:val="002549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49DF"/>
    <w:rPr>
      <w:bdr w:space="0" w:sz="0" w:color="auto" w:val="none"/>
      <w:shd w:fill="FFFFCC" w:color="auto" w:val="clear"/>
      <w:lang w:val="hr-HR"/>
    </w:rPr>
  </w:style>
  <w:style w:customStyle="true" w:styleId="PozadinaSvijetloCrvena" w:type="character">
    <w:name w:val="Pozadina_SvijetloCrvena"/>
    <w:basedOn w:val="eSPISCCParagraphDefaultFont"/>
    <w:rsid w:val="002549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49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2530D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2530DB"/>
    <w:rPr>
      <w:rFonts w:ascii="Arial" w:cs="Arial" w:hAnsi="Arial"/>
      <w:b/>
      <w:bCs/>
      <w:szCs w:val="24"/>
      <w:lang w:val="hr-HR"/>
    </w:rPr>
  </w:style>
  <w:style w:styleId="Tekstrezerviranogmjesta" w:type="character">
    <w:name w:val="Placeholder Text"/>
    <w:basedOn w:val="Zadanifontodlomka"/>
    <w:uiPriority w:val="99"/>
    <w:semiHidden/>
    <w:rsid w:val="002549DF"/>
    <w:rPr>
      <w:color w:val="808080"/>
      <w:bdr w:color="auto" w:space="0" w:sz="0" w:val="none"/>
      <w:shd w:color="auto" w:fill="auto" w:val="clear"/>
    </w:rPr>
  </w:style>
  <w:style w:customStyle="1" w:styleId="eSPISCCParagraphDefaultFont" w:type="character">
    <w:name w:val="eSPIS_CC_Paragraph Default Font"/>
    <w:basedOn w:val="Zadanifontodlomka"/>
    <w:rsid w:val="002549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49DF"/>
    <w:rPr>
      <w:bdr w:color="auto" w:space="0" w:sz="0" w:val="none"/>
      <w:shd w:color="auto" w:fill="FFFFCC" w:val="clear"/>
      <w:lang w:val="hr-HR"/>
    </w:rPr>
  </w:style>
  <w:style w:customStyle="1" w:styleId="PozadinaSvijetloCrvena" w:type="character">
    <w:name w:val="Pozadina_SvijetloCrvena"/>
    <w:basedOn w:val="eSPISCCParagraphDefaultFont"/>
    <w:rsid w:val="002549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49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FINALE PROJEKT d.o.o. za građenje i trgovinu</izvorni_sadrzaj>
    <derivirana_varijabla naziv="DomainObject.Predmet.ProtustrankaFormated_1">  FINALE PROJEKT d.o.o. za građenje i trgovinu</derivirana_varijabla>
  </DomainObject.Predmet.ProtustrankaFormated>
  <DomainObject.Predmet.ProtustrankaFormatedOIB>
    <izvorni_sadrzaj>  FINALE PROJEKT d.o.o. za građenje i trgovinu, OIB 61649828351</izvorni_sadrzaj>
    <derivirana_varijabla naziv="DomainObject.Predmet.ProtustrankaFormatedOIB_1">  FINALE PROJEKT d.o.o. za građenje i trgovinu, OIB 61649828351</derivirana_varijabla>
  </DomainObject.Predmet.ProtustrankaFormatedOIB>
  <DomainObject.Predmet.ProtustrankaFormatedWithAdress>
    <izvorni_sadrzaj> FINALE PROJEKT d.o.o. za građenje i trgovinu, Andrije Hebranga/10B, 23000 Zadar</izvorni_sadrzaj>
    <derivirana_varijabla naziv="DomainObject.Predmet.ProtustrankaFormatedWithAdress_1"> FINALE PROJEKT d.o.o. za građenje i trgovinu, Andrije Hebranga/10B, 23000 Zadar</derivirana_varijabla>
  </DomainObject.Predmet.ProtustrankaFormatedWithAdress>
  <DomainObject.Predmet.ProtustrankaFormatedWithAdressOIB>
    <izvorni_sadrzaj> FINALE PROJEKT d.o.o. za građenje i trgovinu, OIB 61649828351, Andrije Hebranga/10B, 23000 Zadar</izvorni_sadrzaj>
    <derivirana_varijabla naziv="DomainObject.Predmet.ProtustrankaFormatedWithAdressOIB_1"> FINALE PROJEKT d.o.o. za građenje i trgovinu, OIB 61649828351, Andrije Hebranga/10B, 23000 Zadar</derivirana_varijabla>
  </DomainObject.Predmet.ProtustrankaFormatedWithAdressOIB>
  <DomainObject.Predmet.ProtustrankaWithAdress>
    <izvorni_sadrzaj>FINALE PROJEKT d.o.o. za građenje i trgovinu Andrije Hebranga/10B, 23000 Zadar</izvorni_sadrzaj>
    <derivirana_varijabla naziv="DomainObject.Predmet.ProtustrankaWithAdress_1">FINALE PROJEKT d.o.o. za građenje i trgovinu Andrije Hebranga/10B, 23000 Zadar</derivirana_varijabla>
  </DomainObject.Predmet.ProtustrankaWithAdress>
  <DomainObject.Predmet.ProtustrankaWithAdressOIB>
    <izvorni_sadrzaj>FINALE PROJEKT d.o.o. za građenje i trgovinu, OIB 61649828351, Andrije Hebranga/10B, 23000 Zadar</izvorni_sadrzaj>
    <derivirana_varijabla naziv="DomainObject.Predmet.ProtustrankaWithAdressOIB_1">FINALE PROJEKT d.o.o. za građenje i trgovinu, OIB 61649828351, Andrije Hebranga/10B, 23000 Zadar</derivirana_varijabla>
  </DomainObject.Predmet.ProtustrankaWithAdressOIB>
  <DomainObject.Predmet.ProtustrankaNazivFormated>
    <izvorni_sadrzaj>FINALE PROJEKT d.o.o. za građenje i trgovinu</izvorni_sadrzaj>
    <derivirana_varijabla naziv="DomainObject.Predmet.ProtustrankaNazivFormated_1">FINALE PROJEKT d.o.o. za građenje i trgovinu</derivirana_varijabla>
  </DomainObject.Predmet.ProtustrankaNazivFormated>
  <DomainObject.Predmet.ProtustrankaNazivFormatedOIB>
    <izvorni_sadrzaj>FINALE PROJEKT d.o.o. za građenje i trgovinu, OIB 61649828351</izvorni_sadrzaj>
    <derivirana_varijabla naziv="DomainObject.Predmet.ProtustrankaNazivFormatedOIB_1">FINALE PROJEKT d.o.o. za građenje i trgovinu, OIB 61649828351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86671.08</izvorni_sadrzaj>
    <derivirana_varijabla naziv="DomainObject.Predmet.TrenutnaVrijednost_1">86671.08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FINALE PROJEKT d.o.o. za građenje i trgovinu</item>
    </izvorni_sadrzaj>
    <derivirana_varijabla naziv="DomainObject.Predmet.ProtuStrankaListFormated_1">
      <item>FINALE PROJEKT d.o.o. za građenje i trgovinu</item>
    </derivirana_varijabla>
  </DomainObject.Predmet.ProtuStrankaListFormated>
  <DomainObject.Predmet.ProtuStrankaListFormatedOIB>
    <izvorni_sadrzaj>
      <item>FINALE PROJEKT d.o.o. za građenje i trgovinu, OIB 61649828351</item>
    </izvorni_sadrzaj>
    <derivirana_varijabla naziv="DomainObject.Predmet.ProtuStrankaListFormatedOIB_1">
      <item>FINALE PROJEKT d.o.o. za građenje i trgovinu, OIB 61649828351</item>
    </derivirana_varijabla>
  </DomainObject.Predmet.ProtuStrankaListFormatedOIB>
  <DomainObject.Predmet.ProtuStrankaListFormatedWithAdress>
    <izvorni_sadrzaj>
      <item>FINALE PROJEKT d.o.o. za građenje i trgovinu, Andrije Hebranga/10B, 23000 Zadar</item>
    </izvorni_sadrzaj>
    <derivirana_varijabla naziv="DomainObject.Predmet.ProtuStrankaListFormatedWithAdress_1">
      <item>FINALE PROJEKT d.o.o. za građenje i trgovinu, Andrije Hebranga/10B, 23000 Zadar</item>
    </derivirana_varijabla>
  </DomainObject.Predmet.ProtuStrankaListFormatedWithAdress>
  <DomainObject.Predmet.ProtuStrankaListFormatedWithAdressOIB>
    <izvorni_sadrzaj>
      <item>FINALE PROJEKT d.o.o. za građenje i trgovinu, OIB 61649828351, Andrije Hebranga/10B, 23000 Zadar</item>
    </izvorni_sadrzaj>
    <derivirana_varijabla naziv="DomainObject.Predmet.ProtuStrankaListFormatedWithAdressOIB_1">
      <item>FINALE PROJEKT d.o.o. za građenje i trgovinu, OIB 61649828351, Andrije Hebranga/10B, 23000 Zadar</item>
    </derivirana_varijabla>
  </DomainObject.Predmet.ProtuStrankaListFormatedWithAdressOIB>
  <DomainObject.Predmet.ProtuStrankaListNazivFormated>
    <izvorni_sadrzaj>
      <item>FINALE PROJEKT d.o.o. za građenje i trgovinu</item>
    </izvorni_sadrzaj>
    <derivirana_varijabla naziv="DomainObject.Predmet.ProtuStrankaListNazivFormated_1">
      <item>FINALE PROJEKT d.o.o. za građenje i trgovinu</item>
    </derivirana_varijabla>
  </DomainObject.Predmet.ProtuStrankaListNazivFormated>
  <DomainObject.Predmet.ProtuStrankaListNazivFormatedOIB>
    <izvorni_sadrzaj>
      <item>FINALE PROJEKT d.o.o. za građenje i trgovinu, OIB 61649828351</item>
    </izvorni_sadrzaj>
    <derivirana_varijabla naziv="DomainObject.Predmet.ProtuStrankaListNazivFormatedOIB_1">
      <item>FINALE PROJEKT d.o.o. za građenje i trgovinu, OIB 61649828351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FINALE PROJEKT d.o.o. za građenje i trgovinu</izvorni_sadrzaj>
    <derivirana_varijabla naziv="DomainObject.Predmet.ProtustrankaIDrugi_1">FINALE PROJEKT d.o.o. za građenje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FINALE PROJEKT d.o.o. za građenje i trgovinu, OIB 61649828351, Andrije Hebranga/10B, 23000 Zadar</izvorni_sadrzaj>
    <derivirana_varijabla naziv="DomainObject.Predmet.ProtustrankaIDrugiAdressOIB_1">FINALE PROJEKT d.o.o. za građenje i trgovinu, OIB 61649828351, Andrije Hebranga/10B,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FINALE PROJEKT d.o.o. za građenje i trgovinu</item>
    </izvorni_sadrzaj>
    <derivirana_varijabla naziv="DomainObject.Predmet.SudioniciListNaziv_1">
      <item>FINA</item>
      <item>FINALE PROJEKT d.o.o. za građenje i trgovinu</item>
    </derivirana_varijabla>
  </DomainObject.Predmet.SudioniciListNaziv>
  <DomainObject.Predmet.SudioniciListAdressOIB>
    <izvorni_sadrzaj>
      <item>FINA, OIB 85821130368</item>
      <item>FINALE PROJEKT d.o.o. za građenje i trgovinu, OIB 61649828351, Andrije Hebranga/10B,23000 Zadar</item>
    </izvorni_sadrzaj>
    <derivirana_varijabla naziv="DomainObject.Predmet.SudioniciListAdressOIB_1">
      <item>FINA, OIB 85821130368</item>
      <item>FINALE PROJEKT d.o.o. za građenje i trgovinu, OIB 61649828351, Andrije Hebranga/10B,23000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61649828351</item>
    </izvorni_sadrzaj>
    <derivirana_varijabla naziv="DomainObject.Predmet.SudioniciListNazivOIB_1">
      <item>, OIB 85821130368</item>
      <item>, OIB 61649828351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3660</properties:Characters>
  <properties:Lines>98</properties:Lines>
  <properties:Paragraphs>43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2018-02-02T11:54:00Z</dcterms:created>
  <dc:creator>Ardena Bajlo</dc:creator>
  <cp:lastModifiedBy>Ardena Bajlo</cp:lastModifiedBy>
  <cp:lastPrinted>2016-10-05T11:43:00Z</cp:lastPrinted>
  <dcterms:modified xmlns:xsi="http://www.w3.org/2001/XMLSchema-instance" xsi:type="dcterms:W3CDTF">2018-02-08T09:28:00Z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