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9452f" w14:paraId="f79452f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463267">
        <w:t>1041</w:t>
      </w:r>
      <w:r w:rsidRPr="00F30D73">
        <w:t>/</w:t>
      </w:r>
      <w:r w:rsidR="00651E9B">
        <w:t>20</w:t>
      </w:r>
      <w:r w:rsidR="002B2A2A">
        <w:t>1</w:t>
      </w:r>
      <w:r w:rsidR="00463267">
        <w:t>6</w:t>
      </w:r>
      <w:r w:rsidR="00B30EDC">
        <w:t>-</w:t>
      </w:r>
      <w:r w:rsidR="00463267">
        <w:t>8</w:t>
      </w:r>
      <w:r w:rsidR="000D3158">
        <w:t>1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463267" w:rsidRPr="00057FA8">
        <w:rPr>
          <w:lang w:val="en-GB"/>
        </w:rPr>
        <w:t xml:space="preserve">Stečajna masa iza FRAN putnička agencija d.o.o. u stečaju, Split, Ruđera Boškovića 7/125, OIB: </w:t>
      </w:r>
      <w:r w:rsidR="00463267">
        <w:rPr>
          <w:lang w:val="en-GB"/>
        </w:rPr>
        <w:t>86469066288</w:t>
      </w:r>
      <w:r w:rsidR="00F30D73">
        <w:t>,</w:t>
      </w:r>
      <w:r w:rsidRPr="00F24E03">
        <w:t xml:space="preserve"> </w:t>
      </w:r>
      <w:r w:rsidR="006A09A4">
        <w:t>3</w:t>
      </w:r>
      <w:r w:rsidR="00651E9B">
        <w:t xml:space="preserve">. </w:t>
      </w:r>
      <w:r w:rsidR="006A09A4">
        <w:t>srpnja</w:t>
      </w:r>
      <w:r w:rsidR="0069087B">
        <w:t xml:space="preserve"> 2019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350A4A" w:rsidP="009E003C" w:rsidR="009E003C" w:rsidRPr="00C54F05">
      <w:pPr>
        <w:tabs>
          <w:tab w:pos="480" w:val="left"/>
        </w:tabs>
      </w:pPr>
      <w:r>
        <w:t>Početak u</w:t>
      </w:r>
      <w:r w:rsidR="000D3158">
        <w:t xml:space="preserve"> 11</w:t>
      </w:r>
      <w:r w:rsidR="00651E9B">
        <w:t>,</w:t>
      </w:r>
      <w:r w:rsidR="00463267">
        <w:t>45</w:t>
      </w:r>
      <w:r w:rsidR="00A5237A" w:rsidRPr="00C54F05">
        <w:t xml:space="preserve"> </w:t>
      </w:r>
      <w:r w:rsidR="009E003C" w:rsidRPr="00C54F05">
        <w:t>sati.</w:t>
      </w:r>
    </w:p>
    <w:p w:rsidRDefault="009E003C" w:rsidP="009E003C" w:rsidR="009E003C" w:rsidRPr="00C54F05">
      <w:pPr>
        <w:ind w:left="360"/>
      </w:pPr>
    </w:p>
    <w:p w:rsidRDefault="00463267" w:rsidP="009E003C" w:rsidR="009E003C" w:rsidRPr="00C54F05">
      <w:pPr>
        <w:jc w:val="both"/>
      </w:pPr>
      <w:r>
        <w:t>Utvrđuje se da je nazoč</w:t>
      </w:r>
      <w:r w:rsidR="009C2F47">
        <w:t>a</w:t>
      </w:r>
      <w:r>
        <w:t>n</w:t>
      </w:r>
      <w:r w:rsidR="008D744A">
        <w:t xml:space="preserve"> </w:t>
      </w:r>
      <w:r>
        <w:t>Ante Gabelica</w:t>
      </w:r>
      <w:r w:rsidR="00651E9B">
        <w:t>,</w:t>
      </w:r>
      <w:r w:rsidR="009E003C" w:rsidRPr="00C54F05">
        <w:t xml:space="preserve"> stečajn</w:t>
      </w:r>
      <w:r w:rsidR="009C2F47">
        <w:t>a</w:t>
      </w:r>
      <w:r w:rsidR="009E003C" w:rsidRPr="00C54F05">
        <w:t xml:space="preserve"> upravitelj</w:t>
      </w:r>
      <w:r w:rsidR="009C2F47"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</w:t>
      </w:r>
      <w:r w:rsidR="00463267">
        <w:t>nitko</w:t>
      </w:r>
    </w:p>
    <w:p w:rsidRDefault="00B061C4" w:rsidP="00B061C4" w:rsidR="00B061C4">
      <w:pPr>
        <w:pStyle w:val="Odlomakpopisa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463267">
        <w:t xml:space="preserve"> 27</w:t>
      </w:r>
      <w:r w:rsidR="00651E9B">
        <w:t xml:space="preserve">. </w:t>
      </w:r>
      <w:r w:rsidR="00463267">
        <w:t>svibnja</w:t>
      </w:r>
      <w:r w:rsidR="005F1A1A">
        <w:t xml:space="preserve"> 2019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463267" w:rsidP="00463267" w:rsidR="00463267">
      <w:pPr>
        <w:pStyle w:val="Odlomakpopisa"/>
        <w:numPr>
          <w:ilvl w:val="0"/>
          <w:numId w:val="21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9C2F47" w:rsidP="009C2F47" w:rsidR="009C2F47">
      <w:pPr>
        <w:jc w:val="both"/>
      </w:pPr>
    </w:p>
    <w:p w:rsidRDefault="00463267" w:rsidP="009C2F47" w:rsidR="00463267">
      <w:pPr>
        <w:jc w:val="both"/>
      </w:pPr>
      <w:r>
        <w:t>Sud utvrđuje da niti jedan od vjerovnika podneskom nije izvijestio sud o svom stavu vezano za prijedlog stečajnog upravitelja.</w:t>
      </w:r>
    </w:p>
    <w:p w:rsidRDefault="00463267" w:rsidP="009C2F47" w:rsidR="00463267">
      <w:pPr>
        <w:jc w:val="both"/>
      </w:pPr>
    </w:p>
    <w:p w:rsidRDefault="00463267" w:rsidP="009C2F47" w:rsidR="00463267">
      <w:pPr>
        <w:jc w:val="both"/>
      </w:pPr>
      <w:r>
        <w:t>Odluka će biti donesena u zakonskom roku.</w:t>
      </w:r>
    </w:p>
    <w:p w:rsidRDefault="00B577F4" w:rsidP="009C2F47" w:rsidR="00B577F4">
      <w:pPr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B94EC9">
        <w:t>11</w:t>
      </w:r>
      <w:r w:rsidR="00651E9B">
        <w:t>,</w:t>
      </w:r>
      <w:r w:rsidR="00463267">
        <w:t>53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 w:rsidRPr="00C54F05">
      <w:pPr>
        <w:tabs>
          <w:tab w:pos="0" w:val="left"/>
          <w:tab w:pos="360" w:val="left"/>
        </w:tabs>
        <w:jc w:val="both"/>
      </w:pPr>
      <w:r>
        <w:t>VJEROVNICI</w:t>
      </w:r>
    </w:p>
    <w:sectPr w:rsidSect="00F71208" w:rsidR="001B5640" w:rsidRPr="00C54F05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463267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B577F4">
      <w:t>142</w:t>
    </w:r>
    <w:r w:rsidR="002316EC" w:rsidRPr="00F30D73">
      <w:t>/</w:t>
    </w:r>
    <w:r w:rsidR="00A65177">
      <w:t>1</w:t>
    </w:r>
    <w:r w:rsidR="008D744A">
      <w:t>8</w:t>
    </w:r>
    <w:r w:rsidR="00A65177">
      <w:t>-</w:t>
    </w:r>
    <w:r w:rsidR="00B577F4">
      <w:t>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36473E"/>
    <w:multiLevelType w:val="hybridMultilevel"/>
    <w:tmpl w:val="CED080D4"/>
    <w:lvl w:tplc="FF02976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A67FF6"/>
    <w:multiLevelType w:val="hybridMultilevel"/>
    <w:tmpl w:val="C34486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08596D"/>
    <w:multiLevelType w:val="hybridMultilevel"/>
    <w:tmpl w:val="2892D3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4"/>
  </w:num>
  <w:num w:numId="6">
    <w:abstractNumId w:val="16"/>
  </w:num>
  <w:num w:numId="7">
    <w:abstractNumId w:val="5"/>
  </w:num>
  <w:num w:numId="8">
    <w:abstractNumId w:val="3"/>
  </w:num>
  <w:num w:numId="9">
    <w:abstractNumId w:val="6"/>
  </w:num>
  <w:num w:numId="10">
    <w:abstractNumId w:val="22"/>
  </w:num>
  <w:num w:numId="11">
    <w:abstractNumId w:val="1"/>
  </w:num>
  <w:num w:numId="12">
    <w:abstractNumId w:val="14"/>
  </w:num>
  <w:num w:numId="13">
    <w:abstractNumId w:val="25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4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7"/>
  </w:num>
  <w:num w:numId="27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75EC2"/>
    <w:rsid w:val="00081A58"/>
    <w:rsid w:val="0008308B"/>
    <w:rsid w:val="000A752E"/>
    <w:rsid w:val="000C6530"/>
    <w:rsid w:val="000D2695"/>
    <w:rsid w:val="000D3158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932E2"/>
    <w:rsid w:val="001B0D22"/>
    <w:rsid w:val="001B2564"/>
    <w:rsid w:val="001B5640"/>
    <w:rsid w:val="001C2763"/>
    <w:rsid w:val="001D0E9B"/>
    <w:rsid w:val="001D36DA"/>
    <w:rsid w:val="001E71A6"/>
    <w:rsid w:val="00220CA9"/>
    <w:rsid w:val="00224227"/>
    <w:rsid w:val="002316EC"/>
    <w:rsid w:val="00251190"/>
    <w:rsid w:val="002632FB"/>
    <w:rsid w:val="00291BA9"/>
    <w:rsid w:val="00293FE2"/>
    <w:rsid w:val="002B2A2A"/>
    <w:rsid w:val="002F2B7F"/>
    <w:rsid w:val="00314050"/>
    <w:rsid w:val="00325049"/>
    <w:rsid w:val="00350A4A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63267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E1943"/>
    <w:rsid w:val="005F0790"/>
    <w:rsid w:val="005F1A1A"/>
    <w:rsid w:val="00601ACD"/>
    <w:rsid w:val="00603FF6"/>
    <w:rsid w:val="00636F12"/>
    <w:rsid w:val="00651E9B"/>
    <w:rsid w:val="006539F1"/>
    <w:rsid w:val="0065448E"/>
    <w:rsid w:val="00662BBC"/>
    <w:rsid w:val="0068761E"/>
    <w:rsid w:val="0069087B"/>
    <w:rsid w:val="006A09A4"/>
    <w:rsid w:val="006A46AA"/>
    <w:rsid w:val="006B0187"/>
    <w:rsid w:val="006E39E9"/>
    <w:rsid w:val="007058C7"/>
    <w:rsid w:val="00722A49"/>
    <w:rsid w:val="0072675B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D744A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65003"/>
    <w:rsid w:val="009722E1"/>
    <w:rsid w:val="009A0A34"/>
    <w:rsid w:val="009B3DF2"/>
    <w:rsid w:val="009C2F47"/>
    <w:rsid w:val="009E003C"/>
    <w:rsid w:val="009E46B4"/>
    <w:rsid w:val="009F1AC7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E7208"/>
    <w:rsid w:val="00AF6CB0"/>
    <w:rsid w:val="00B061C4"/>
    <w:rsid w:val="00B23026"/>
    <w:rsid w:val="00B234EA"/>
    <w:rsid w:val="00B24E75"/>
    <w:rsid w:val="00B30EDC"/>
    <w:rsid w:val="00B31817"/>
    <w:rsid w:val="00B33BD3"/>
    <w:rsid w:val="00B3762A"/>
    <w:rsid w:val="00B50BB6"/>
    <w:rsid w:val="00B577F4"/>
    <w:rsid w:val="00B7398C"/>
    <w:rsid w:val="00B77F2A"/>
    <w:rsid w:val="00B85E9B"/>
    <w:rsid w:val="00B94EC9"/>
    <w:rsid w:val="00BA5EFA"/>
    <w:rsid w:val="00BB376D"/>
    <w:rsid w:val="00BD0B31"/>
    <w:rsid w:val="00BD0C21"/>
    <w:rsid w:val="00BE176D"/>
    <w:rsid w:val="00C116D5"/>
    <w:rsid w:val="00C25978"/>
    <w:rsid w:val="00C54F05"/>
    <w:rsid w:val="00C75ADA"/>
    <w:rsid w:val="00C81A61"/>
    <w:rsid w:val="00C86877"/>
    <w:rsid w:val="00CA4F46"/>
    <w:rsid w:val="00CB7609"/>
    <w:rsid w:val="00CC1E52"/>
    <w:rsid w:val="00CF6CD2"/>
    <w:rsid w:val="00D23BC5"/>
    <w:rsid w:val="00D4210E"/>
    <w:rsid w:val="00D42D80"/>
    <w:rsid w:val="00D43251"/>
    <w:rsid w:val="00D64038"/>
    <w:rsid w:val="00D722BB"/>
    <w:rsid w:val="00D7743B"/>
    <w:rsid w:val="00DB7D00"/>
    <w:rsid w:val="00DC6E0D"/>
    <w:rsid w:val="00DD0245"/>
    <w:rsid w:val="00DD4763"/>
    <w:rsid w:val="00DE2749"/>
    <w:rsid w:val="00DE5E55"/>
    <w:rsid w:val="00DF1422"/>
    <w:rsid w:val="00DF300C"/>
    <w:rsid w:val="00E008CF"/>
    <w:rsid w:val="00E0563D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71208"/>
    <w:rsid w:val="00F95261"/>
    <w:rsid w:val="00F96D5F"/>
    <w:rsid w:val="00FA1F3A"/>
    <w:rsid w:val="00FA777A"/>
    <w:rsid w:val="00FB4A49"/>
    <w:rsid w:val="00FC495D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1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1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1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1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1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1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1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1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1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5864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073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2019.</izvorni_sadrzaj>
    <derivirana_varijabla naziv="DomainObject.StvarniPocetakDatum_1">3. srpnja 2019.</derivirana_varijabla>
  </DomainObject.StvarniPocetakDatum>
  <DomainObject.StvarniZavrsetakDatum>
    <izvorni_sadrzaj>3. srpnja 2019.</izvorni_sadrzaj>
    <derivirana_varijabla naziv="DomainObject.StvarniZavrsetakDatum_1">3. srpnja 2019.</derivirana_varijabla>
  </DomainObject.StvarniZavrsetakDatum>
  <DomainObject.PlaniraniZavrsetakDatum>
    <izvorni_sadrzaj>3. srpnja 2019.</izvorni_sadrzaj>
    <derivirana_varijabla naziv="DomainObject.PlaniraniZavrsetakDatum_1">3. srpnja 2019.</derivirana_varijabla>
  </DomainObject.PlaniraniZavrsetakDatum>
  <DomainObject.PlaniraniPocetakDatum>
    <izvorni_sadrzaj>3. srpnja 2019.</izvorni_sadrzaj>
    <derivirana_varijabla naziv="DomainObject.PlaniraniPocetakDatum_1">3. srpnja 2019.</derivirana_varijabla>
  </DomainObject.PlaniraniPocetakDatum>
  <DomainObject.StvarniPocetakVrijeme>
    <izvorni_sadrzaj>11:45</izvorni_sadrzaj>
    <derivirana_varijabla naziv="DomainObject.StvarniPocetakVrijeme_1">11:45</derivirana_varijabla>
  </DomainObject.StvarniPocetakVrijeme>
  <DomainObject.StvarniZavrsetakVrijeme>
    <izvorni_sadrzaj>11:53</izvorni_sadrzaj>
    <derivirana_varijabla naziv="DomainObject.StvarniZavrsetakVrijeme_1">11:53</derivirana_varijabla>
  </DomainObject.StvarniZavrsetakVrijeme>
  <DomainObject.PlaniraniZavrsetakVrijeme>
    <izvorni_sadrzaj>11:59</izvorni_sadrzaj>
    <derivirana_varijabla naziv="DomainObject.PlaniraniZavrsetakVrijeme_1">11:59</derivirana_varijabla>
  </DomainObject.PlaniraniZavrsetakVrijeme>
  <DomainObject.PlaniraniPocetakVrijeme>
    <izvorni_sadrzaj>11:45</izvorni_sadrzaj>
    <derivirana_varijabla naziv="DomainObject.PlaniraniPocetakVrijeme_1">11:45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srpnja 2019.</izvorni_sadrzaj>
    <derivirana_varijabla naziv="DomainObject.Zapisnik.DatumKreiranja_1">4.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St-1041/2016-70</izvorni_sadrzaj>
    <derivirana_varijabla naziv="DomainObject.Zapisnik.Oznaka_1">St-1041/2016-70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Bio 1 St-954/2015!</izvorni_sadrzaj>
    <derivirana_varijabla naziv="DomainObject.Predmet.Opis_1">Bio 1 St-954/2015!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 putnička agencija d.o.o.</izvorni_sadrzaj>
    <derivirana_varijabla naziv="DomainObject.Predmet.ProtustrankaFormated_1">  FRAN putnička agencija d.o.o.</derivirana_varijabla>
  </DomainObject.Predmet.ProtustrankaFormated>
  <DomainObject.Predmet.ProtustrankaFormatedOIB>
    <izvorni_sadrzaj>  FRAN putnička agencija d.o.o., OIB 77566367063</izvorni_sadrzaj>
    <derivirana_varijabla naziv="DomainObject.Predmet.ProtustrankaFormatedOIB_1">  FRAN putnička agencija d.o.o., OIB 77566367063</derivirana_varijabla>
  </DomainObject.Predmet.ProtustrankaFormatedOIB>
  <DomainObject.Predmet.ProtustrankaFormatedWithAdress>
    <izvorni_sadrzaj> FRAN putnička agencija d.o.o., Obala Kneza Trpimira 21, 23000 Zadar</izvorni_sadrzaj>
    <derivirana_varijabla naziv="DomainObject.Predmet.ProtustrankaFormatedWithAdress_1"> FRAN putnička agencija d.o.o., Obala Kneza Trpimira 21, 23000 Zadar</derivirana_varijabla>
  </DomainObject.Predmet.ProtustrankaFormatedWithAdress>
  <DomainObject.Predmet.ProtustrankaFormatedWithAdressOIB>
    <izvorni_sadrzaj> FRAN putnička agencija d.o.o., OIB 77566367063, Obala Kneza Trpimira 21, 23000 Zadar</izvorni_sadrzaj>
    <derivirana_varijabla naziv="DomainObject.Predmet.ProtustrankaFormatedWithAdressOIB_1"> FRAN putnička agencija d.o.o., OIB 77566367063, Obala Kneza Trpimira 21, 23000 Zadar</derivirana_varijabla>
  </DomainObject.Predmet.ProtustrankaFormatedWithAdressOIB>
  <DomainObject.Predmet.ProtustrankaWithAdress>
    <izvorni_sadrzaj>FRAN putnička agencija d.o.o. Obala Kneza Trpimira 21, 23000 Zadar</izvorni_sadrzaj>
    <derivirana_varijabla naziv="DomainObject.Predmet.ProtustrankaWithAdress_1">FRAN putnička agencija d.o.o. Obala Kneza Trpimira 21, 23000 Zadar</derivirana_varijabla>
  </DomainObject.Predmet.ProtustrankaWithAdress>
  <DomainObject.Predmet.ProtustrankaWithAdressOIB>
    <izvorni_sadrzaj>FRAN putnička agencija d.o.o., OIB 77566367063, Obala Kneza Trpimira 21, 23000 Zadar</izvorni_sadrzaj>
    <derivirana_varijabla naziv="DomainObject.Predmet.ProtustrankaWithAdressOIB_1">FRAN putnička agencija d.o.o., OIB 77566367063, Obala Kneza Trpimira 21, 23000 Zadar</derivirana_varijabla>
  </DomainObject.Predmet.ProtustrankaWithAdressOIB>
  <DomainObject.Predmet.ProtustrankaNazivFormated>
    <izvorni_sadrzaj>FRAN putnička agencija d.o.o.</izvorni_sadrzaj>
    <derivirana_varijabla naziv="DomainObject.Predmet.ProtustrankaNazivFormated_1">FRAN putnička agencija d.o.o.</derivirana_varijabla>
  </DomainObject.Predmet.ProtustrankaNazivFormated>
  <DomainObject.Predmet.ProtustrankaNazivFormatedOIB>
    <izvorni_sadrzaj>FRAN putnička agencija d.o.o., OIB 77566367063</izvorni_sadrzaj>
    <derivirana_varijabla naziv="DomainObject.Predmet.ProtustrankaNazivFormatedOIB_1">FRAN putnička agencija d.o.o., OIB 77566367063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Filip Bencun</izvorni_sadrzaj>
    <derivirana_varijabla naziv="DomainObject.Predmet.StrankaFormated_1">  Financijska agencija; Filip Bencun</derivirana_varijabla>
  </DomainObject.Predmet.StrankaFormated>
  <DomainObject.Predmet.StrankaFormatedOIB>
    <izvorni_sadrzaj>  Financijska agencija, OIB 85821130368; Filip Bencun, OIB 68381672637</izvorni_sadrzaj>
    <derivirana_varijabla naziv="DomainObject.Predmet.StrankaFormatedOIB_1">  Financijska agencija, OIB 85821130368; Filip Bencun, OIB 68381672637</derivirana_varijabla>
  </DomainObject.Predmet.StrankaFormatedOIB>
  <DomainObject.Predmet.StrankaFormatedWithAdress>
    <izvorni_sadrzaj> Financijska agencija, Ivana Danila 4, 23000 Zadar; Filip Bencun, Put Stanova 19, 23000 Zadar</izvorni_sadrzaj>
    <derivirana_varijabla naziv="DomainObject.Predmet.StrankaFormatedWithAdress_1"> Financijska agencija, Ivana Danila 4, 23000 Zadar; Filip Bencun, Put Stanova 19, 23000 Zadar</derivirana_varijabla>
  </DomainObject.Predmet.StrankaFormatedWithAdress>
  <DomainObject.Predmet.StrankaFormatedWithAdressOIB>
    <izvorni_sadrzaj> Financijska agencija, OIB 85821130368, Ivana Danila 4, 23000 Zadar; Filip Bencun, OIB 68381672637, Put Stanova 19, 23000 Zadar</izvorni_sadrzaj>
    <derivirana_varijabla naziv="DomainObject.Predmet.StrankaFormatedWithAdressOIB_1"> Financijska agencija, OIB 85821130368, Ivana Danila 4, 23000 Zadar; Filip Bencun, OIB 68381672637, Put Stanova 19, 23000 Zadar</derivirana_varijabla>
  </DomainObject.Predmet.StrankaFormatedWithAdressOIB>
  <DomainObject.Predmet.StrankaWithAdress>
    <izvorni_sadrzaj>Financijska agencija Ivana Danila 4,23000 Zadar,Filip Bencun Put Stanova 19,23000 Zadar</izvorni_sadrzaj>
    <derivirana_varijabla naziv="DomainObject.Predmet.StrankaWithAdress_1">Financijska agencija Ivana Danila 4,23000 Zadar,Filip Bencun Put Stanova 19,23000 Zadar</derivirana_varijabla>
  </DomainObject.Predmet.StrankaWithAdress>
  <DomainObject.Predmet.StrankaWithAdressOIB>
    <izvorni_sadrzaj>Financijska agencija, OIB 85821130368, Ivana Danila 4,23000 Zadar,Filip Bencun, OIB 68381672637, Put Stanova 19,23000 Zadar</izvorni_sadrzaj>
    <derivirana_varijabla naziv="DomainObject.Predmet.StrankaWithAdressOIB_1">Financijska agencija, OIB 85821130368, Ivana Danila 4,23000 Zadar,Filip Bencun, OIB 68381672637, Put Stanova 19,23000 Zadar</derivirana_varijabla>
  </DomainObject.Predmet.StrankaWithAdressOIB>
  <DomainObject.Predmet.StrankaNazivFormated>
    <izvorni_sadrzaj>Financijska agencija,Filip Bencun</izvorni_sadrzaj>
    <derivirana_varijabla naziv="DomainObject.Predmet.StrankaNazivFormated_1">Financijska agencija,Filip Bencun</derivirana_varijabla>
  </DomainObject.Predmet.StrankaNazivFormated>
  <DomainObject.Predmet.StrankaNazivFormatedOIB>
    <izvorni_sadrzaj>Financijska agencija, OIB 85821130368,Filip Bencun, OIB 68381672637</izvorni_sadrzaj>
    <derivirana_varijabla naziv="DomainObject.Predmet.StrankaNazivFormatedOIB_1">Financijska agencija, OIB 85821130368,Filip Bencun, OIB 68381672637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  <item>Filip Bencun</item>
    </izvorni_sadrzaj>
    <derivirana_varijabla naziv="DomainObject.Predmet.StrankaListFormated_1">
      <item>Financijska agencija</item>
      <item>Filip Bencun</item>
    </derivirana_varijabla>
  </DomainObject.Predmet.StrankaListFormated>
  <DomainObject.Predmet.StrankaListFormatedOIB>
    <izvorni_sadrzaj>
      <item>Financijska agencija, OIB 85821130368</item>
      <item>Filip Bencun, OIB 68381672637</item>
    </izvorni_sadrzaj>
    <derivirana_varijabla naziv="DomainObject.Predmet.StrankaListFormatedOIB_1">
      <item>Financijska agencija, OIB 85821130368</item>
      <item>Filip Bencun, OIB 68381672637</item>
    </derivirana_varijabla>
  </DomainObject.Predmet.StrankaListFormatedOIB>
  <DomainObject.Predmet.StrankaListFormatedWithAdress>
    <izvorni_sadrzaj>
      <item>Financijska agencija, Ivana Danila 4, 23000 Zadar</item>
      <item>Filip Bencun, Put Stanova 19, 23000 Zadar</item>
    </izvorni_sadrzaj>
    <derivirana_varijabla naziv="DomainObject.Predmet.StrankaListFormatedWithAdress_1">
      <item>Financijska agencija, Ivana Danila 4, 23000 Zadar</item>
      <item>Filip Bencun, Put Stanova 19,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Filip Bencun, OIB 68381672637, Put Stanova 19, 23000 Zadar</item>
    </izvorni_sadrzaj>
    <derivirana_varijabla naziv="DomainObject.Predmet.StrankaListFormatedWithAdressOIB_1">
      <item>Financijska agencija, OIB 85821130368, Ivana Danila 4, 23000 Zadar</item>
      <item>Filip Bencun, OIB 68381672637, Put Stanova 19, 23000 Zadar</item>
    </derivirana_varijabla>
  </DomainObject.Predmet.StrankaListFormatedWithAdressOIB>
  <DomainObject.Predmet.StrankaListNazivFormated>
    <izvorni_sadrzaj>
      <item>Financijska agencija</item>
      <item>Filip Bencun</item>
    </izvorni_sadrzaj>
    <derivirana_varijabla naziv="DomainObject.Predmet.StrankaListNazivFormated_1">
      <item>Financijska agencija</item>
      <item>Filip Bencun</item>
    </derivirana_varijabla>
  </DomainObject.Predmet.StrankaListNazivFormated>
  <DomainObject.Predmet.StrankaListNazivFormatedOIB>
    <izvorni_sadrzaj>
      <item>Financijska agencija, OIB 85821130368</item>
      <item>Filip Bencun, OIB 68381672637</item>
    </izvorni_sadrzaj>
    <derivirana_varijabla naziv="DomainObject.Predmet.StrankaListNazivFormatedOIB_1">
      <item>Financijska agencija, OIB 85821130368</item>
      <item>Filip Bencun, OIB 68381672637</item>
    </derivirana_varijabla>
  </DomainObject.Predmet.StrankaListNazivFormatedOIB>
  <DomainObject.Predmet.ProtuStrankaListFormated>
    <izvorni_sadrzaj>
      <item>FRAN putnička agencija d.o.o.</item>
    </izvorni_sadrzaj>
    <derivirana_varijabla naziv="DomainObject.Predmet.ProtuStrankaListFormated_1">
      <item>FRAN putnička agencija d.o.o.</item>
    </derivirana_varijabla>
  </DomainObject.Predmet.ProtuStrankaListFormated>
  <DomainObject.Predmet.ProtuStrankaListFormatedOIB>
    <izvorni_sadrzaj>
      <item>FRAN putnička agencija d.o.o., OIB 77566367063</item>
    </izvorni_sadrzaj>
    <derivirana_varijabla naziv="DomainObject.Predmet.ProtuStrankaListFormatedOIB_1">
      <item>FRAN putnička agencija d.o.o., OIB 77566367063</item>
    </derivirana_varijabla>
  </DomainObject.Predmet.ProtuStrankaListFormatedOIB>
  <DomainObject.Predmet.ProtuStrankaListFormatedWithAdress>
    <izvorni_sadrzaj>
      <item>FRAN putnička agencija d.o.o., Obala Kneza Trpimira 21, 23000 Zadar</item>
    </izvorni_sadrzaj>
    <derivirana_varijabla naziv="DomainObject.Predmet.ProtuStrankaListFormatedWithAdress_1">
      <item>FRAN putnička agencija d.o.o., Obala Kneza Trpimira 21, 23000 Zadar</item>
    </derivirana_varijabla>
  </DomainObject.Predmet.ProtuStrankaListFormatedWithAdress>
  <DomainObject.Predmet.ProtuStrankaListFormatedWithAdressOIB>
    <izvorni_sadrzaj>
      <item>FRAN putnička agencija d.o.o., OIB 77566367063, Obala Kneza Trpimira 21, 23000 Zadar</item>
    </izvorni_sadrzaj>
    <derivirana_varijabla naziv="DomainObject.Predmet.ProtuStrankaListFormatedWithAdressOIB_1">
      <item>FRAN putnička agencija d.o.o., OIB 77566367063, Obala Kneza Trpimira 21, 23000 Zadar</item>
    </derivirana_varijabla>
  </DomainObject.Predmet.ProtuStrankaListFormatedWithAdressOIB>
  <DomainObject.Predmet.ProtuStrankaListNazivFormated>
    <izvorni_sadrzaj>
      <item>FRAN putnička agencija d.o.o.</item>
    </izvorni_sadrzaj>
    <derivirana_varijabla naziv="DomainObject.Predmet.ProtuStrankaListNazivFormated_1">
      <item>FRAN putnička agencija d.o.o.</item>
    </derivirana_varijabla>
  </DomainObject.Predmet.ProtuStrankaListNazivFormated>
  <DomainObject.Predmet.ProtuStrankaListNazivFormatedOIB>
    <izvorni_sadrzaj>
      <item>FRAN putnička agencija d.o.o., OIB 77566367063</item>
    </izvorni_sadrzaj>
    <derivirana_varijabla naziv="DomainObject.Predmet.ProtuStrankaListNazivFormatedOIB_1">
      <item>FRAN putnička agencija d.o.o., OIB 77566367063</item>
    </derivirana_varijabla>
  </DomainObject.Predmet.ProtuStrankaListNazivFormatedOIB>
  <DomainObject.Predmet.OstaliListFormated>
    <izvorni_sadrzaj>
      <item>Marijo Granić</item>
    </izvorni_sadrzaj>
    <derivirana_varijabla naziv="DomainObject.Predmet.OstaliListFormated_1">
      <item>Marijo Granić</item>
    </derivirana_varijabla>
  </DomainObject.Predmet.OstaliListFormated>
  <DomainObject.Predmet.OstaliListFormatedOIB>
    <izvorni_sadrzaj>
      <item>Marijo Granić, OIB 57617355049</item>
    </izvorni_sadrzaj>
    <derivirana_varijabla naziv="DomainObject.Predmet.OstaliListFormatedOIB_1">
      <item>Marijo Granić, OIB 57617355049</item>
    </derivirana_varijabla>
  </DomainObject.Predmet.OstaliListFormatedOIB>
  <DomainObject.Predmet.OstaliListFormatedWithAdress>
    <izvorni_sadrzaj>
      <item>Marijo Granić, A. G. Matoša 48, 21000 Split</item>
    </izvorni_sadrzaj>
    <derivirana_varijabla naziv="DomainObject.Predmet.OstaliListFormatedWithAdress_1">
      <item>Marijo Granić, A. G. Matoša 48, 21000 Split</item>
    </derivirana_varijabla>
  </DomainObject.Predmet.OstaliListFormatedWithAdress>
  <DomainObject.Predmet.OstaliListFormatedWithAdressOIB>
    <izvorni_sadrzaj>
      <item>Marijo Granić, OIB 57617355049, A. G. Matoša 48, 21000 Split</item>
    </izvorni_sadrzaj>
    <derivirana_varijabla naziv="DomainObject.Predmet.OstaliListFormatedWithAdressOIB_1">
      <item>Marijo Granić, OIB 57617355049, A. G. Matoša 48, 21000 Split</item>
    </derivirana_varijabla>
  </DomainObject.Predmet.OstaliListFormatedWithAdressOIB>
  <DomainObject.Predmet.OstaliListNazivFormated>
    <izvorni_sadrzaj>
      <item>Marijo Granić</item>
    </izvorni_sadrzaj>
    <derivirana_varijabla naziv="DomainObject.Predmet.OstaliListNazivFormated_1">
      <item>Marijo Granić</item>
    </derivirana_varijabla>
  </DomainObject.Predmet.OstaliListNazivFormated>
  <DomainObject.Predmet.OstaliListNazivFormatedOIB>
    <izvorni_sadrzaj>
      <item>Marijo Granić, OIB 57617355049</item>
    </izvorni_sadrzaj>
    <derivirana_varijabla naziv="DomainObject.Predmet.OstaliListNazivFormatedOIB_1">
      <item>Marijo Granić, OIB 57617355049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2019.</izvorni_sadrzaj>
    <derivirana_varijabla naziv="DomainObject.Datum_1">4. srpnja 2019.</derivirana_varijabla>
  </DomainObject.Datum>
  <DomainObject.PoslovniBrojDokumenta>
    <izvorni_sadrzaj>St-1041/2016-70</izvorni_sadrzaj>
    <derivirana_varijabla naziv="DomainObject.PoslovniBrojDokumenta_1">St-1041/2016-70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FRAN putnička agencija d.o.o.</izvorni_sadrzaj>
    <derivirana_varijabla naziv="DomainObject.Predmet.ProtustrankaIDrugi_1">FRAN putnička agencija d.o.o.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FRAN putnička agencija d.o.o., OIB 77566367063, Obala Kneza Trpimira 21, 23000 Zadar</izvorni_sadrzaj>
    <derivirana_varijabla naziv="DomainObject.Predmet.ProtustrankaIDrugiAdressOIB_1">FRAN putnička agencija d.o.o., OIB 77566367063, Obala Kneza Trpimira 21,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 putnička agencija d.o.o.</item>
      <item>Financijska agencija</item>
      <item>Filip Bencun</item>
      <item>Marijo Granić</item>
    </izvorni_sadrzaj>
    <derivirana_varijabla naziv="DomainObject.Predmet.SudioniciListNaziv_1">
      <item>FRAN putnička agencija d.o.o.</item>
      <item>Financijska agencija</item>
      <item>Filip Bencun</item>
      <item>Marijo Granić</item>
    </derivirana_varijabla>
  </DomainObject.Predmet.SudioniciListNaziv>
  <DomainObject.Predmet.SudioniciListAdressOIB>
    <izvorni_sadrzaj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OIB 57617355049, A. G. Matoša 48,21000 Split</item>
    </izvorni_sadrzaj>
    <derivirana_varijabla naziv="DomainObject.Predmet.SudioniciListAdressOIB_1">
      <item>FRAN putnička agencija d.o.o., OIB 77566367063, Obala Kneza Trpimira 21,23000 Zadar</item>
      <item>Financijska agencija, OIB 85821130368, Ivana Danila 4,23000 Zadar</item>
      <item>Filip Bencun, OIB 68381672637, Put Stanova 19,23000 Zadar</item>
      <item>Marijo Granić, OIB 57617355049, A. G. Matoša 48,21000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77566367063</item>
      <item>, OIB 85821130368</item>
      <item>, OIB 68381672637</item>
      <item>, OIB 57617355049</item>
    </izvorni_sadrzaj>
    <derivirana_varijabla naziv="DomainObject.Predmet.SudioniciListNazivOIB_1">
      <item>, OIB 77566367063</item>
      <item>, OIB 85821130368</item>
      <item>, OIB 68381672637</item>
      <item>, OIB 57617355049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2019.</izvorni_sadrzaj>
    <derivirana_varijabla naziv="DomainObject.Predmet.DatumZadnjeOdrzaneSudskeRadnje_1">3.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3980A2-B6C3-43DC-9D67-579941914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149</properties:Words>
  <properties:Characters>851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2019-07-03T09:50:00Z</dcterms:created>
  <dc:creator>abajlo</dc:creator>
  <cp:lastModifiedBy>Ante Rubelj</cp:lastModifiedBy>
  <cp:lastPrinted>2019-03-19T10:01:00Z</cp:lastPrinted>
  <dcterms:modified xmlns:xsi="http://www.w3.org/2001/XMLSchema-instance" xsi:type="dcterms:W3CDTF">2019-07-04T06:28:00Z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St-1041/2016-70 / Zapisnik - Skupština vjerovnika (1St-1041-16 skupština vjerovnika 3.7.2019.docx)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