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4486" w14:paraId="3fc4486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6D4610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6D4610" w:rsidP="00F8420D" w:rsidR="006D4610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4610" w:rsidP="00F8420D" w:rsidR="006D4610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6D4610" w:rsidP="00F8420D" w:rsidR="006D4610" w:rsidRPr="009077C2">
            <w:pPr>
              <w:jc w:val="center"/>
            </w:pPr>
            <w:r>
              <w:t xml:space="preserve">Trgovački sud u Osijeku </w:t>
            </w:r>
          </w:p>
          <w:p w:rsidRDefault="006D4610" w:rsidP="00F8420D" w:rsidR="006D4610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6D461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6D4610" w:rsidP="00A63F8C" w:rsidR="006D4610" w:rsidRPr="00974EE9">
            <w:pPr>
              <w:pStyle w:val="VSVerzija"/>
              <w:jc w:val="right"/>
            </w:pPr>
            <w:r>
              <w:t>Poslovni broj: 14 St-18</w:t>
            </w:r>
            <w:r w:rsidR="00A63F8C">
              <w:t>37</w:t>
            </w:r>
            <w:r>
              <w:t>/18-</w:t>
            </w:r>
            <w:r w:rsidR="005F13BA">
              <w:t>6</w:t>
            </w:r>
          </w:p>
        </w:tc>
      </w:tr>
    </w:tbl>
    <w:p w:rsidRDefault="006D4610" w:rsidP="006D4610" w:rsidR="006D4610" w:rsidRPr="006F7B5B">
      <w:pPr>
        <w:rPr>
          <w:sz w:val="22"/>
          <w:szCs w:val="22"/>
        </w:rPr>
      </w:pPr>
    </w:p>
    <w:p w:rsidRDefault="006D4610" w:rsidP="006D4610" w:rsidR="006D4610">
      <w:pPr>
        <w:jc w:val="center"/>
      </w:pPr>
      <w:r>
        <w:t>R E P U B L I K A  H R V A T S K A</w:t>
      </w:r>
    </w:p>
    <w:p w:rsidRDefault="006D4610" w:rsidP="006D4610" w:rsidR="006D4610">
      <w:pPr>
        <w:jc w:val="center"/>
      </w:pPr>
    </w:p>
    <w:p w:rsidRDefault="006D4610" w:rsidP="006D4610" w:rsidR="006D4610">
      <w:pPr>
        <w:jc w:val="center"/>
      </w:pPr>
      <w:r>
        <w:t>R J E Š E N J E</w:t>
      </w:r>
    </w:p>
    <w:p w:rsidRDefault="00493056" w:rsidP="00732854" w:rsidR="00493056">
      <w:pPr>
        <w:jc w:val="center"/>
      </w:pPr>
    </w:p>
    <w:p w:rsidRDefault="00493056" w:rsidP="005F13BA" w:rsidR="005F13BA">
      <w:pPr>
        <w:jc w:val="both"/>
      </w:pPr>
      <w:r>
        <w:tab/>
      </w:r>
      <w:r w:rsidR="005F13BA" w:rsidRPr="00CD1074">
        <w:t xml:space="preserve">Trgovački sud u Osijeku, po sucu mr. sc. Tihomiru Kovačeviću, kao stečajnom sucu, povodom prijedloga FINANCIJSKE AGENCIJE ZAGREB, Regionalni centar </w:t>
      </w:r>
      <w:r w:rsidR="005F13BA">
        <w:t>Zagreb, Trg Svibanjskih žrtava 1995. 1</w:t>
      </w:r>
      <w:r w:rsidR="005F13BA" w:rsidRPr="00CD1074">
        <w:t xml:space="preserve">, OIB 85821130368 za otvaranje stečajnog postupka nad dužnikom </w:t>
      </w:r>
      <w:r w:rsidR="00A63F8C" w:rsidRPr="00A63F8C">
        <w:t>LANOVA FESTUM jednostavno društvo s ograničenom odgovornošću za trgovinu i usluge, Zagreb, Ulica grada Vukovara 43, MBS 080877632, OIB 84628017940</w:t>
      </w:r>
      <w:r w:rsidR="005F13BA">
        <w:t xml:space="preserve">, </w:t>
      </w:r>
      <w:r w:rsidR="005F13BA" w:rsidRPr="0041082E">
        <w:t xml:space="preserve">dana </w:t>
      </w:r>
      <w:r w:rsidR="005F13BA">
        <w:t>1</w:t>
      </w:r>
      <w:r w:rsidR="00511A21">
        <w:t>4</w:t>
      </w:r>
      <w:r w:rsidR="005F13BA" w:rsidRPr="00CC1B85">
        <w:t xml:space="preserve">. </w:t>
      </w:r>
      <w:r w:rsidR="005F13BA">
        <w:t>siječnja</w:t>
      </w:r>
      <w:r w:rsidR="005F13BA" w:rsidRPr="00CC1B85">
        <w:t xml:space="preserve"> 201</w:t>
      </w:r>
      <w:r w:rsidR="005F13BA">
        <w:t>9</w:t>
      </w:r>
      <w:r w:rsidR="005F13BA" w:rsidRPr="0041082E">
        <w:t>.</w:t>
      </w:r>
    </w:p>
    <w:p w:rsidRDefault="00BD3BB1" w:rsidP="00306AC6" w:rsidR="00BD3BB1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E07C61" w:rsidP="00B976DE" w:rsidR="00E07C6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>vlaštenoj za zastupanje</w:t>
      </w:r>
      <w:r w:rsidR="00C16491">
        <w:t xml:space="preserve"> </w:t>
      </w:r>
      <w:r w:rsidR="00A63F8C" w:rsidRPr="00A63F8C">
        <w:t>Matija Milan Pišković, Zagreb, Haulikova 3</w:t>
      </w:r>
      <w:r w:rsidR="001774B7">
        <w:t xml:space="preserve">, OIB </w:t>
      </w:r>
      <w:r w:rsidR="00AF439F">
        <w:t>53280813859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1774B7">
        <w:t>8</w:t>
      </w:r>
      <w:r w:rsidR="00AF439F">
        <w:t>37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1774B7">
        <w:t>8</w:t>
      </w:r>
      <w:r w:rsidR="00AF439F">
        <w:t>37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9F3496" w:rsidRPr="009F3496">
        <w:t>Matija Milan Pišković, Zagreb, Haulikova 3, OIB 53280813859</w:t>
      </w:r>
      <w:r w:rsidR="000170F6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3E3AB4">
        <w:t>8</w:t>
      </w:r>
      <w:r w:rsidR="009F3496">
        <w:t>37</w:t>
      </w:r>
      <w:r w:rsidR="006559AB">
        <w:t>-1</w:t>
      </w:r>
      <w:r w:rsidR="004D67F2">
        <w:t>8</w:t>
      </w:r>
      <w:r>
        <w:t>.</w:t>
      </w:r>
    </w:p>
    <w:p w:rsidRDefault="00B976DE" w:rsidP="00B976DE" w:rsidR="001B3DFB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3E3AB4">
        <w:t>8</w:t>
      </w:r>
      <w:r w:rsidR="009F3496">
        <w:t>37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9F3496" w:rsidRPr="009F3496">
        <w:t>Matija Milan Pišković, Zagreb, Haulikova 3, OIB 53280813859</w:t>
      </w:r>
      <w:r w:rsidR="009F3496">
        <w:t xml:space="preserve"> </w:t>
      </w:r>
      <w:r>
        <w:t>te se istoj zabranjuje da tu tražbinu naplati ili inače raspolaže njome.</w:t>
      </w:r>
    </w:p>
    <w:p w:rsidRDefault="00BD3BB1" w:rsidP="001B3DFB" w:rsidR="00BD3BB1">
      <w:pPr>
        <w:ind w:hanging="284" w:left="993"/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A63F8C" w:rsidRPr="00A63F8C">
        <w:t>LANOVA FESTUM jednostavno društvo s ograničenom odgovornošću za trgovinu i usluge, Zagreb, Ulica grada Vukovara 43, MBS 080877632, OIB 84628017940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07C61" w:rsidP="005C1C83" w:rsidR="00E07C61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0A7D1F">
        <w:rPr>
          <w:bCs/>
        </w:rPr>
        <w:t>17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0A7D1F">
        <w:rPr>
          <w:bCs/>
        </w:rPr>
        <w:t>5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A63F8C" w:rsidRPr="00A63F8C">
        <w:t>LANOVA FESTUM jednostavno društvo s ograničenom odgovornošću za trgovinu i usluge, Zagreb, Ulica grada Vukovara 43, MBS 080877632, OIB 84628017940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3E3AB4">
        <w:t>8</w:t>
      </w:r>
      <w:r w:rsidR="009F3496">
        <w:t>37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F079AA">
        <w:t>1</w:t>
      </w:r>
      <w:r w:rsidR="000A7D1F">
        <w:t>4</w:t>
      </w:r>
      <w:r w:rsidR="00D15A99">
        <w:t>.</w:t>
      </w:r>
      <w:r w:rsidR="00E20616">
        <w:t>0</w:t>
      </w:r>
      <w:r w:rsidR="005429E1">
        <w:t>1</w:t>
      </w:r>
      <w:r w:rsidR="00D15A99">
        <w:t>.201</w:t>
      </w:r>
      <w:r w:rsidR="00E20616">
        <w:t>9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>budući je privremeni stečajni upravitelj s područja Trgovačkog suda u Osijeku s adresom prebivališta u</w:t>
      </w:r>
      <w:r w:rsidR="00996D03">
        <w:t xml:space="preserve"> </w:t>
      </w:r>
      <w:r w:rsidR="009F3496">
        <w:t>Slavonskom Brodu</w:t>
      </w:r>
      <w:r w:rsidR="0037445A">
        <w:t xml:space="preserve">, a dužnik ima sjedište u </w:t>
      </w:r>
      <w:r w:rsidR="005C13AB">
        <w:t>Zagrebu</w:t>
      </w:r>
      <w:r w:rsidR="00C1619A">
        <w:t xml:space="preserve">, </w:t>
      </w:r>
      <w:r w:rsidR="00502A48">
        <w:t xml:space="preserve">a u što su uračunata i zaplijenjena novčana sredstva na ime predujma za namirenje troškova stečajnog postupka u iznosu od 390,74 kn,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07C61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07C61" w:rsidP="00EA3FC8" w:rsidR="00E07C61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07C61">
      <w:pPr>
        <w:jc w:val="center"/>
      </w:pPr>
      <w:r>
        <w:t>U Osijeku</w:t>
      </w:r>
      <w:r w:rsidR="004D2342">
        <w:t xml:space="preserve"> </w:t>
      </w:r>
      <w:r w:rsidR="00F94049">
        <w:t>1</w:t>
      </w:r>
      <w:r w:rsidR="005C13AB">
        <w:t>4</w:t>
      </w:r>
      <w:r w:rsidR="00493056" w:rsidRPr="00493056">
        <w:t>. siječnja 2019</w:t>
      </w:r>
      <w:r>
        <w:t xml:space="preserve">. </w:t>
      </w:r>
    </w:p>
    <w:p w:rsidRDefault="006D4610" w:rsidP="006D4610" w:rsidR="006D4610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6D4610">
        <w:tc>
          <w:tcPr>
            <w:tcW w:type="dxa" w:w="3369"/>
          </w:tcPr>
          <w:p w:rsidRDefault="006D4610" w:rsidP="00F8420D" w:rsidR="006D4610">
            <w:pPr>
              <w:spacing w:lineRule="auto" w:line="480"/>
              <w:jc w:val="center"/>
            </w:pPr>
            <w:r>
              <w:t>Zapisničar: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>Elizabeta Đek</w:t>
            </w:r>
            <w:r w:rsidR="00F94049">
              <w:t>e</w:t>
            </w:r>
          </w:p>
        </w:tc>
        <w:tc>
          <w:tcPr>
            <w:tcW w:type="dxa" w:w="2409"/>
          </w:tcPr>
          <w:p w:rsidRDefault="006D4610" w:rsidP="00F8420D" w:rsidR="006D4610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6D4610" w:rsidP="00F8420D" w:rsidR="006D4610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BD3BB1" w:rsidP="00B976DE" w:rsidR="00BD3BB1"/>
    <w:p w:rsidRDefault="00BD3BB1" w:rsidP="00B976DE" w:rsidR="00BD3BB1"/>
    <w:p w:rsidRDefault="00F94049" w:rsidP="00B976DE" w:rsidR="00F94049"/>
    <w:p w:rsidRDefault="00F94049" w:rsidP="00B976DE" w:rsidR="00F94049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502A48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502A48" w:rsidRPr="00502A48">
        <w:t>Matija Milan Pišković, Zagreb, Haulikova 3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0BF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</w:t>
    </w:r>
    <w:r w:rsidR="005F13BA" w:rsidRPr="005F13BA">
      <w:t>18</w:t>
    </w:r>
    <w:r w:rsidR="00A63F8C">
      <w:t>37</w:t>
    </w:r>
    <w:r w:rsidR="005F13BA" w:rsidRPr="005F13BA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2F8"/>
    <w:rsid w:val="00013872"/>
    <w:rsid w:val="00015D13"/>
    <w:rsid w:val="000170F6"/>
    <w:rsid w:val="00025548"/>
    <w:rsid w:val="000275C2"/>
    <w:rsid w:val="0003292F"/>
    <w:rsid w:val="00033154"/>
    <w:rsid w:val="00035425"/>
    <w:rsid w:val="00035476"/>
    <w:rsid w:val="0003557C"/>
    <w:rsid w:val="00040157"/>
    <w:rsid w:val="00040633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60B0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A7D1F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2964"/>
    <w:rsid w:val="001774B7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2E49"/>
    <w:rsid w:val="001B3A84"/>
    <w:rsid w:val="001B3DFB"/>
    <w:rsid w:val="001B4915"/>
    <w:rsid w:val="001B6D7C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1BD1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29A1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24A9"/>
    <w:rsid w:val="002A5255"/>
    <w:rsid w:val="002A7A5B"/>
    <w:rsid w:val="002A7B06"/>
    <w:rsid w:val="002B24F1"/>
    <w:rsid w:val="002B402C"/>
    <w:rsid w:val="002B51AD"/>
    <w:rsid w:val="002B55C1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04B2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94E"/>
    <w:rsid w:val="00317EA2"/>
    <w:rsid w:val="00326E58"/>
    <w:rsid w:val="00326FE0"/>
    <w:rsid w:val="003306DA"/>
    <w:rsid w:val="00336F44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C667B"/>
    <w:rsid w:val="003D1576"/>
    <w:rsid w:val="003D427F"/>
    <w:rsid w:val="003D5BCD"/>
    <w:rsid w:val="003E0274"/>
    <w:rsid w:val="003E07F8"/>
    <w:rsid w:val="003E1797"/>
    <w:rsid w:val="003E26F8"/>
    <w:rsid w:val="003E369B"/>
    <w:rsid w:val="003E3AB4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42A9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3056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5D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2A48"/>
    <w:rsid w:val="00503014"/>
    <w:rsid w:val="0050493F"/>
    <w:rsid w:val="00504F4B"/>
    <w:rsid w:val="00505032"/>
    <w:rsid w:val="00505D30"/>
    <w:rsid w:val="00510732"/>
    <w:rsid w:val="00511A21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972B1"/>
    <w:rsid w:val="005A1596"/>
    <w:rsid w:val="005A25A2"/>
    <w:rsid w:val="005A742C"/>
    <w:rsid w:val="005B1155"/>
    <w:rsid w:val="005B2583"/>
    <w:rsid w:val="005B58BA"/>
    <w:rsid w:val="005B7DA0"/>
    <w:rsid w:val="005C11CB"/>
    <w:rsid w:val="005C13AB"/>
    <w:rsid w:val="005C1C83"/>
    <w:rsid w:val="005C3445"/>
    <w:rsid w:val="005C48EB"/>
    <w:rsid w:val="005C4F1F"/>
    <w:rsid w:val="005D2538"/>
    <w:rsid w:val="005D6486"/>
    <w:rsid w:val="005D72CD"/>
    <w:rsid w:val="005D735B"/>
    <w:rsid w:val="005D7DA2"/>
    <w:rsid w:val="005D7E9B"/>
    <w:rsid w:val="005E2AD8"/>
    <w:rsid w:val="005E43B0"/>
    <w:rsid w:val="005E6D3F"/>
    <w:rsid w:val="005F0BFF"/>
    <w:rsid w:val="005F13BA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040F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4610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1C5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25C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6D03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496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8C"/>
    <w:rsid w:val="00A63FB8"/>
    <w:rsid w:val="00A6464B"/>
    <w:rsid w:val="00A66F99"/>
    <w:rsid w:val="00A67D3B"/>
    <w:rsid w:val="00A75192"/>
    <w:rsid w:val="00A76119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439F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27D32"/>
    <w:rsid w:val="00B3161C"/>
    <w:rsid w:val="00B317D9"/>
    <w:rsid w:val="00B32AE0"/>
    <w:rsid w:val="00B34865"/>
    <w:rsid w:val="00B35CB3"/>
    <w:rsid w:val="00B37899"/>
    <w:rsid w:val="00B407BB"/>
    <w:rsid w:val="00B42178"/>
    <w:rsid w:val="00B4264D"/>
    <w:rsid w:val="00B4280D"/>
    <w:rsid w:val="00B42859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3BB1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3918"/>
    <w:rsid w:val="00C15C51"/>
    <w:rsid w:val="00C1619A"/>
    <w:rsid w:val="00C1649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4FC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463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061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54F1A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079AA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17B3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94049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true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5F0B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B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B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B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B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1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5F0B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B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B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B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B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St-1837/2018</izvorni_sadrzaj>
    <derivirana_varijabla naziv="DomainObject.Predmet.OznakaBroj_1">St-1837/2018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LANOVA FESTUM j.d.o.o.</izvorni_sadrzaj>
    <derivirana_varijabla naziv="DomainObject.Predmet.ProtustrankaFormated_1">  LANOVA FESTUM j.d.o.o.</derivirana_varijabla>
  </DomainObject.Predmet.ProtustrankaFormated>
  <DomainObject.Predmet.ProtustrankaFormatedOIB>
    <izvorni_sadrzaj>  LANOVA FESTUM j.d.o.o., OIB 84628017940</izvorni_sadrzaj>
    <derivirana_varijabla naziv="DomainObject.Predmet.ProtustrankaFormatedOIB_1">  LANOVA FESTUM j.d.o.o., OIB 84628017940</derivirana_varijabla>
  </DomainObject.Predmet.ProtustrankaFormatedOIB>
  <DomainObject.Predmet.ProtustrankaFormatedWithAdress>
    <izvorni_sadrzaj> LANOVA FESTUM j.d.o.o., Ulica grada Vukovara 43, 10000 Zagreb</izvorni_sadrzaj>
    <derivirana_varijabla naziv="DomainObject.Predmet.ProtustrankaFormatedWithAdress_1"> LANOVA FESTUM j.d.o.o., Ulica grada Vukovara 43, 10000 Zagreb</derivirana_varijabla>
  </DomainObject.Predmet.ProtustrankaFormatedWithAdress>
  <DomainObject.Predmet.ProtustrankaFormatedWithAdressOIB>
    <izvorni_sadrzaj> LANOVA FESTUM j.d.o.o., OIB 84628017940, Ulica grada Vukovara 43, 10000 Zagreb</izvorni_sadrzaj>
    <derivirana_varijabla naziv="DomainObject.Predmet.ProtustrankaFormatedWithAdressOIB_1"> LANOVA FESTUM j.d.o.o., OIB 84628017940, Ulica grada Vukovara 43, 10000 Zagreb</derivirana_varijabla>
  </DomainObject.Predmet.ProtustrankaFormatedWithAdressOIB>
  <DomainObject.Predmet.ProtustrankaWithAdress>
    <izvorni_sadrzaj>LANOVA FESTUM j.d.o.o. Ulica grada Vukovara 43, 10000 Zagreb</izvorni_sadrzaj>
    <derivirana_varijabla naziv="DomainObject.Predmet.ProtustrankaWithAdress_1">LANOVA FESTUM j.d.o.o. Ulica grada Vukovara 43, 10000 Zagreb</derivirana_varijabla>
  </DomainObject.Predmet.ProtustrankaWithAdress>
  <DomainObject.Predmet.ProtustrankaWithAdressOIB>
    <izvorni_sadrzaj>LANOVA FESTUM j.d.o.o., OIB 84628017940, Ulica grada Vukovara 43, 10000 Zagreb</izvorni_sadrzaj>
    <derivirana_varijabla naziv="DomainObject.Predmet.ProtustrankaWithAdressOIB_1">LANOVA FESTUM j.d.o.o., OIB 84628017940, Ulica grada Vukovara 43, 10000 Zagreb</derivirana_varijabla>
  </DomainObject.Predmet.ProtustrankaWithAdressOIB>
  <DomainObject.Predmet.ProtustrankaNazivFormated>
    <izvorni_sadrzaj>LANOVA FESTUM j.d.o.o.</izvorni_sadrzaj>
    <derivirana_varijabla naziv="DomainObject.Predmet.ProtustrankaNazivFormated_1">LANOVA FESTUM j.d.o.o.</derivirana_varijabla>
  </DomainObject.Predmet.ProtustrankaNazivFormated>
  <DomainObject.Predmet.ProtustrankaNazivFormatedOIB>
    <izvorni_sadrzaj>LANOVA FESTUM j.d.o.o., OIB 84628017940</izvorni_sadrzaj>
    <derivirana_varijabla naziv="DomainObject.Predmet.ProtustrankaNazivFormatedOIB_1">LANOVA FESTUM j.d.o.o., OIB 84628017940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LANOVA FESTUM j.d.o.o.</item>
    </izvorni_sadrzaj>
    <derivirana_varijabla naziv="DomainObject.Predmet.ProtuStrankaListFormated_1">
      <item>LANOVA FESTUM j.d.o.o.</item>
    </derivirana_varijabla>
  </DomainObject.Predmet.ProtuStrankaListFormated>
  <DomainObject.Predmet.ProtuStrankaListFormatedOIB>
    <izvorni_sadrzaj>
      <item>LANOVA FESTUM j.d.o.o., OIB 84628017940</item>
    </izvorni_sadrzaj>
    <derivirana_varijabla naziv="DomainObject.Predmet.ProtuStrankaListFormatedOIB_1">
      <item>LANOVA FESTUM j.d.o.o., OIB 84628017940</item>
    </derivirana_varijabla>
  </DomainObject.Predmet.ProtuStrankaListFormatedOIB>
  <DomainObject.Predmet.ProtuStrankaListFormatedWithAdress>
    <izvorni_sadrzaj>
      <item>LANOVA FESTUM j.d.o.o., Ulica grada Vukovara 43, 10000 Zagreb</item>
    </izvorni_sadrzaj>
    <derivirana_varijabla naziv="DomainObject.Predmet.ProtuStrankaListFormatedWithAdress_1">
      <item>LANOVA FESTUM j.d.o.o., Ulica grada Vukovara 43, 10000 Zagreb</item>
    </derivirana_varijabla>
  </DomainObject.Predmet.ProtuStrankaListFormatedWithAdress>
  <DomainObject.Predmet.ProtuStrankaListFormatedWithAdressOIB>
    <izvorni_sadrzaj>
      <item>LANOVA FESTUM j.d.o.o., OIB 84628017940, Ulica grada Vukovara 43, 10000 Zagreb</item>
    </izvorni_sadrzaj>
    <derivirana_varijabla naziv="DomainObject.Predmet.ProtuStrankaListFormatedWithAdressOIB_1">
      <item>LANOVA FESTUM j.d.o.o., OIB 84628017940, Ulica grada Vukovara 43, 10000 Zagreb</item>
    </derivirana_varijabla>
  </DomainObject.Predmet.ProtuStrankaListFormatedWithAdressOIB>
  <DomainObject.Predmet.ProtuStrankaListNazivFormated>
    <izvorni_sadrzaj>
      <item>LANOVA FESTUM j.d.o.o.</item>
    </izvorni_sadrzaj>
    <derivirana_varijabla naziv="DomainObject.Predmet.ProtuStrankaListNazivFormated_1">
      <item>LANOVA FESTUM j.d.o.o.</item>
    </derivirana_varijabla>
  </DomainObject.Predmet.ProtuStrankaListNazivFormated>
  <DomainObject.Predmet.ProtuStrankaListNazivFormatedOIB>
    <izvorni_sadrzaj>
      <item>LANOVA FESTUM j.d.o.o., OIB 84628017940</item>
    </izvorni_sadrzaj>
    <derivirana_varijabla naziv="DomainObject.Predmet.ProtuStrankaListNazivFormatedOIB_1">
      <item>LANOVA FESTUM j.d.o.o., OIB 84628017940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LANOVA FESTUM j.d.o.o.</izvorni_sadrzaj>
    <derivirana_varijabla naziv="DomainObject.Predmet.ProtustrankaIDrugi_1">LANOVA FESTUM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LANOVA FESTUM j.d.o.o., OIB 84628017940, Ulica grada Vukovara 43, 10000 Zagreb</izvorni_sadrzaj>
    <derivirana_varijabla naziv="DomainObject.Predmet.ProtustrankaIDrugiAdressOIB_1">LANOVA FESTUM j.d.o.o., OIB 84628017940, Ulica grada Vukovara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LANOVA FESTUM j.d.o.o.</item>
      <item>FINA Regionalni centar Zagreb</item>
    </izvorni_sadrzaj>
    <derivirana_varijabla naziv="DomainObject.Predmet.SudioniciListNaziv_1">
      <item>LANOVA FESTUM j.d.o.o.</item>
      <item>FINA Regionalni centar Zagreb</item>
    </derivirana_varijabla>
  </DomainObject.Predmet.SudioniciListNaziv>
  <DomainObject.Predmet.SudioniciListAdressOIB>
    <izvorni_sadrzaj>
      <item>LANOVA FESTUM j.d.o.o., OIB 84628017940, Ulica grada Vukovara 43,10000 Zagreb</item>
      <item>FINA Regionalni centar Zagreb, OIB 85821130368, Trg svibanjskih žrtava 1995. br. 1,10000 Zagreb</item>
    </izvorni_sadrzaj>
    <derivirana_varijabla naziv="DomainObject.Predmet.SudioniciListAdressOIB_1">
      <item>LANOVA FESTUM j.d.o.o., OIB 84628017940, Ulica grada Vukovara 43,10000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84628017940</item>
      <item>, OIB 85821130368</item>
    </izvorni_sadrzaj>
    <derivirana_varijabla naziv="DomainObject.Predmet.SudioniciListNazivOIB_1">
      <item>, OIB 84628017940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St-1837/2018-4</izvorni_sadrzaj>
    <derivirana_varijabla naziv="DomainObject.PredzadnjaOdlukaIzPredmeta.Oznaka_1">St-1837/2018-4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B1913C-7022-43FF-8E8C-A1C4D9CE80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805</properties:Words>
  <properties:Characters>4241</properties:Characters>
  <properties:Lines>108</properties:Lines>
  <properties:Paragraphs>35</properties:Paragraphs>
  <properties:TotalTime>283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5053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2019-01-11T07:33:00Z</cp:lastPrinted>
  <dcterms:modified xmlns:xsi="http://www.w3.org/2001/XMLSchema-instance" xsi:type="dcterms:W3CDTF">2019-01-15T06:51:00Z</dcterms:modified>
  <cp:revision>51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