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cbff" w14:paraId="a24cbf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19D6" w:rsidP="00A019D6" w:rsidR="00A019D6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St-160/2016-26.</w:t>
      </w:r>
    </w:p>
    <w:p w:rsidRDefault="00A019D6" w:rsidP="00A019D6" w:rsidR="00A019D6">
      <w:pPr>
        <w:jc w:val="both"/>
        <w:rPr>
          <w:rFonts w:hAnsi="Arial" w:ascii="Arial"/>
        </w:rPr>
      </w:pPr>
    </w:p>
    <w:p w:rsidRDefault="00A019D6" w:rsidP="00A019D6" w:rsidR="00A019D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METALCRAFT d.o.o. za proizvodnju, trgovinu i usluge u stečaju iz Bjelovara, Andrije Hebranga 29, OIB 92845405241, dana 09. ožujka 2017. godine, donio je slijedeći</w:t>
      </w:r>
    </w:p>
    <w:p w:rsidRDefault="00A019D6" w:rsidP="00A019D6" w:rsidR="00A019D6">
      <w:pPr>
        <w:jc w:val="both"/>
        <w:rPr>
          <w:rFonts w:hAnsi="Arial" w:ascii="Arial"/>
        </w:rPr>
      </w:pPr>
    </w:p>
    <w:p w:rsidRDefault="00A019D6" w:rsidP="00A019D6" w:rsidR="00A019D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Z A K L J U Č A K  </w:t>
      </w:r>
    </w:p>
    <w:p w:rsidRDefault="00A019D6" w:rsidP="00A019D6" w:rsidR="00A019D6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</w:p>
    <w:p w:rsidRDefault="00A019D6" w:rsidP="00A019D6" w:rsidR="00A019D6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Predmet</w:t>
      </w:r>
      <w:proofErr w:type="spellEnd"/>
      <w:r>
        <w:rPr>
          <w:rFonts w:cs="Arial" w:hAnsi="Arial" w:ascii="Arial"/>
        </w:rPr>
        <w:t xml:space="preserve"> prodaje je 2/4 dijela nekretnine upisane u zk.ul.br.506 k.o.Bjelovar-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, i to suvlasnički dio 43/100 Etažno vlasništvo (E-1): HALA A, koja se sastoji od proizvodnog prostora, sanitarnog čvora i ureda iznad sanitarnog čvora </w:t>
      </w:r>
      <w:proofErr w:type="spellStart"/>
      <w:r>
        <w:rPr>
          <w:rFonts w:cs="Arial" w:hAnsi="Arial" w:ascii="Arial"/>
        </w:rPr>
        <w:t>netto</w:t>
      </w:r>
      <w:proofErr w:type="spellEnd"/>
      <w:r>
        <w:rPr>
          <w:rFonts w:cs="Arial" w:hAnsi="Arial" w:ascii="Arial"/>
        </w:rPr>
        <w:t xml:space="preserve"> korisne površine poslovnog prostora P=583,43m2, sagrađena na čkbr.99/2, u Ulici Velike 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>, po početnoj prodajnoj cijeni od 271.800,00 kuna (</w:t>
      </w:r>
      <w:proofErr w:type="spellStart"/>
      <w:r>
        <w:rPr>
          <w:rFonts w:cs="Arial" w:hAnsi="Arial" w:ascii="Arial"/>
        </w:rPr>
        <w:t>dvjestosedamdesetjednatisućaosamstokuna</w:t>
      </w:r>
      <w:proofErr w:type="spellEnd"/>
      <w:r>
        <w:rPr>
          <w:rFonts w:cs="Arial" w:hAnsi="Arial" w:ascii="Arial"/>
        </w:rPr>
        <w:t xml:space="preserve">). Navedena nekretnina opterećena je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Presečki Borisa iz Bjelovara,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29.</w:t>
      </w:r>
    </w:p>
    <w:p w:rsidRDefault="00A019D6" w:rsidP="00A019D6" w:rsidR="00A019D6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Nekretnina</w:t>
      </w:r>
      <w:proofErr w:type="spellEnd"/>
      <w:r>
        <w:rPr>
          <w:rFonts w:cs="Arial" w:hAnsi="Arial" w:ascii="Arial"/>
        </w:rPr>
        <w:t xml:space="preserve"> iz ovog zaključka prodavat će sa na usmenoj javnoj dražbi, a ročište za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</w:t>
      </w:r>
      <w:r>
        <w:rPr>
          <w:rFonts w:cs="Arial" w:hAnsi="Arial" w:ascii="Arial"/>
          <w:b/>
        </w:rPr>
        <w:t>dana 06. travnja 2017. godine u 11,00 sati.</w:t>
      </w:r>
    </w:p>
    <w:p w:rsidRDefault="00A019D6" w:rsidP="00A019D6" w:rsidR="00A019D6">
      <w:pPr>
        <w:ind w:firstLine="720"/>
        <w:jc w:val="both"/>
        <w:rPr>
          <w:rFonts w:cs="Arial" w:hAnsi="Arial" w:ascii="Arial"/>
          <w:b/>
        </w:rPr>
      </w:pPr>
    </w:p>
    <w:p w:rsidRDefault="00A019D6" w:rsidP="00A019D6" w:rsidR="00A019D6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A019D6" w:rsidP="00A019D6" w:rsidR="00A019D6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1.Nekretnina iz točke I. ovog zaključka se na ročištu za dražbu ne može prodati ispod početne prodajne cijene određene u točki I. ovog zaključka.</w:t>
      </w:r>
    </w:p>
    <w:p w:rsidRDefault="00A019D6" w:rsidP="00A019D6" w:rsidR="00A019D6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nekretnine dužan je platiti kupac.</w:t>
      </w:r>
    </w:p>
    <w:p w:rsidRDefault="00A019D6" w:rsidP="00A019D6" w:rsidR="00A019D6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3.Nekretnina navedena u točki I. ovog zaključka prodaje se po načelu "viđeno-kupljeno" te se neće priznati naknadne pritužbe na pravne ili materijalne nedostatke iste. </w:t>
      </w:r>
    </w:p>
    <w:p w:rsidRDefault="00A019D6" w:rsidP="00A019D6" w:rsidR="00A019D6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usmenoj javnoj dražbi mogu sudjelovati osobe koje najkasnije dana </w:t>
      </w:r>
      <w:r>
        <w:rPr>
          <w:rFonts w:cs="Arial" w:hAnsi="Arial" w:ascii="Arial"/>
          <w:b/>
        </w:rPr>
        <w:t>03. travnja 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</w:t>
      </w:r>
      <w:r>
        <w:rPr>
          <w:rFonts w:cs="Arial" w:hAnsi="Arial" w:ascii="Arial"/>
        </w:rPr>
        <w:lastRenderedPageBreak/>
        <w:t>na račun Trgovačkog suda u Bjelovaru oznake:IBAN 6123900011300000630 s pozivom na broj 05-540-160-2016.</w:t>
      </w:r>
    </w:p>
    <w:p w:rsidRDefault="00A019D6" w:rsidP="00A019D6" w:rsidR="00A019D6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A019D6" w:rsidP="00A019D6" w:rsidR="00A019D6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A019D6" w:rsidP="00A019D6" w:rsidR="00A019D6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A019D6" w:rsidP="00A019D6" w:rsidR="00A019D6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stečajnom upraviteljicom na broj 098279228.</w:t>
      </w:r>
      <w:r>
        <w:rPr>
          <w:rFonts w:cs="Arial" w:hAnsi="Arial" w:ascii="Arial"/>
          <w:b/>
        </w:rPr>
        <w:t xml:space="preserve">                                                     </w:t>
      </w:r>
    </w:p>
    <w:p w:rsidRDefault="00A019D6" w:rsidP="00A019D6" w:rsidR="00A019D6">
      <w:pPr>
        <w:rPr>
          <w:rFonts w:cs="Arial" w:hAnsi="Arial" w:ascii="Arial"/>
        </w:rPr>
      </w:pPr>
    </w:p>
    <w:p w:rsidRDefault="00A019D6" w:rsidP="00A019D6" w:rsidR="00A019D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09. ožujka 2017. godine</w:t>
      </w:r>
    </w:p>
    <w:p w:rsidRDefault="00A019D6" w:rsidP="00A019D6" w:rsidR="00A019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SUDAC                                                                                                                </w:t>
      </w:r>
    </w:p>
    <w:p w:rsidRDefault="00A019D6" w:rsidP="00A019D6" w:rsidR="00A019D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 </w:t>
      </w:r>
    </w:p>
    <w:p w:rsidRDefault="00A019D6" w:rsidP="00A019D6" w:rsidR="00A019D6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b/>
        </w:rPr>
        <w:t xml:space="preserve">                   </w:t>
      </w:r>
    </w:p>
    <w:p w:rsidRDefault="00A019D6" w:rsidP="00A019D6" w:rsidR="00A019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A019D6" w:rsidP="00A019D6" w:rsidR="00A019D6">
      <w:pPr>
        <w:jc w:val="both"/>
        <w:rPr>
          <w:rFonts w:cs="Arial" w:hAnsi="Arial" w:ascii="Arial"/>
        </w:rPr>
      </w:pPr>
    </w:p>
    <w:p w:rsidRDefault="00A019D6" w:rsidP="00A019D6" w:rsidR="00A019D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019D6" w:rsidP="00A019D6" w:rsidR="00A019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Dna:stečajnoj upraviteljici putem e-oglasne ploče suda</w:t>
      </w:r>
    </w:p>
    <w:p w:rsidRDefault="00A019D6" w:rsidP="00A019D6" w:rsidR="00A019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 Borisu Presečki putem pošte i e-oglasne ploče suda</w:t>
      </w:r>
    </w:p>
    <w:p w:rsidRDefault="00A019D6" w:rsidP="00A019D6" w:rsidR="00A019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e-oglasna ploča suda</w:t>
      </w:r>
    </w:p>
    <w:p w:rsidRDefault="00A019D6" w:rsidP="00A019D6" w:rsidR="00A019D6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A019D6" w:rsidP="00A019D6" w:rsidR="00A019D6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Bj.09.03.2017.g.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9D6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647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St-160/2016-26</izvorni_sadrzaj>
    <derivirana_varijabla naziv="DomainObject.Oznaka_1">St-160/2016-26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</izvorni_sadrzaj>
    <derivirana_varijabla naziv="DomainObject.Predmet.ProtustrankaFormated_1">  METALCRAFT društvo s ograničenom odgovornošću za proizvodnju, trgovinu i usluge, Bjelovar zastupanog po punomoćniku Ivan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</izvorni_sadrzaj>
    <derivirana_varijabla naziv="DomainObject.Predmet.ProtustrankaFormatedOIB_1">  METALCRAFT društvo s ograničenom odgovornošću za proizvodnju, trgovinu i usluge, Bjelovar, OIB 92845405241 zastupanog po punomoćniku Ivan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</item>
    </izvorni_sadrzaj>
    <derivirana_varijabla naziv="DomainObject.Predmet.ProtuStrankaListFormated_1">
      <item>METALCRAFT društvo s ograničenom odgovornošću za proizvodnju, trgovinu i usluge, Bjelovar zastupanog po punomoćniku Ivan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izvorni_sadrzaj>
    <derivirana_varijabla naziv="DomainObject.Predmet.OstaliListFormatedOIB_1"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izvorni_sadrzaj>
    <derivirana_varijabla naziv="DomainObject.Predmet.OstaliListFormatedWithAdressOIB_1"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</izvorni_sadrzaj>
    <derivirana_varijabla naziv="DomainObject.Predmet.OstaliListNazivFormated_1">
      <item>Vedran Presečki</item>
      <item>ŽUPANIJSKO DRŽAVNO ODVJETNIŠTVO U BJELOVARU</item>
      <item>Ivan Presečki</item>
    </derivirana_varijabla>
  </DomainObject.Predmet.OstaliListNazivFormated>
  <DomainObject.Predmet.OstaliListNazivFormatedOIB>
    <izvorni_sadrzaj>
      <item>Vedran Presečki</item>
      <item>ŽUPANIJSKO DRŽAVNO ODVJETNIŠTVO U BJELOVARU</item>
      <item>Ivan Presečki, OIB 20941243683</item>
    </izvorni_sadrzaj>
    <derivirana_varijabla naziv="DomainObject.Predmet.OstaliListNazivFormatedOIB_1">
      <item>Vedran Presečki</item>
      <item>ŽUPANIJSKO DRŽAVNO ODVJETNIŠTVO U BJELOVARU</item>
      <item>Ivan Presečki, OIB 20941243683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St-160/2016-26</izvorni_sadrzaj>
    <derivirana_varijabla naziv="DomainObject.PoslovniBrojDokumenta_1">St-160/2016-26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34CFC-897A-448B-8BA4-3A601555F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2848</properties:Characters>
  <properties:Lines>70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2017-03-10T06:50:00Z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St-160/2016-26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