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0684" w14:paraId="d3b0684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950BE4">
        <w:t>701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 xml:space="preserve">za pokretanje skraćenog stečajnog postupka nad dužnikom </w:t>
      </w:r>
      <w:r w:rsidR="00950BE4">
        <w:t xml:space="preserve">ANDRIJANA UGOSTITELJSTVO jednostavno društvo s ograničenom odgovornošću za ugostiteljstvo i trgovinu Zagreb, </w:t>
      </w:r>
      <w:proofErr w:type="spellStart"/>
      <w:r w:rsidR="00950BE4">
        <w:t>Žabanjska</w:t>
      </w:r>
      <w:proofErr w:type="spellEnd"/>
      <w:r w:rsidR="00950BE4">
        <w:t xml:space="preserve"> 11, </w:t>
      </w:r>
      <w:proofErr w:type="spellStart"/>
      <w:r w:rsidR="00950BE4">
        <w:t>MBS</w:t>
      </w:r>
      <w:proofErr w:type="spellEnd"/>
      <w:r w:rsidR="00950BE4">
        <w:t xml:space="preserve">: 080977660, </w:t>
      </w:r>
      <w:proofErr w:type="spellStart"/>
      <w:r w:rsidR="00950BE4">
        <w:t>OIB</w:t>
      </w:r>
      <w:proofErr w:type="spellEnd"/>
      <w:r w:rsidR="00950BE4">
        <w:t xml:space="preserve">: 07731508196, </w:t>
      </w:r>
      <w:r w:rsidR="0079713C">
        <w:t>dana 19.</w:t>
      </w:r>
      <w:r w:rsidR="00D7772F">
        <w:t xml:space="preserve"> listopada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950BE4">
        <w:t xml:space="preserve">ANDRIJANA UGOSTITELJSTVO jednostavno društvo s ograničenom odgovornošću za ugostiteljstvo i trgovinu Zagreb, </w:t>
      </w:r>
      <w:proofErr w:type="spellStart"/>
      <w:r w:rsidR="00950BE4">
        <w:t>Žabanjska</w:t>
      </w:r>
      <w:proofErr w:type="spellEnd"/>
      <w:r w:rsidR="00950BE4">
        <w:t xml:space="preserve"> 11, </w:t>
      </w:r>
      <w:proofErr w:type="spellStart"/>
      <w:r w:rsidR="00950BE4">
        <w:t>MBS</w:t>
      </w:r>
      <w:proofErr w:type="spellEnd"/>
      <w:r w:rsidR="00950BE4">
        <w:t xml:space="preserve">: 080977660, </w:t>
      </w:r>
      <w:proofErr w:type="spellStart"/>
      <w:r w:rsidR="00950BE4">
        <w:t>OIB</w:t>
      </w:r>
      <w:proofErr w:type="spellEnd"/>
      <w:r w:rsidR="00950BE4">
        <w:t>: 07731508196.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950BE4">
        <w:t xml:space="preserve">Domagoj </w:t>
      </w:r>
      <w:proofErr w:type="spellStart"/>
      <w:r w:rsidR="00950BE4">
        <w:t>Repač</w:t>
      </w:r>
      <w:proofErr w:type="spellEnd"/>
      <w:r w:rsidR="00950BE4">
        <w:t xml:space="preserve">, </w:t>
      </w:r>
      <w:proofErr w:type="spellStart"/>
      <w:r w:rsidR="00950BE4">
        <w:t>OIB</w:t>
      </w:r>
      <w:proofErr w:type="spellEnd"/>
      <w:r w:rsidR="00950BE4">
        <w:t xml:space="preserve">: 24977406612, Zagreb, </w:t>
      </w:r>
      <w:proofErr w:type="spellStart"/>
      <w:r w:rsidR="00950BE4">
        <w:t>Đorđićeva</w:t>
      </w:r>
      <w:proofErr w:type="spellEnd"/>
      <w:r w:rsidR="00950BE4">
        <w:t xml:space="preserve"> 24.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950BE4">
        <w:t xml:space="preserve">ANDRIJANA UGOSTITELJSTVO jednostavno društvo s ograničenom odgovornošću za ugostiteljstvo i trgovinu Zagreb, </w:t>
      </w:r>
      <w:proofErr w:type="spellStart"/>
      <w:r w:rsidR="00950BE4">
        <w:t>Žabanjska</w:t>
      </w:r>
      <w:proofErr w:type="spellEnd"/>
      <w:r w:rsidR="00950BE4">
        <w:t xml:space="preserve"> 11, </w:t>
      </w:r>
      <w:proofErr w:type="spellStart"/>
      <w:r w:rsidR="00950BE4">
        <w:t>MBS</w:t>
      </w:r>
      <w:proofErr w:type="spellEnd"/>
      <w:r w:rsidR="00950BE4">
        <w:t xml:space="preserve">: 080977660, </w:t>
      </w:r>
      <w:proofErr w:type="spellStart"/>
      <w:r w:rsidR="00950BE4">
        <w:t>OIB</w:t>
      </w:r>
      <w:proofErr w:type="spellEnd"/>
      <w:r w:rsidR="00950BE4">
        <w:t>: 07731508196.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950BE4">
        <w:rPr>
          <w:bCs/>
        </w:rPr>
        <w:t>9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950BE4">
        <w:rPr>
          <w:bCs/>
        </w:rPr>
        <w:t>220</w:t>
      </w:r>
      <w:r>
        <w:rPr>
          <w:bCs/>
        </w:rPr>
        <w:t xml:space="preserve"> od </w:t>
      </w:r>
      <w:r w:rsidR="00147F47">
        <w:rPr>
          <w:bCs/>
        </w:rPr>
        <w:t>6</w:t>
      </w:r>
      <w:r>
        <w:rPr>
          <w:bCs/>
        </w:rPr>
        <w:t>. ožujka 2017. nad stečajnim dužnikom</w:t>
      </w:r>
      <w:r w:rsidR="00950BE4">
        <w:rPr>
          <w:bCs/>
        </w:rPr>
        <w:t xml:space="preserve"> </w:t>
      </w:r>
      <w:r w:rsidR="00950BE4">
        <w:t xml:space="preserve">ANDRIJANA UGOSTITELJSTVO jednostavno društvo s ograničenom odgovornošću za ugostiteljstvo i trgovinu Zagreb, </w:t>
      </w:r>
      <w:proofErr w:type="spellStart"/>
      <w:r w:rsidR="00950BE4">
        <w:t>Žabanjska</w:t>
      </w:r>
      <w:proofErr w:type="spellEnd"/>
      <w:r w:rsidR="00950BE4">
        <w:t xml:space="preserve"> 11, </w:t>
      </w:r>
      <w:proofErr w:type="spellStart"/>
      <w:r w:rsidR="00950BE4">
        <w:t>MBS</w:t>
      </w:r>
      <w:proofErr w:type="spellEnd"/>
      <w:r w:rsidR="00950BE4">
        <w:t xml:space="preserve">: 080977660, </w:t>
      </w:r>
      <w:proofErr w:type="spellStart"/>
      <w:r w:rsidR="00950BE4">
        <w:t>OIB</w:t>
      </w:r>
      <w:proofErr w:type="spellEnd"/>
      <w:r w:rsidR="00950BE4">
        <w:t>: 07731508196</w:t>
      </w:r>
      <w:r w:rsidR="00147F47">
        <w:t>.</w:t>
      </w:r>
      <w:r w:rsidR="00196528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950BE4">
        <w:t>701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147F47">
        <w:t>2</w:t>
      </w:r>
      <w:r w:rsidR="00950BE4">
        <w:t>5</w:t>
      </w:r>
      <w:r w:rsidR="00147F47">
        <w:t>. kolovoza</w:t>
      </w:r>
      <w:r w:rsidR="002C7929">
        <w:t xml:space="preserve"> </w:t>
      </w:r>
      <w:r>
        <w:t>2017., objavio oglas na mrežnoj stranici e-oglasna ploča sudova pod poslovnim brojem St-</w:t>
      </w:r>
      <w:r w:rsidR="00950BE4">
        <w:t>701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147F47">
        <w:t>19</w:t>
      </w:r>
      <w:r w:rsidR="00D7772F">
        <w:t xml:space="preserve">. listopada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7F47">
        <w:t>2</w:t>
      </w:r>
      <w:r w:rsidR="00950BE4">
        <w:t>7</w:t>
      </w:r>
      <w:r w:rsidR="00AC0993">
        <w:t>/1</w:t>
      </w:r>
      <w:r w:rsidR="00147F47">
        <w:t>1</w:t>
      </w:r>
    </w:p>
    <w:p w:rsidRDefault="00996504" w:rsidP="00996504" w:rsidR="00996504">
      <w:pPr>
        <w:pStyle w:val="Tijeloteksta"/>
        <w:jc w:val="left"/>
      </w:pPr>
    </w:p>
    <w:sectPr w:rsidSect="00950BE4" w:rsidR="00996504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448E"/>
    <w:rsid w:val="00B706CB"/>
    <w:rsid w:val="00B82540"/>
    <w:rsid w:val="00B95B20"/>
    <w:rsid w:val="00B964CA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4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964C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964C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4C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4C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4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964C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964C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4C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4C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St-701/2017</izvorni_sadrzaj>
    <derivirana_varijabla naziv="DomainObject.Predmet.OznakaBroj_1">St-701/2017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ANDRIJANA UGOSTITELJSTVO jednostavno društvo s ograničenom odgovornošću za ugostiteljstvo i trgovinu</izvorni_sadrzaj>
    <derivirana_varijabla naziv="DomainObject.Predmet.ProtustrankaFormated_1">  ANDRIJANA UGOSTITELJSTVO jednostavno društvo s ograničenom odgovornošću za ugostiteljstvo i trgovinu</derivirana_varijabla>
  </DomainObject.Predmet.ProtustrankaFormated>
  <DomainObject.Predmet.ProtustrankaFormatedOIB>
    <izvorni_sadrzaj>  ANDRIJANA UGOSTITELJSTVO jednostavno društvo s ograničenom odgovornošću za ugostiteljstvo i trgovinu, OIB 07731508196</izvorni_sadrzaj>
    <derivirana_varijabla naziv="DomainObject.Predmet.ProtustrankaFormatedOIB_1">  ANDRIJANA UGOSTITELJSTVO jednostavno društvo s ograničenom odgovornošću za ugostiteljstvo i trgovinu, OIB 07731508196</derivirana_varijabla>
  </DomainObject.Predmet.ProtustrankaFormatedOIB>
  <DomainObject.Predmet.ProtustrankaFormatedWithAdress>
    <izvorni_sadrzaj> ANDRIJANA UGOSTITELJSTVO jednostavno društvo s ograničenom odgovornošću za ugostiteljstvo i trgovinu, Žabanjska 11 , 10000 Zagreb</izvorni_sadrzaj>
    <derivirana_varijabla naziv="DomainObject.Predmet.ProtustrankaFormatedWithAdress_1"> ANDRIJANA UGOSTITELJSTVO jednostavno društvo s ograničenom odgovornošću za ugostiteljstvo i trgovinu, Žabanjska 11 , 10000 Zagreb</derivirana_varijabla>
  </DomainObject.Predmet.ProtustrankaFormatedWithAdress>
  <DomainObject.Predmet.ProtustrankaFormatedWithAdressOIB>
    <izvorni_sadrzaj> ANDRIJANA UGOSTITELJSTVO jednostavno društvo s ograničenom odgovornošću za ugostiteljstvo i trgovinu, OIB 07731508196, Žabanjska 11 , 10000 Zagreb</izvorni_sadrzaj>
    <derivirana_varijabla naziv="DomainObject.Predmet.ProtustrankaFormatedWithAdressOIB_1"> ANDRIJANA UGOSTITELJSTVO jednostavno društvo s ograničenom odgovornošću za ugostiteljstvo i trgovinu, OIB 07731508196, Žabanjska 11 , 10000 Zagreb</derivirana_varijabla>
  </DomainObject.Predmet.ProtustrankaFormatedWithAdressOIB>
  <DomainObject.Predmet.ProtustrankaWithAdress>
    <izvorni_sadrzaj>ANDRIJANA UGOSTITELJSTVO jednostavno društvo s ograničenom odgovornošću za ugostiteljstvo i trgovinu Žabanjska 11 , 10000 Zagreb</izvorni_sadrzaj>
    <derivirana_varijabla naziv="DomainObject.Predmet.ProtustrankaWithAdress_1">ANDRIJANA UGOSTITELJSTVO jednostavno društvo s ograničenom odgovornošću za ugostiteljstvo i trgovinu Žabanjska 11 , 10000 Zagreb</derivirana_varijabla>
  </DomainObject.Predmet.ProtustrankaWithAdress>
  <DomainObject.Predmet.ProtustrankaWithAdressOIB>
    <izvorni_sadrzaj>ANDRIJANA UGOSTITELJSTVO jednostavno društvo s ograničenom odgovornošću za ugostiteljstvo i trgovinu, OIB 07731508196, Žabanjska 11 , 10000 Zagreb</izvorni_sadrzaj>
    <derivirana_varijabla naziv="DomainObject.Predmet.ProtustrankaWithAdressOIB_1">ANDRIJANA UGOSTITELJSTVO jednostavno društvo s ograničenom odgovornošću za ugostiteljstvo i trgovinu, OIB 07731508196, Žabanjska 11 , 10000 Zagreb</derivirana_varijabla>
  </DomainObject.Predmet.ProtustrankaWithAdressOIB>
  <DomainObject.Predmet.ProtustrankaNazivFormated>
    <izvorni_sadrzaj>ANDRIJANA UGOSTITELJSTVO jednostavno društvo s ograničenom odgovornošću za ugostiteljstvo i trgovinu</izvorni_sadrzaj>
    <derivirana_varijabla naziv="DomainObject.Predmet.ProtustrankaNazivFormated_1">ANDRIJANA UGOSTITELJSTVO jednostavno društvo s ograničenom odgovornošću za ugostiteljstvo i trgovinu</derivirana_varijabla>
  </DomainObject.Predmet.ProtustrankaNazivFormated>
  <DomainObject.Predmet.ProtustrankaNazivFormatedOIB>
    <izvorni_sadrzaj>ANDRIJANA UGOSTITELJSTVO jednostavno društvo s ograničenom odgovornošću za ugostiteljstvo i trgovinu, OIB 07731508196</izvorni_sadrzaj>
    <derivirana_varijabla naziv="DomainObject.Predmet.ProtustrankaNazivFormatedOIB_1">ANDRIJANA UGOSTITELJSTVO jednostavno društvo s ograničenom odgovornošću za ugostiteljstvo i trgovinu, OIB 07731508196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ANDRIJANA UGOSTITELJSTVO jednostavno društvo s ograničenom odgovornošću za ugostiteljstvo i trgovinu</item>
    </izvorni_sadrzaj>
    <derivirana_varijabla naziv="DomainObject.Predmet.ProtuStrankaListFormated_1">
      <item>ANDRIJANA UGOSTITELJSTVO jednostavno društvo s ograničenom odgovornošću za ugostiteljstvo i trgovinu</item>
    </derivirana_varijabla>
  </DomainObject.Predmet.ProtuStrankaListFormated>
  <DomainObject.Predmet.ProtuStrankaListFormatedOIB>
    <izvorni_sadrzaj>
      <item>ANDRIJANA UGOSTITELJSTVO jednostavno društvo s ograničenom odgovornošću za ugostiteljstvo i trgovinu, OIB 07731508196</item>
    </izvorni_sadrzaj>
    <derivirana_varijabla naziv="DomainObject.Predmet.ProtuStrankaListFormatedOIB_1">
      <item>ANDRIJANA UGOSTITELJSTVO jednostavno društvo s ograničenom odgovornošću za ugostiteljstvo i trgovinu, OIB 07731508196</item>
    </derivirana_varijabla>
  </DomainObject.Predmet.ProtuStrankaListFormatedOIB>
  <DomainObject.Predmet.ProtuStrankaListFormatedWithAdress>
    <izvorni_sadrzaj>
      <item>ANDRIJANA UGOSTITELJSTVO jednostavno društvo s ograničenom odgovornošću za ugostiteljstvo i trgovinu, Žabanjska 11 , 10000 Zagreb</item>
    </izvorni_sadrzaj>
    <derivirana_varijabla naziv="DomainObject.Predmet.ProtuStrankaListFormatedWithAdress_1">
      <item>ANDRIJANA UGOSTITELJSTVO jednostavno društvo s ograničenom odgovornošću za ugostiteljstvo i trgovinu, Žabanjska 11 , 10000 Zagreb</item>
    </derivirana_varijabla>
  </DomainObject.Predmet.ProtuStrankaListFormatedWithAdress>
  <DomainObject.Predmet.ProtuStrankaListFormatedWithAdressOIB>
    <izvorni_sadrzaj>
      <item>ANDRIJANA UGOSTITELJSTVO jednostavno društvo s ograničenom odgovornošću za ugostiteljstvo i trgovinu, OIB 07731508196, Žabanjska 11 , 10000 Zagreb</item>
    </izvorni_sadrzaj>
    <derivirana_varijabla naziv="DomainObject.Predmet.ProtuStrankaListFormatedWithAdressOIB_1">
      <item>ANDRIJANA UGOSTITELJSTVO jednostavno društvo s ograničenom odgovornošću za ugostiteljstvo i trgovinu, OIB 07731508196, Žabanjska 11 , 10000 Zagreb</item>
    </derivirana_varijabla>
  </DomainObject.Predmet.ProtuStrankaListFormatedWithAdressOIB>
  <DomainObject.Predmet.ProtuStrankaListNazivFormated>
    <izvorni_sadrzaj>
      <item>ANDRIJANA UGOSTITELJSTVO jednostavno društvo s ograničenom odgovornošću za ugostiteljstvo i trgovinu</item>
    </izvorni_sadrzaj>
    <derivirana_varijabla naziv="DomainObject.Predmet.ProtuStrankaListNazivFormated_1">
      <item>ANDRIJANA UGOSTITELJSTVO jednostavno društvo s ograničenom odgovornošću za ugostiteljstvo i trgovinu</item>
    </derivirana_varijabla>
  </DomainObject.Predmet.ProtuStrankaListNazivFormated>
  <DomainObject.Predmet.ProtuStrankaListNazivFormatedOIB>
    <izvorni_sadrzaj>
      <item>ANDRIJANA UGOSTITELJSTVO jednostavno društvo s ograničenom odgovornošću za ugostiteljstvo i trgovinu, OIB 07731508196</item>
    </izvorni_sadrzaj>
    <derivirana_varijabla naziv="DomainObject.Predmet.ProtuStrankaListNazivFormatedOIB_1">
      <item>ANDRIJANA UGOSTITELJSTVO jednostavno društvo s ograničenom odgovornošću za ugostiteljstvo i trgovinu, OIB 07731508196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ANDRIJANA UGOSTITELJSTVO jednostavno društvo s ograničenom odgovornošću za ugostiteljstvo i trgovinu</izvorni_sadrzaj>
    <derivirana_varijabla naziv="DomainObject.Predmet.ProtustrankaIDrugi_1">ANDRIJANA UGOSTITELJSTVO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ANDRIJANA UGOSTITELJSTVO jednostavno društvo s ograničenom odgovornošću za ugostiteljstvo i trgovinu, OIB 07731508196, Žabanjska 11 , 10000 Zagreb</izvorni_sadrzaj>
    <derivirana_varijabla naziv="DomainObject.Predmet.ProtustrankaIDrugiAdressOIB_1">ANDRIJANA UGOSTITELJSTVO jednostavno društvo s ograničenom odgovornošću za ugostiteljstvo i trgovinu, OIB 07731508196, Žabanjska 11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ANDRIJANA UGOSTITELJSTVO jednostavno društvo s ograničenom odgovornošću za ugostiteljstvo i trgovinu</item>
      <item>FINA Regionalni centar Zagreb</item>
    </izvorni_sadrzaj>
    <derivirana_varijabla naziv="DomainObject.Predmet.SudioniciListNaziv_1">
      <item>ANDRIJANA UGOSTITELJSTVO jednostavno društvo s ograničenom odgovornošću za ugostiteljstvo i trgovinu</item>
      <item>FINA Regionalni centar Zagreb</item>
    </derivirana_varijabla>
  </DomainObject.Predmet.SudioniciListNaziv>
  <DomainObject.Predmet.SudioniciListAdressOIB>
    <izvorni_sadrzaj>
      <item>ANDRIJANA UGOSTITELJSTVO jednostavno društvo s ograničenom odgovornošću za ugostiteljstvo i trgovinu, OIB 07731508196, Žabanjska 11 ,10000 Zagreb</item>
      <item>FINA Regionalni centar Zagreb, OIB 85821130368, Trg svibanjskih žrtava 1995. br. 1,10000 Zagreb</item>
    </izvorni_sadrzaj>
    <derivirana_varijabla naziv="DomainObject.Predmet.SudioniciListAdressOIB_1">
      <item>ANDRIJANA UGOSTITELJSTVO jednostavno društvo s ograničenom odgovornošću za ugostiteljstvo i trgovinu, OIB 07731508196, Žabanjska 11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07731508196</item>
      <item>, OIB 85821130368</item>
    </izvorni_sadrzaj>
    <derivirana_varijabla naziv="DomainObject.Predmet.SudioniciListNazivOIB_1">
      <item>, OIB 07731508196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D955C6-4A5D-431B-97BE-A29FE01DF1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3359</properties:Characters>
  <properties:Lines>92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2017-10-19T09:32:00Z</dcterms:created>
  <dc:creator>Korisnik</dc:creator>
  <cp:lastModifiedBy>Ljiljana Floršić</cp:lastModifiedBy>
  <cp:lastPrinted>2017-10-19T10:21:00Z</cp:lastPrinted>
  <dcterms:modified xmlns:xsi="http://www.w3.org/2001/XMLSchema-instance" xsi:type="dcterms:W3CDTF">2017-10-19T10:21:00Z</dcterms:modified>
  <cp:revision>7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