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e6f7e" w14:paraId="f3e6f7e" w:rsidRDefault="007D725F" w:rsidP="002906B5" w:rsidR="002906B5">
      <w:pPr>
        <w:ind w:firstLine="708" w:left="708"/>
        <w15:collapsed w:val="false"/>
        <w:rPr>
          <w:b/>
          <w:color w:val="000000"/>
          <w:u w:val="single"/>
        </w:rPr>
      </w:pPr>
      <w:bookmarkStart w:name="_GoBack" w:id="0"/>
      <w:bookmarkEnd w:id="0"/>
      <w:r>
        <w:rPr>
          <w:noProof/>
          <w:color w:val="0000FF"/>
          <w:sz w:val="22"/>
          <w:szCs w:val="22"/>
        </w:rPr>
        <w:drawing>
          <wp:inline distR="0" distL="0" distB="0" distT="0">
            <wp:extent cy="716915" cx="556260"/>
            <wp:effectExtent b="6985"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56260"/>
                    </a:xfrm>
                    <a:prstGeom prst="rect">
                      <a:avLst/>
                    </a:prstGeom>
                    <a:noFill/>
                    <a:ln>
                      <a:noFill/>
                    </a:ln>
                  </pic:spPr>
                </pic:pic>
              </a:graphicData>
            </a:graphic>
          </wp:inline>
        </w:drawing>
      </w:r>
      <w:r w:rsidR="002906B5">
        <w:rPr>
          <w:color w:val="000000"/>
          <w:sz w:val="20"/>
        </w:rPr>
        <w:tab/>
      </w:r>
      <w:r w:rsidR="002906B5">
        <w:rPr>
          <w:color w:val="000000"/>
          <w:sz w:val="20"/>
        </w:rPr>
        <w:tab/>
      </w:r>
      <w:r w:rsidR="002906B5">
        <w:rPr>
          <w:color w:val="000000"/>
          <w:sz w:val="20"/>
        </w:rPr>
        <w:tab/>
      </w:r>
      <w:r w:rsidR="002906B5">
        <w:rPr>
          <w:color w:val="000000"/>
          <w:sz w:val="20"/>
        </w:rPr>
        <w:tab/>
      </w:r>
      <w:r w:rsidR="002906B5">
        <w:rPr>
          <w:color w:val="000000"/>
          <w:sz w:val="20"/>
        </w:rPr>
        <w:tab/>
      </w:r>
      <w:r w:rsidR="002906B5">
        <w:rPr>
          <w:color w:val="000000"/>
          <w:sz w:val="20"/>
        </w:rPr>
        <w:tab/>
        <w:t xml:space="preserve"> </w:t>
      </w:r>
    </w:p>
    <w:p w:rsidRDefault="002906B5" w:rsidP="002906B5" w:rsidR="002906B5">
      <w:pPr>
        <w:rPr>
          <w:b/>
          <w:sz w:val="22"/>
          <w:szCs w:val="22"/>
        </w:rPr>
      </w:pPr>
      <w:r>
        <w:rPr>
          <w:color w:val="000000"/>
          <w:sz w:val="20"/>
        </w:rPr>
        <w:t xml:space="preserve">       </w:t>
      </w:r>
      <w:r w:rsidR="00BE0EB8">
        <w:rPr>
          <w:color w:val="000000"/>
          <w:sz w:val="20"/>
        </w:rPr>
        <w:t xml:space="preserve">      </w:t>
      </w:r>
      <w:r>
        <w:rPr>
          <w:color w:val="000000"/>
          <w:sz w:val="20"/>
        </w:rPr>
        <w:t xml:space="preserve"> </w:t>
      </w:r>
      <w:r>
        <w:rPr>
          <w:b/>
          <w:sz w:val="22"/>
          <w:szCs w:val="22"/>
        </w:rPr>
        <w:t>REPUBLIKA HRVATSKA</w:t>
      </w:r>
    </w:p>
    <w:p w:rsidRDefault="002906B5" w:rsidP="002906B5" w:rsidR="002906B5">
      <w:pPr>
        <w:rPr>
          <w:b/>
          <w:sz w:val="22"/>
          <w:szCs w:val="22"/>
        </w:rPr>
      </w:pPr>
      <w:r>
        <w:rPr>
          <w:b/>
          <w:sz w:val="22"/>
          <w:szCs w:val="22"/>
        </w:rPr>
        <w:t xml:space="preserve">     TRGOVAČKI SUD U DUBROVNIK</w:t>
      </w:r>
      <w:r w:rsidR="00BE0EB8">
        <w:rPr>
          <w:b/>
          <w:sz w:val="22"/>
          <w:szCs w:val="22"/>
        </w:rPr>
        <w:t>U</w:t>
      </w:r>
    </w:p>
    <w:p w:rsidRDefault="002906B5" w:rsidP="002906B5" w:rsidR="002906B5">
      <w:pPr>
        <w:rPr>
          <w:b/>
          <w:sz w:val="22"/>
          <w:szCs w:val="22"/>
        </w:rPr>
      </w:pPr>
      <w:r>
        <w:rPr>
          <w:sz w:val="22"/>
          <w:szCs w:val="22"/>
        </w:rPr>
        <w:t xml:space="preserve">    </w:t>
      </w:r>
      <w:r w:rsidR="00BE0EB8">
        <w:rPr>
          <w:sz w:val="22"/>
          <w:szCs w:val="22"/>
        </w:rPr>
        <w:t xml:space="preserve">    </w:t>
      </w:r>
      <w:r>
        <w:rPr>
          <w:sz w:val="22"/>
          <w:szCs w:val="22"/>
        </w:rPr>
        <w:t xml:space="preserve"> </w:t>
      </w:r>
      <w:r>
        <w:rPr>
          <w:b/>
          <w:sz w:val="22"/>
          <w:szCs w:val="22"/>
        </w:rPr>
        <w:t>Dr. A. Starčevića 23, Dubrovnik</w:t>
      </w:r>
    </w:p>
    <w:p w:rsidRDefault="00D76FF6" w:rsidP="00B70172" w:rsidR="00B70172" w:rsidRPr="00DB133F">
      <w:pPr>
        <w:jc w:val="right"/>
        <w:rPr>
          <w:b/>
          <w:sz w:val="22"/>
          <w:szCs w:val="22"/>
        </w:rPr>
      </w:pPr>
      <w:proofErr w:type="spellStart"/>
      <w:r w:rsidRPr="00DB133F">
        <w:rPr>
          <w:b/>
          <w:sz w:val="22"/>
          <w:szCs w:val="22"/>
        </w:rPr>
        <w:t>Posl</w:t>
      </w:r>
      <w:proofErr w:type="spellEnd"/>
      <w:r w:rsidRPr="00DB133F">
        <w:rPr>
          <w:b/>
          <w:sz w:val="22"/>
          <w:szCs w:val="22"/>
        </w:rPr>
        <w:t>. br. 6-St.</w:t>
      </w:r>
      <w:r w:rsidR="00D11104" w:rsidRPr="00D11104">
        <w:rPr>
          <w:b/>
          <w:sz w:val="22"/>
          <w:szCs w:val="22"/>
        </w:rPr>
        <w:t xml:space="preserve"> </w:t>
      </w:r>
      <w:r w:rsidR="00F71B82">
        <w:rPr>
          <w:b/>
          <w:sz w:val="22"/>
          <w:szCs w:val="22"/>
        </w:rPr>
        <w:t>17</w:t>
      </w:r>
      <w:r w:rsidR="00D11104" w:rsidRPr="00D11104">
        <w:rPr>
          <w:b/>
          <w:sz w:val="22"/>
          <w:szCs w:val="22"/>
        </w:rPr>
        <w:t>/201</w:t>
      </w:r>
      <w:r w:rsidR="000026CA">
        <w:rPr>
          <w:b/>
          <w:sz w:val="22"/>
          <w:szCs w:val="22"/>
        </w:rPr>
        <w:t>9</w:t>
      </w:r>
      <w:r w:rsidRPr="00DB133F">
        <w:rPr>
          <w:b/>
          <w:sz w:val="22"/>
          <w:szCs w:val="22"/>
        </w:rPr>
        <w:t>-</w:t>
      </w:r>
      <w:r w:rsidR="000026CA">
        <w:rPr>
          <w:b/>
          <w:sz w:val="22"/>
          <w:szCs w:val="22"/>
        </w:rPr>
        <w:t>177</w:t>
      </w:r>
    </w:p>
    <w:p w:rsidRDefault="00EF6C3B" w:rsidP="00B70172" w:rsidR="00EF6C3B">
      <w:pPr>
        <w:jc w:val="right"/>
        <w:rPr>
          <w:b/>
          <w:sz w:val="22"/>
          <w:szCs w:val="22"/>
        </w:rPr>
      </w:pPr>
    </w:p>
    <w:p w:rsidRDefault="000D53A9" w:rsidP="00B70172" w:rsidR="000D53A9" w:rsidRPr="00DB133F">
      <w:pPr>
        <w:jc w:val="right"/>
        <w:rPr>
          <w:b/>
          <w:sz w:val="22"/>
          <w:szCs w:val="22"/>
        </w:rPr>
      </w:pPr>
    </w:p>
    <w:p w:rsidRDefault="000D53A9" w:rsidP="00B70172" w:rsidR="000D53A9">
      <w:pPr>
        <w:jc w:val="center"/>
        <w:rPr>
          <w:b/>
          <w:sz w:val="22"/>
          <w:szCs w:val="22"/>
        </w:rPr>
      </w:pPr>
      <w:r>
        <w:rPr>
          <w:b/>
          <w:sz w:val="22"/>
          <w:szCs w:val="22"/>
        </w:rPr>
        <w:t>U   I M E   R E P U B L I K E   H R V A T S K E</w:t>
      </w:r>
    </w:p>
    <w:p w:rsidRDefault="000D53A9" w:rsidP="00B70172" w:rsidR="000D53A9" w:rsidRPr="0011773D">
      <w:pPr>
        <w:jc w:val="center"/>
        <w:rPr>
          <w:b/>
          <w:sz w:val="16"/>
          <w:szCs w:val="16"/>
        </w:rPr>
      </w:pPr>
    </w:p>
    <w:p w:rsidRDefault="00B70172" w:rsidP="00B70172" w:rsidR="00B70172" w:rsidRPr="00DB133F">
      <w:pPr>
        <w:jc w:val="center"/>
        <w:rPr>
          <w:b/>
          <w:sz w:val="22"/>
          <w:szCs w:val="22"/>
        </w:rPr>
      </w:pPr>
      <w:r w:rsidRPr="00DB133F">
        <w:rPr>
          <w:b/>
          <w:sz w:val="22"/>
          <w:szCs w:val="22"/>
        </w:rPr>
        <w:t>R J E Š E N J E</w:t>
      </w:r>
    </w:p>
    <w:p w:rsidRDefault="00B70172" w:rsidP="00B70172" w:rsidR="00B70172" w:rsidRPr="00DB133F">
      <w:pPr>
        <w:jc w:val="center"/>
        <w:rPr>
          <w:b/>
          <w:sz w:val="22"/>
          <w:szCs w:val="22"/>
        </w:rPr>
      </w:pPr>
    </w:p>
    <w:p w:rsidRDefault="00B70172" w:rsidP="002E15C6" w:rsidR="003D4346" w:rsidRPr="00DB133F">
      <w:pPr>
        <w:jc w:val="both"/>
        <w:rPr>
          <w:sz w:val="22"/>
          <w:szCs w:val="22"/>
        </w:rPr>
      </w:pPr>
      <w:r w:rsidRPr="00DB133F">
        <w:rPr>
          <w:sz w:val="22"/>
          <w:szCs w:val="22"/>
        </w:rPr>
        <w:tab/>
      </w:r>
      <w:r w:rsidR="00EA2CD0" w:rsidRPr="00EA2CD0">
        <w:rPr>
          <w:sz w:val="22"/>
          <w:szCs w:val="22"/>
        </w:rPr>
        <w:t xml:space="preserve">Trgovački sud u Dubrovniku, po stečajnom sucu tog suda Srđanu Gavraniću, kao sucu pojedincu, u stečajnom postupku nad </w:t>
      </w:r>
      <w:r w:rsidR="00F71B82">
        <w:rPr>
          <w:sz w:val="22"/>
          <w:szCs w:val="22"/>
        </w:rPr>
        <w:t xml:space="preserve">dužnikom </w:t>
      </w:r>
      <w:r w:rsidR="00F71B82" w:rsidRPr="00F71B82">
        <w:rPr>
          <w:bCs/>
          <w:sz w:val="22"/>
          <w:szCs w:val="22"/>
        </w:rPr>
        <w:t xml:space="preserve">OPUZENKA dioničko društvo za trgovinu „u stečaju“, Metković, Put </w:t>
      </w:r>
      <w:proofErr w:type="spellStart"/>
      <w:r w:rsidR="00F71B82" w:rsidRPr="00F71B82">
        <w:rPr>
          <w:bCs/>
          <w:sz w:val="22"/>
          <w:szCs w:val="22"/>
        </w:rPr>
        <w:t>Narone</w:t>
      </w:r>
      <w:proofErr w:type="spellEnd"/>
      <w:r w:rsidR="00F71B82" w:rsidRPr="00F71B82">
        <w:rPr>
          <w:bCs/>
          <w:sz w:val="22"/>
          <w:szCs w:val="22"/>
        </w:rPr>
        <w:t xml:space="preserve"> </w:t>
      </w:r>
      <w:proofErr w:type="spellStart"/>
      <w:r w:rsidR="00F71B82" w:rsidRPr="00F71B82">
        <w:rPr>
          <w:bCs/>
          <w:sz w:val="22"/>
          <w:szCs w:val="22"/>
        </w:rPr>
        <w:t>bb</w:t>
      </w:r>
      <w:proofErr w:type="spellEnd"/>
      <w:r w:rsidR="00F71B82" w:rsidRPr="00F71B82">
        <w:rPr>
          <w:bCs/>
          <w:sz w:val="22"/>
          <w:szCs w:val="22"/>
        </w:rPr>
        <w:t>, MBS: 060014499, OIB 58765781267, Metković, Kralja Zvonimira 4/D, MBS 060145915, OIB: 78006550250, zastupano po stečajnom upravitelju Ivani Sušić iz Dubrovnika</w:t>
      </w:r>
      <w:r w:rsidR="00EA2CD0" w:rsidRPr="00EA2CD0">
        <w:rPr>
          <w:sz w:val="22"/>
          <w:szCs w:val="22"/>
        </w:rPr>
        <w:t>,</w:t>
      </w:r>
      <w:r w:rsidR="00F826FA" w:rsidRPr="00DB133F">
        <w:rPr>
          <w:sz w:val="22"/>
          <w:szCs w:val="22"/>
        </w:rPr>
        <w:t xml:space="preserve"> </w:t>
      </w:r>
      <w:r w:rsidR="00327EBD">
        <w:rPr>
          <w:sz w:val="22"/>
          <w:szCs w:val="22"/>
        </w:rPr>
        <w:t>izvan</w:t>
      </w:r>
      <w:r w:rsidR="00CD7055" w:rsidRPr="00DB133F">
        <w:rPr>
          <w:sz w:val="22"/>
          <w:szCs w:val="22"/>
        </w:rPr>
        <w:t xml:space="preserve"> </w:t>
      </w:r>
      <w:r w:rsidR="001C6B5E" w:rsidRPr="00DB133F">
        <w:rPr>
          <w:sz w:val="22"/>
          <w:szCs w:val="22"/>
        </w:rPr>
        <w:t xml:space="preserve">ročišta, </w:t>
      </w:r>
      <w:r w:rsidR="003D4346" w:rsidRPr="00DB133F">
        <w:rPr>
          <w:sz w:val="22"/>
          <w:szCs w:val="22"/>
        </w:rPr>
        <w:t>dana</w:t>
      </w:r>
      <w:r w:rsidR="001C6B5E" w:rsidRPr="00DB133F">
        <w:rPr>
          <w:sz w:val="22"/>
          <w:szCs w:val="22"/>
        </w:rPr>
        <w:t xml:space="preserve"> </w:t>
      </w:r>
      <w:r w:rsidR="00BE0EB8">
        <w:rPr>
          <w:sz w:val="22"/>
          <w:szCs w:val="22"/>
        </w:rPr>
        <w:t>2. siječnja</w:t>
      </w:r>
      <w:r w:rsidR="008D4212" w:rsidRPr="00DB133F">
        <w:rPr>
          <w:sz w:val="22"/>
          <w:szCs w:val="22"/>
        </w:rPr>
        <w:t xml:space="preserve"> 201</w:t>
      </w:r>
      <w:r w:rsidR="00BE0EB8">
        <w:rPr>
          <w:sz w:val="22"/>
          <w:szCs w:val="22"/>
        </w:rPr>
        <w:t>9</w:t>
      </w:r>
      <w:r w:rsidR="008D4212" w:rsidRPr="00DB133F">
        <w:rPr>
          <w:sz w:val="22"/>
          <w:szCs w:val="22"/>
        </w:rPr>
        <w:t>. godine</w:t>
      </w:r>
    </w:p>
    <w:p w:rsidRDefault="003D4346" w:rsidP="003D4346" w:rsidR="003D4346" w:rsidRPr="00BD5CE8">
      <w:pPr>
        <w:jc w:val="both"/>
        <w:rPr>
          <w:sz w:val="16"/>
          <w:szCs w:val="16"/>
        </w:rPr>
      </w:pPr>
    </w:p>
    <w:p w:rsidRDefault="00B86CF7" w:rsidP="003D4346" w:rsidR="00B86CF7" w:rsidRPr="00BD5CE8">
      <w:pPr>
        <w:jc w:val="both"/>
        <w:rPr>
          <w:sz w:val="16"/>
          <w:szCs w:val="16"/>
        </w:rPr>
      </w:pPr>
    </w:p>
    <w:p w:rsidRDefault="001C6B5E" w:rsidP="001C6B5E" w:rsidR="001C6B5E" w:rsidRPr="00DB133F">
      <w:pPr>
        <w:jc w:val="center"/>
        <w:rPr>
          <w:b/>
          <w:sz w:val="22"/>
          <w:szCs w:val="22"/>
        </w:rPr>
      </w:pPr>
      <w:r w:rsidRPr="00DB133F">
        <w:rPr>
          <w:b/>
          <w:sz w:val="22"/>
          <w:szCs w:val="22"/>
        </w:rPr>
        <w:t>r i j e š i o    j e</w:t>
      </w:r>
    </w:p>
    <w:p w:rsidRDefault="007C2D30" w:rsidP="007C2D30" w:rsidR="007C2D30" w:rsidRPr="002D3E28">
      <w:pPr>
        <w:jc w:val="both"/>
        <w:rPr>
          <w:b/>
          <w:sz w:val="22"/>
          <w:szCs w:val="22"/>
        </w:rPr>
      </w:pPr>
    </w:p>
    <w:p w:rsidRDefault="007C2D30" w:rsidP="007C2D30" w:rsidR="007C2D30" w:rsidRPr="002D3E28">
      <w:pPr>
        <w:ind w:hanging="705" w:left="705"/>
        <w:jc w:val="both"/>
        <w:rPr>
          <w:b/>
          <w:sz w:val="22"/>
          <w:szCs w:val="22"/>
        </w:rPr>
      </w:pPr>
      <w:r w:rsidRPr="002D3E28">
        <w:rPr>
          <w:b/>
          <w:sz w:val="22"/>
          <w:szCs w:val="22"/>
        </w:rPr>
        <w:t>I.</w:t>
      </w:r>
      <w:r w:rsidRPr="002D3E28">
        <w:rPr>
          <w:b/>
          <w:sz w:val="22"/>
          <w:szCs w:val="22"/>
        </w:rPr>
        <w:tab/>
      </w:r>
      <w:r w:rsidRPr="002D3E28">
        <w:rPr>
          <w:sz w:val="22"/>
          <w:szCs w:val="22"/>
        </w:rPr>
        <w:t>Z</w:t>
      </w:r>
      <w:r>
        <w:rPr>
          <w:sz w:val="22"/>
          <w:szCs w:val="22"/>
        </w:rPr>
        <w:t>bog toga što je rješenje o potvrdi stečajnog plana postalo pravomoćno, z</w:t>
      </w:r>
      <w:r w:rsidRPr="002D3E28">
        <w:rPr>
          <w:sz w:val="22"/>
          <w:szCs w:val="22"/>
        </w:rPr>
        <w:t xml:space="preserve">aključuje stečajni postupak nad dužnikom </w:t>
      </w:r>
      <w:r w:rsidR="00F71B82" w:rsidRPr="00F71B82">
        <w:rPr>
          <w:bCs/>
          <w:sz w:val="22"/>
          <w:szCs w:val="22"/>
        </w:rPr>
        <w:t xml:space="preserve">OPUZENKA dioničko društvo za trgovinu „u stečaju“, Metković, Put </w:t>
      </w:r>
      <w:proofErr w:type="spellStart"/>
      <w:r w:rsidR="00F71B82" w:rsidRPr="00F71B82">
        <w:rPr>
          <w:bCs/>
          <w:sz w:val="22"/>
          <w:szCs w:val="22"/>
        </w:rPr>
        <w:t>Narone</w:t>
      </w:r>
      <w:proofErr w:type="spellEnd"/>
      <w:r w:rsidR="00F71B82" w:rsidRPr="00F71B82">
        <w:rPr>
          <w:bCs/>
          <w:sz w:val="22"/>
          <w:szCs w:val="22"/>
        </w:rPr>
        <w:t xml:space="preserve"> </w:t>
      </w:r>
      <w:proofErr w:type="spellStart"/>
      <w:r w:rsidR="00F71B82" w:rsidRPr="00F71B82">
        <w:rPr>
          <w:bCs/>
          <w:sz w:val="22"/>
          <w:szCs w:val="22"/>
        </w:rPr>
        <w:t>bb</w:t>
      </w:r>
      <w:proofErr w:type="spellEnd"/>
      <w:r w:rsidR="00F71B82" w:rsidRPr="00F71B82">
        <w:rPr>
          <w:bCs/>
          <w:sz w:val="22"/>
          <w:szCs w:val="22"/>
        </w:rPr>
        <w:t>, MBS: 060014499, OIB 58765781267, Metković, Kralja Zvonimira 4/D, MBS 060145915, OIB: 78006550250, zastupano po stečajnom upravitelju Ivani Sušić iz Dubrovnika</w:t>
      </w:r>
      <w:r w:rsidRPr="002D3E28">
        <w:rPr>
          <w:sz w:val="22"/>
          <w:szCs w:val="22"/>
        </w:rPr>
        <w:t>.</w:t>
      </w:r>
      <w:r w:rsidRPr="002D3E28">
        <w:rPr>
          <w:b/>
          <w:sz w:val="22"/>
          <w:szCs w:val="22"/>
        </w:rPr>
        <w:t xml:space="preserve"> </w:t>
      </w:r>
    </w:p>
    <w:p w:rsidRDefault="007C2D30" w:rsidP="007C2D30" w:rsidR="007C2D30" w:rsidRPr="0011773D">
      <w:pPr>
        <w:ind w:hanging="705" w:left="705"/>
        <w:jc w:val="both"/>
        <w:rPr>
          <w:sz w:val="16"/>
          <w:szCs w:val="16"/>
        </w:rPr>
      </w:pPr>
    </w:p>
    <w:p w:rsidRDefault="007C2D30" w:rsidP="007C2D30" w:rsidR="007C2D30" w:rsidRPr="002D3E28">
      <w:pPr>
        <w:ind w:hanging="705" w:left="705"/>
        <w:jc w:val="both"/>
        <w:rPr>
          <w:sz w:val="22"/>
          <w:szCs w:val="22"/>
        </w:rPr>
      </w:pPr>
      <w:r w:rsidRPr="002D3E28">
        <w:rPr>
          <w:b/>
          <w:sz w:val="22"/>
          <w:szCs w:val="22"/>
        </w:rPr>
        <w:t>II.</w:t>
      </w:r>
      <w:r w:rsidRPr="002D3E28">
        <w:rPr>
          <w:b/>
          <w:sz w:val="22"/>
          <w:szCs w:val="22"/>
        </w:rPr>
        <w:tab/>
      </w:r>
      <w:r w:rsidRPr="002D3E28">
        <w:rPr>
          <w:b/>
          <w:sz w:val="22"/>
          <w:szCs w:val="22"/>
        </w:rPr>
        <w:tab/>
      </w:r>
      <w:r w:rsidRPr="002D3E28">
        <w:rPr>
          <w:sz w:val="22"/>
          <w:szCs w:val="22"/>
        </w:rPr>
        <w:t xml:space="preserve">Ovo rješenje i osnova zaključenja stečajnog postupka objavit će se </w:t>
      </w:r>
      <w:r w:rsidR="0003620F">
        <w:rPr>
          <w:sz w:val="22"/>
          <w:szCs w:val="22"/>
        </w:rPr>
        <w:t>na mrežnoj stranici e-Oglasna ploča</w:t>
      </w:r>
      <w:r w:rsidRPr="002D3E28">
        <w:rPr>
          <w:sz w:val="22"/>
          <w:szCs w:val="22"/>
        </w:rPr>
        <w:t xml:space="preserve">. </w:t>
      </w:r>
    </w:p>
    <w:p w:rsidRDefault="007C2D30" w:rsidP="007C2D30" w:rsidR="007C2D30" w:rsidRPr="0011773D">
      <w:pPr>
        <w:ind w:hanging="705" w:left="705"/>
        <w:jc w:val="both"/>
        <w:rPr>
          <w:b/>
          <w:sz w:val="16"/>
          <w:szCs w:val="16"/>
        </w:rPr>
      </w:pPr>
    </w:p>
    <w:p w:rsidRDefault="0003620F" w:rsidP="00E70161" w:rsidR="00E70161" w:rsidRPr="00685B5F">
      <w:pPr>
        <w:ind w:hanging="705" w:left="705"/>
        <w:jc w:val="both"/>
        <w:rPr>
          <w:sz w:val="22"/>
          <w:szCs w:val="22"/>
          <w:u w:val="single"/>
        </w:rPr>
      </w:pPr>
      <w:r>
        <w:rPr>
          <w:b/>
          <w:sz w:val="22"/>
          <w:szCs w:val="22"/>
        </w:rPr>
        <w:t>III</w:t>
      </w:r>
      <w:r w:rsidR="007C2D30" w:rsidRPr="002D3E28">
        <w:rPr>
          <w:b/>
          <w:sz w:val="22"/>
          <w:szCs w:val="22"/>
        </w:rPr>
        <w:t>.</w:t>
      </w:r>
      <w:r w:rsidR="007C2D30" w:rsidRPr="002D3E28">
        <w:rPr>
          <w:sz w:val="22"/>
          <w:szCs w:val="22"/>
        </w:rPr>
        <w:tab/>
      </w:r>
      <w:r w:rsidR="00E70161" w:rsidRPr="00E70161">
        <w:rPr>
          <w:sz w:val="22"/>
          <w:szCs w:val="22"/>
        </w:rPr>
        <w:t xml:space="preserve">Ispunjenje stečajnog plana nadzirat će stečajni upravitelj </w:t>
      </w:r>
      <w:r w:rsidR="00E43342">
        <w:rPr>
          <w:sz w:val="22"/>
          <w:szCs w:val="22"/>
        </w:rPr>
        <w:t xml:space="preserve">Ivanka Sušić </w:t>
      </w:r>
      <w:r w:rsidR="00E43342" w:rsidRPr="00644652">
        <w:rPr>
          <w:sz w:val="22"/>
          <w:szCs w:val="22"/>
        </w:rPr>
        <w:t xml:space="preserve">iz Dubrovnika, Gornji </w:t>
      </w:r>
      <w:proofErr w:type="spellStart"/>
      <w:r w:rsidR="00E43342" w:rsidRPr="00644652">
        <w:rPr>
          <w:sz w:val="22"/>
          <w:szCs w:val="22"/>
        </w:rPr>
        <w:t>Kono</w:t>
      </w:r>
      <w:proofErr w:type="spellEnd"/>
      <w:r w:rsidR="00E43342" w:rsidRPr="00644652">
        <w:rPr>
          <w:sz w:val="22"/>
          <w:szCs w:val="22"/>
        </w:rPr>
        <w:t xml:space="preserve"> 56, OIB: 74811324266</w:t>
      </w:r>
      <w:r w:rsidR="00E70161" w:rsidRPr="00685B5F">
        <w:rPr>
          <w:bCs/>
          <w:sz w:val="22"/>
          <w:szCs w:val="22"/>
          <w:u w:val="single"/>
        </w:rPr>
        <w:t>.</w:t>
      </w:r>
    </w:p>
    <w:p w:rsidRDefault="00E70161" w:rsidP="007C2D30" w:rsidR="00E70161" w:rsidRPr="00E70161">
      <w:pPr>
        <w:ind w:hanging="705" w:left="705"/>
        <w:jc w:val="both"/>
        <w:rPr>
          <w:sz w:val="16"/>
          <w:szCs w:val="16"/>
        </w:rPr>
      </w:pPr>
    </w:p>
    <w:p w:rsidRDefault="00E70161" w:rsidP="00E70161" w:rsidR="00E70161" w:rsidRPr="00E70161">
      <w:pPr>
        <w:ind w:hanging="705" w:left="705"/>
        <w:jc w:val="both"/>
        <w:rPr>
          <w:sz w:val="22"/>
          <w:szCs w:val="22"/>
        </w:rPr>
      </w:pPr>
      <w:r w:rsidRPr="00E70161">
        <w:rPr>
          <w:b/>
          <w:sz w:val="22"/>
          <w:szCs w:val="22"/>
        </w:rPr>
        <w:t>IV.</w:t>
      </w:r>
      <w:r w:rsidRPr="00E70161">
        <w:rPr>
          <w:b/>
          <w:sz w:val="22"/>
          <w:szCs w:val="22"/>
        </w:rPr>
        <w:tab/>
      </w:r>
      <w:r w:rsidRPr="00E70161">
        <w:rPr>
          <w:sz w:val="22"/>
          <w:szCs w:val="22"/>
        </w:rPr>
        <w:t xml:space="preserve">Nalaže sudskom registru podatak o </w:t>
      </w:r>
      <w:r>
        <w:rPr>
          <w:sz w:val="22"/>
          <w:szCs w:val="22"/>
        </w:rPr>
        <w:t xml:space="preserve">nadzoru ispunjenja stečajnog plana </w:t>
      </w:r>
      <w:r w:rsidRPr="00E70161">
        <w:rPr>
          <w:sz w:val="22"/>
          <w:szCs w:val="22"/>
        </w:rPr>
        <w:t>upisati u sudski registar.</w:t>
      </w:r>
    </w:p>
    <w:p w:rsidRDefault="00E70161" w:rsidP="007C2D30" w:rsidR="00E70161" w:rsidRPr="00E70161">
      <w:pPr>
        <w:ind w:hanging="705" w:left="705"/>
        <w:jc w:val="both"/>
        <w:rPr>
          <w:sz w:val="22"/>
          <w:szCs w:val="22"/>
        </w:rPr>
      </w:pPr>
    </w:p>
    <w:p w:rsidRDefault="00E70161" w:rsidP="007C2D30" w:rsidR="007C2D30" w:rsidRPr="002D3E28">
      <w:pPr>
        <w:ind w:hanging="705" w:left="705"/>
        <w:jc w:val="both"/>
        <w:rPr>
          <w:sz w:val="22"/>
          <w:szCs w:val="22"/>
        </w:rPr>
      </w:pPr>
      <w:r w:rsidRPr="00E70161">
        <w:rPr>
          <w:b/>
          <w:sz w:val="22"/>
          <w:szCs w:val="22"/>
        </w:rPr>
        <w:t>V.</w:t>
      </w:r>
      <w:r>
        <w:rPr>
          <w:sz w:val="22"/>
          <w:szCs w:val="22"/>
        </w:rPr>
        <w:tab/>
      </w:r>
      <w:r w:rsidR="007C2D30" w:rsidRPr="002D3E28">
        <w:rPr>
          <w:sz w:val="22"/>
          <w:szCs w:val="22"/>
        </w:rPr>
        <w:t xml:space="preserve">Po pravomoćnosti ovog rješenja provest će brisanje </w:t>
      </w:r>
      <w:r w:rsidR="007C2D30">
        <w:rPr>
          <w:sz w:val="22"/>
          <w:szCs w:val="22"/>
        </w:rPr>
        <w:t xml:space="preserve">upisa otvaranja stečajnog postupka nad </w:t>
      </w:r>
      <w:r w:rsidR="007C2D30" w:rsidRPr="002D3E28">
        <w:rPr>
          <w:sz w:val="22"/>
          <w:szCs w:val="22"/>
        </w:rPr>
        <w:t>dužnik</w:t>
      </w:r>
      <w:r w:rsidR="007C2D30">
        <w:rPr>
          <w:sz w:val="22"/>
          <w:szCs w:val="22"/>
        </w:rPr>
        <w:t>om</w:t>
      </w:r>
      <w:r w:rsidR="007C2D30" w:rsidRPr="002D3E28">
        <w:rPr>
          <w:sz w:val="22"/>
          <w:szCs w:val="22"/>
        </w:rPr>
        <w:t xml:space="preserve"> </w:t>
      </w:r>
      <w:r w:rsidR="007C2D30">
        <w:rPr>
          <w:sz w:val="22"/>
          <w:szCs w:val="22"/>
        </w:rPr>
        <w:t>u</w:t>
      </w:r>
      <w:r w:rsidR="007C2D30" w:rsidRPr="002D3E28">
        <w:rPr>
          <w:sz w:val="22"/>
          <w:szCs w:val="22"/>
        </w:rPr>
        <w:t xml:space="preserve"> </w:t>
      </w:r>
      <w:r w:rsidR="007C2D30">
        <w:rPr>
          <w:sz w:val="22"/>
          <w:szCs w:val="22"/>
        </w:rPr>
        <w:t xml:space="preserve">sudskom </w:t>
      </w:r>
      <w:r w:rsidR="007C2D30" w:rsidRPr="002D3E28">
        <w:rPr>
          <w:sz w:val="22"/>
          <w:szCs w:val="22"/>
        </w:rPr>
        <w:t>registr</w:t>
      </w:r>
      <w:r w:rsidR="007C2D30">
        <w:rPr>
          <w:sz w:val="22"/>
          <w:szCs w:val="22"/>
        </w:rPr>
        <w:t>u</w:t>
      </w:r>
      <w:r w:rsidR="007C2D30" w:rsidRPr="002D3E28">
        <w:rPr>
          <w:sz w:val="22"/>
          <w:szCs w:val="22"/>
        </w:rPr>
        <w:t>.</w:t>
      </w:r>
    </w:p>
    <w:p w:rsidRDefault="007C2D30" w:rsidP="007C2D30" w:rsidR="007C2D30" w:rsidRPr="00BD5CE8">
      <w:pPr>
        <w:ind w:hanging="705" w:left="705"/>
        <w:jc w:val="both"/>
        <w:rPr>
          <w:sz w:val="16"/>
          <w:szCs w:val="16"/>
        </w:rPr>
      </w:pPr>
    </w:p>
    <w:p w:rsidRDefault="007C2D30" w:rsidP="007C2D30" w:rsidR="007C2D30" w:rsidRPr="00BD5CE8">
      <w:pPr>
        <w:jc w:val="both"/>
        <w:rPr>
          <w:sz w:val="16"/>
          <w:szCs w:val="16"/>
        </w:rPr>
      </w:pPr>
    </w:p>
    <w:p w:rsidRDefault="007C2D30" w:rsidP="007C2D30" w:rsidR="007C2D30" w:rsidRPr="002D3E28">
      <w:pPr>
        <w:jc w:val="center"/>
        <w:rPr>
          <w:b/>
          <w:sz w:val="22"/>
          <w:szCs w:val="22"/>
        </w:rPr>
      </w:pPr>
      <w:r w:rsidRPr="002D3E28">
        <w:rPr>
          <w:b/>
          <w:sz w:val="22"/>
          <w:szCs w:val="22"/>
        </w:rPr>
        <w:t>Obrazloženje</w:t>
      </w:r>
    </w:p>
    <w:p w:rsidRDefault="007C2D30" w:rsidP="007C2D30" w:rsidR="007C2D30" w:rsidRPr="002D3E28">
      <w:pPr>
        <w:jc w:val="center"/>
        <w:rPr>
          <w:b/>
          <w:sz w:val="22"/>
          <w:szCs w:val="22"/>
        </w:rPr>
      </w:pPr>
    </w:p>
    <w:p w:rsidRDefault="007C2D30" w:rsidP="007C2D30" w:rsidR="007C2D30" w:rsidRPr="007C2D30">
      <w:pPr>
        <w:jc w:val="both"/>
        <w:rPr>
          <w:sz w:val="22"/>
          <w:szCs w:val="22"/>
        </w:rPr>
      </w:pPr>
      <w:r w:rsidRPr="002D3E28">
        <w:rPr>
          <w:sz w:val="22"/>
          <w:szCs w:val="22"/>
        </w:rPr>
        <w:tab/>
      </w:r>
      <w:r w:rsidRPr="007C2D30">
        <w:rPr>
          <w:sz w:val="22"/>
          <w:szCs w:val="22"/>
        </w:rPr>
        <w:t xml:space="preserve">Rješenjem ovog suda u suda </w:t>
      </w:r>
      <w:proofErr w:type="spellStart"/>
      <w:r w:rsidRPr="007C2D30">
        <w:rPr>
          <w:sz w:val="22"/>
          <w:szCs w:val="22"/>
        </w:rPr>
        <w:t>posl</w:t>
      </w:r>
      <w:proofErr w:type="spellEnd"/>
      <w:r w:rsidRPr="007C2D30">
        <w:rPr>
          <w:sz w:val="22"/>
          <w:szCs w:val="22"/>
        </w:rPr>
        <w:t xml:space="preserve">. br. </w:t>
      </w:r>
      <w:r w:rsidR="000426D0" w:rsidRPr="003568F0">
        <w:rPr>
          <w:sz w:val="22"/>
          <w:szCs w:val="22"/>
        </w:rPr>
        <w:t>St.</w:t>
      </w:r>
      <w:r w:rsidR="00E43342" w:rsidRPr="003568F0">
        <w:rPr>
          <w:sz w:val="22"/>
          <w:szCs w:val="22"/>
        </w:rPr>
        <w:t xml:space="preserve">12/2017-7 od 26. ožujka 2012. godine </w:t>
      </w:r>
      <w:r w:rsidRPr="003568F0">
        <w:rPr>
          <w:sz w:val="22"/>
          <w:szCs w:val="22"/>
        </w:rPr>
        <w:t>otvoren je</w:t>
      </w:r>
      <w:r w:rsidR="00640D3F" w:rsidRPr="003568F0">
        <w:rPr>
          <w:sz w:val="22"/>
          <w:szCs w:val="22"/>
        </w:rPr>
        <w:t xml:space="preserve"> stečajni postupak nad dužnikom</w:t>
      </w:r>
      <w:r w:rsidRPr="003568F0">
        <w:rPr>
          <w:sz w:val="22"/>
          <w:szCs w:val="22"/>
        </w:rPr>
        <w:t xml:space="preserve">. Rješenjem u postupku posl.br. </w:t>
      </w:r>
      <w:r w:rsidR="00390C27" w:rsidRPr="003568F0">
        <w:rPr>
          <w:sz w:val="22"/>
          <w:szCs w:val="22"/>
        </w:rPr>
        <w:t>St.</w:t>
      </w:r>
      <w:r w:rsidR="008B78D4" w:rsidRPr="003568F0">
        <w:rPr>
          <w:sz w:val="22"/>
          <w:szCs w:val="22"/>
        </w:rPr>
        <w:t>17</w:t>
      </w:r>
      <w:r w:rsidR="00390C27" w:rsidRPr="003568F0">
        <w:rPr>
          <w:sz w:val="22"/>
          <w:szCs w:val="22"/>
        </w:rPr>
        <w:t>/201</w:t>
      </w:r>
      <w:r w:rsidR="008B78D4" w:rsidRPr="003568F0">
        <w:rPr>
          <w:sz w:val="22"/>
          <w:szCs w:val="22"/>
        </w:rPr>
        <w:t>2</w:t>
      </w:r>
      <w:r w:rsidR="000426D0" w:rsidRPr="003568F0">
        <w:rPr>
          <w:sz w:val="22"/>
          <w:szCs w:val="22"/>
        </w:rPr>
        <w:t>-</w:t>
      </w:r>
      <w:r w:rsidR="008B78D4" w:rsidRPr="003568F0">
        <w:rPr>
          <w:sz w:val="22"/>
          <w:szCs w:val="22"/>
        </w:rPr>
        <w:t>17</w:t>
      </w:r>
      <w:r w:rsidR="003568F0" w:rsidRPr="003568F0">
        <w:rPr>
          <w:sz w:val="22"/>
          <w:szCs w:val="22"/>
        </w:rPr>
        <w:t>4</w:t>
      </w:r>
      <w:r w:rsidR="008B78D4" w:rsidRPr="003568F0">
        <w:rPr>
          <w:sz w:val="22"/>
          <w:szCs w:val="22"/>
        </w:rPr>
        <w:t xml:space="preserve"> </w:t>
      </w:r>
      <w:r w:rsidR="004F4EAF" w:rsidRPr="003568F0">
        <w:rPr>
          <w:sz w:val="22"/>
          <w:szCs w:val="22"/>
        </w:rPr>
        <w:t xml:space="preserve">od </w:t>
      </w:r>
      <w:r w:rsidR="003568F0" w:rsidRPr="003568F0">
        <w:rPr>
          <w:sz w:val="22"/>
          <w:szCs w:val="22"/>
        </w:rPr>
        <w:t>5</w:t>
      </w:r>
      <w:r w:rsidR="00390C27" w:rsidRPr="003568F0">
        <w:rPr>
          <w:sz w:val="22"/>
          <w:szCs w:val="22"/>
        </w:rPr>
        <w:t xml:space="preserve">. </w:t>
      </w:r>
      <w:r w:rsidR="003568F0" w:rsidRPr="003568F0">
        <w:rPr>
          <w:sz w:val="22"/>
          <w:szCs w:val="22"/>
        </w:rPr>
        <w:t>srpnja</w:t>
      </w:r>
      <w:r w:rsidR="004F4EAF" w:rsidRPr="003568F0">
        <w:rPr>
          <w:sz w:val="22"/>
          <w:szCs w:val="22"/>
        </w:rPr>
        <w:t xml:space="preserve"> </w:t>
      </w:r>
      <w:r w:rsidRPr="003568F0">
        <w:rPr>
          <w:sz w:val="22"/>
          <w:szCs w:val="22"/>
        </w:rPr>
        <w:t>201</w:t>
      </w:r>
      <w:r w:rsidR="000426D0" w:rsidRPr="003568F0">
        <w:rPr>
          <w:sz w:val="22"/>
          <w:szCs w:val="22"/>
        </w:rPr>
        <w:t>8</w:t>
      </w:r>
      <w:r w:rsidRPr="007C2D30">
        <w:rPr>
          <w:sz w:val="22"/>
          <w:szCs w:val="22"/>
        </w:rPr>
        <w:t>. godine potvrđen je stečajni plan. Ovo rješenje je postalo pravomoćno.</w:t>
      </w:r>
    </w:p>
    <w:p w:rsidRDefault="007C2D30" w:rsidP="007C2D30" w:rsidR="007C2D30" w:rsidRPr="0011773D">
      <w:pPr>
        <w:jc w:val="both"/>
        <w:rPr>
          <w:sz w:val="16"/>
          <w:szCs w:val="16"/>
        </w:rPr>
      </w:pPr>
    </w:p>
    <w:p w:rsidRDefault="007C2D30" w:rsidP="007C2D30" w:rsidR="007C2D30">
      <w:pPr>
        <w:ind w:firstLine="709"/>
        <w:jc w:val="both"/>
        <w:rPr>
          <w:sz w:val="22"/>
          <w:szCs w:val="22"/>
        </w:rPr>
      </w:pPr>
      <w:r w:rsidRPr="002D3E28">
        <w:rPr>
          <w:sz w:val="22"/>
          <w:szCs w:val="22"/>
        </w:rPr>
        <w:t xml:space="preserve">U smislu čl. </w:t>
      </w:r>
      <w:r w:rsidR="00B2526C">
        <w:rPr>
          <w:sz w:val="22"/>
          <w:szCs w:val="22"/>
        </w:rPr>
        <w:t>344</w:t>
      </w:r>
      <w:r w:rsidRPr="002D3E28">
        <w:rPr>
          <w:sz w:val="22"/>
          <w:szCs w:val="22"/>
        </w:rPr>
        <w:t xml:space="preserve">. </w:t>
      </w:r>
      <w:r w:rsidRPr="008A0AC2">
        <w:rPr>
          <w:sz w:val="22"/>
          <w:szCs w:val="22"/>
        </w:rPr>
        <w:t>Stečajn</w:t>
      </w:r>
      <w:r>
        <w:rPr>
          <w:sz w:val="22"/>
          <w:szCs w:val="22"/>
        </w:rPr>
        <w:t>og</w:t>
      </w:r>
      <w:r w:rsidRPr="008A0AC2">
        <w:rPr>
          <w:sz w:val="22"/>
          <w:szCs w:val="22"/>
        </w:rPr>
        <w:t xml:space="preserve"> zakon</w:t>
      </w:r>
      <w:r>
        <w:rPr>
          <w:sz w:val="22"/>
          <w:szCs w:val="22"/>
        </w:rPr>
        <w:t>a</w:t>
      </w:r>
      <w:r w:rsidRPr="008A0AC2">
        <w:rPr>
          <w:sz w:val="22"/>
          <w:szCs w:val="22"/>
        </w:rPr>
        <w:t xml:space="preserve"> (NN </w:t>
      </w:r>
      <w:r w:rsidR="00B2526C">
        <w:rPr>
          <w:sz w:val="22"/>
          <w:szCs w:val="22"/>
        </w:rPr>
        <w:t>71</w:t>
      </w:r>
      <w:r w:rsidRPr="008A0AC2">
        <w:rPr>
          <w:sz w:val="22"/>
          <w:szCs w:val="22"/>
        </w:rPr>
        <w:t>/</w:t>
      </w:r>
      <w:r w:rsidR="00B2526C">
        <w:rPr>
          <w:sz w:val="22"/>
          <w:szCs w:val="22"/>
        </w:rPr>
        <w:t>15</w:t>
      </w:r>
      <w:r w:rsidRPr="008A0AC2">
        <w:rPr>
          <w:sz w:val="22"/>
          <w:szCs w:val="22"/>
        </w:rPr>
        <w:t xml:space="preserve">, </w:t>
      </w:r>
      <w:r w:rsidR="000426D0">
        <w:rPr>
          <w:sz w:val="22"/>
          <w:szCs w:val="22"/>
        </w:rPr>
        <w:t xml:space="preserve">104/17, </w:t>
      </w:r>
      <w:r w:rsidRPr="00C61205">
        <w:rPr>
          <w:sz w:val="22"/>
          <w:szCs w:val="22"/>
        </w:rPr>
        <w:t>dalje</w:t>
      </w:r>
      <w:r w:rsidRPr="008A0AC2">
        <w:rPr>
          <w:sz w:val="22"/>
          <w:szCs w:val="22"/>
        </w:rPr>
        <w:t xml:space="preserve"> u tekstu: SZ)</w:t>
      </w:r>
      <w:r w:rsidR="008B78D4">
        <w:rPr>
          <w:sz w:val="22"/>
          <w:szCs w:val="22"/>
        </w:rPr>
        <w:t xml:space="preserve"> </w:t>
      </w:r>
      <w:r w:rsidR="008B78D4" w:rsidRPr="008B78D4">
        <w:rPr>
          <w:sz w:val="22"/>
          <w:szCs w:val="22"/>
        </w:rPr>
        <w:t>koji se prema čl. 441. st. 2. SZ u ovom postupku primjenjuje</w:t>
      </w:r>
      <w:r>
        <w:rPr>
          <w:sz w:val="22"/>
          <w:szCs w:val="22"/>
        </w:rPr>
        <w:t>, čim rješenje o potvrdi stečajnog plana postane pravomoćno, stečajni sudac će donijeti odluku o zaključenju stečajnog postupka, a izreku rješenja s naznakom osnove zaključenja stečajnog postupka objaviti, dok je stečajni upravitelj dužan prije zaključenja stečajnog postupka izmiriti nesporne obveze stečajne mase</w:t>
      </w:r>
      <w:r w:rsidR="0050111B">
        <w:rPr>
          <w:sz w:val="22"/>
          <w:szCs w:val="22"/>
        </w:rPr>
        <w:t>,</w:t>
      </w:r>
      <w:r w:rsidR="0050111B" w:rsidRPr="0050111B">
        <w:rPr>
          <w:sz w:val="22"/>
          <w:szCs w:val="22"/>
        </w:rPr>
        <w:t xml:space="preserve"> a za sporne pružiti odgovarajuće osiguranje</w:t>
      </w:r>
      <w:r>
        <w:rPr>
          <w:sz w:val="22"/>
          <w:szCs w:val="22"/>
        </w:rPr>
        <w:t>.</w:t>
      </w:r>
    </w:p>
    <w:p w:rsidRDefault="00E70161" w:rsidP="00E70161" w:rsidR="00E70161" w:rsidRPr="00E70161">
      <w:pPr>
        <w:jc w:val="both"/>
        <w:rPr>
          <w:sz w:val="16"/>
          <w:szCs w:val="16"/>
          <w:u w:val="single"/>
        </w:rPr>
      </w:pPr>
    </w:p>
    <w:p w:rsidRDefault="00101618" w:rsidP="00E70161" w:rsidR="00E70161">
      <w:pPr>
        <w:autoSpaceDE w:val="false"/>
        <w:autoSpaceDN w:val="false"/>
        <w:adjustRightInd w:val="false"/>
        <w:ind w:firstLine="709"/>
        <w:jc w:val="both"/>
        <w:rPr>
          <w:sz w:val="22"/>
          <w:szCs w:val="22"/>
        </w:rPr>
      </w:pPr>
      <w:r w:rsidRPr="0011773D">
        <w:rPr>
          <w:sz w:val="16"/>
          <w:szCs w:val="16"/>
        </w:rPr>
        <w:t xml:space="preserve"> </w:t>
      </w:r>
      <w:r w:rsidR="00E70161">
        <w:rPr>
          <w:sz w:val="22"/>
          <w:szCs w:val="22"/>
        </w:rPr>
        <w:t xml:space="preserve">Sukladno čl. 346. SZ u rješenju o potvrdi stečajnog plana može se predvidjeti da se njegovo ispunjenje nadzire, pa je sud </w:t>
      </w:r>
      <w:r w:rsidR="00613F8D">
        <w:rPr>
          <w:sz w:val="22"/>
          <w:szCs w:val="22"/>
        </w:rPr>
        <w:t xml:space="preserve">sukladno prihvaćenom stečajnom planu i pravomoćnom rješenju o </w:t>
      </w:r>
      <w:r w:rsidR="00613F8D">
        <w:rPr>
          <w:sz w:val="22"/>
          <w:szCs w:val="22"/>
        </w:rPr>
        <w:lastRenderedPageBreak/>
        <w:t xml:space="preserve">potvrdi stečajnog plana </w:t>
      </w:r>
      <w:r w:rsidR="00E70161">
        <w:rPr>
          <w:sz w:val="22"/>
          <w:szCs w:val="22"/>
        </w:rPr>
        <w:t xml:space="preserve">nadzor povjerio dosadašnjem stečajnom upravitelju </w:t>
      </w:r>
      <w:r w:rsidR="00613F8D">
        <w:rPr>
          <w:sz w:val="22"/>
          <w:szCs w:val="22"/>
        </w:rPr>
        <w:t>Ivanki Sušić</w:t>
      </w:r>
      <w:r w:rsidR="00E70161">
        <w:rPr>
          <w:sz w:val="22"/>
          <w:szCs w:val="22"/>
        </w:rPr>
        <w:t>, koj</w:t>
      </w:r>
      <w:r w:rsidR="00613F8D">
        <w:rPr>
          <w:sz w:val="22"/>
          <w:szCs w:val="22"/>
        </w:rPr>
        <w:t>a</w:t>
      </w:r>
      <w:r w:rsidR="00E70161">
        <w:rPr>
          <w:sz w:val="22"/>
          <w:szCs w:val="22"/>
        </w:rPr>
        <w:t xml:space="preserve"> je nakon zaključenja stečajnog postupka dužn</w:t>
      </w:r>
      <w:r w:rsidR="00613F8D">
        <w:rPr>
          <w:sz w:val="22"/>
          <w:szCs w:val="22"/>
        </w:rPr>
        <w:t>a</w:t>
      </w:r>
      <w:r w:rsidR="00E70161">
        <w:rPr>
          <w:sz w:val="22"/>
          <w:szCs w:val="22"/>
        </w:rPr>
        <w:t xml:space="preserve"> nadzirati ispunjava li dužnik u cijelosti i u rokovima svoje obveze u skladu s prihvaćenim stečajnim planom. U konkretnom slučaju rješenjem o potvrdi stečajnog plana predviđen je nadzor nad ispunjenjem stečajnog pla</w:t>
      </w:r>
      <w:r w:rsidR="009D1355">
        <w:rPr>
          <w:sz w:val="22"/>
          <w:szCs w:val="22"/>
        </w:rPr>
        <w:t>na po stečajnom upravitelju Ivanki Sušić iz Dubrovnika</w:t>
      </w:r>
      <w:r w:rsidR="00E70161">
        <w:rPr>
          <w:sz w:val="22"/>
          <w:szCs w:val="22"/>
        </w:rPr>
        <w:t xml:space="preserve">. Prema čl. 345. </w:t>
      </w:r>
      <w:r w:rsidR="009D1355">
        <w:rPr>
          <w:sz w:val="22"/>
          <w:szCs w:val="22"/>
        </w:rPr>
        <w:t>SZ d</w:t>
      </w:r>
      <w:r w:rsidR="00E70161">
        <w:rPr>
          <w:sz w:val="22"/>
          <w:szCs w:val="22"/>
        </w:rPr>
        <w:t>onošenjem rješenja o zaključenju stečajnog postupka prestaje služba stečajnog upravitelja, osim u dijelu koji se odnosi na nadzor nad ispunjenjem stečajnog plana. Prema čl. 355. SZ troškove nadzora dužan je naknaditi dužnik. Sukladno čl. 353. SZ nadzor nad ispunjenjem stečajnog plana objavit će se zajedno s rješenjem o zaključenju stečajno postupka.</w:t>
      </w:r>
    </w:p>
    <w:p w:rsidRDefault="00E70161" w:rsidP="00E70161" w:rsidR="00E70161" w:rsidRPr="005E28B0">
      <w:pPr>
        <w:autoSpaceDE w:val="false"/>
        <w:autoSpaceDN w:val="false"/>
        <w:adjustRightInd w:val="false"/>
        <w:ind w:firstLine="709"/>
        <w:jc w:val="both"/>
        <w:rPr>
          <w:sz w:val="16"/>
          <w:szCs w:val="16"/>
        </w:rPr>
      </w:pPr>
    </w:p>
    <w:p w:rsidRDefault="00E70161" w:rsidP="00E70161" w:rsidR="00E70161">
      <w:pPr>
        <w:autoSpaceDE w:val="false"/>
        <w:autoSpaceDN w:val="false"/>
        <w:adjustRightInd w:val="false"/>
        <w:ind w:firstLine="709"/>
        <w:jc w:val="both"/>
        <w:rPr>
          <w:sz w:val="22"/>
          <w:szCs w:val="22"/>
        </w:rPr>
      </w:pPr>
      <w:r>
        <w:rPr>
          <w:sz w:val="22"/>
          <w:szCs w:val="22"/>
        </w:rPr>
        <w:t>Prema čl. 353. st. 2. SZ podatak o nadzoru upisat će se u odgovarajuće javne knjige.</w:t>
      </w:r>
    </w:p>
    <w:p w:rsidRDefault="00101618" w:rsidP="007C2D30" w:rsidR="00101618" w:rsidRPr="0011773D">
      <w:pPr>
        <w:ind w:firstLine="720"/>
        <w:jc w:val="both"/>
        <w:rPr>
          <w:sz w:val="16"/>
          <w:szCs w:val="16"/>
        </w:rPr>
      </w:pPr>
    </w:p>
    <w:p w:rsidRDefault="007C2D30" w:rsidP="007C2D30" w:rsidR="007C2D30" w:rsidRPr="002D3E28">
      <w:pPr>
        <w:jc w:val="both"/>
        <w:rPr>
          <w:sz w:val="22"/>
          <w:szCs w:val="22"/>
        </w:rPr>
      </w:pPr>
      <w:r w:rsidRPr="002D3E28">
        <w:rPr>
          <w:sz w:val="22"/>
          <w:szCs w:val="22"/>
        </w:rPr>
        <w:tab/>
        <w:t>Zbog svega navedenog, na temelju spomenutih propisa, odlučeno je kao u izreci.</w:t>
      </w:r>
    </w:p>
    <w:p w:rsidRDefault="007C2D30" w:rsidP="007C2D30" w:rsidR="007C2D30" w:rsidRPr="002D3E28">
      <w:pPr>
        <w:jc w:val="both"/>
        <w:rPr>
          <w:sz w:val="22"/>
          <w:szCs w:val="22"/>
        </w:rPr>
      </w:pPr>
      <w:r w:rsidRPr="002D3E28">
        <w:rPr>
          <w:sz w:val="22"/>
          <w:szCs w:val="22"/>
        </w:rPr>
        <w:tab/>
      </w:r>
    </w:p>
    <w:p w:rsidRDefault="007C2D30" w:rsidP="007C2D30" w:rsidR="007C2D30" w:rsidRPr="002D3E28">
      <w:pPr>
        <w:jc w:val="center"/>
        <w:rPr>
          <w:b/>
          <w:sz w:val="22"/>
          <w:szCs w:val="22"/>
        </w:rPr>
      </w:pPr>
      <w:r w:rsidRPr="002D3E28">
        <w:rPr>
          <w:b/>
          <w:sz w:val="22"/>
          <w:szCs w:val="22"/>
        </w:rPr>
        <w:t xml:space="preserve">U Dubrovniku, </w:t>
      </w:r>
      <w:r w:rsidR="00E8361D">
        <w:rPr>
          <w:b/>
          <w:sz w:val="22"/>
          <w:szCs w:val="22"/>
        </w:rPr>
        <w:t>2. siječnja</w:t>
      </w:r>
      <w:r>
        <w:rPr>
          <w:b/>
          <w:sz w:val="22"/>
          <w:szCs w:val="22"/>
        </w:rPr>
        <w:t xml:space="preserve"> </w:t>
      </w:r>
      <w:r w:rsidRPr="008D73AD">
        <w:rPr>
          <w:b/>
          <w:sz w:val="22"/>
          <w:szCs w:val="22"/>
        </w:rPr>
        <w:t>20</w:t>
      </w:r>
      <w:r>
        <w:rPr>
          <w:b/>
          <w:sz w:val="22"/>
          <w:szCs w:val="22"/>
        </w:rPr>
        <w:t>1</w:t>
      </w:r>
      <w:r w:rsidR="00E8361D">
        <w:rPr>
          <w:b/>
          <w:sz w:val="22"/>
          <w:szCs w:val="22"/>
        </w:rPr>
        <w:t>9</w:t>
      </w:r>
      <w:r w:rsidRPr="008D73AD">
        <w:rPr>
          <w:b/>
          <w:sz w:val="22"/>
          <w:szCs w:val="22"/>
        </w:rPr>
        <w:t>. godine</w:t>
      </w:r>
    </w:p>
    <w:p w:rsidRDefault="007C2D30" w:rsidP="007C2D30" w:rsidR="007C2D30" w:rsidRPr="002D3E28">
      <w:pPr>
        <w:jc w:val="both"/>
        <w:rPr>
          <w:b/>
          <w:sz w:val="22"/>
          <w:szCs w:val="22"/>
        </w:rPr>
      </w:pPr>
    </w:p>
    <w:p w:rsidRDefault="007C2D30" w:rsidP="007C2D30" w:rsidR="007C2D30" w:rsidRPr="002D3E28">
      <w:pPr>
        <w:jc w:val="both"/>
        <w:rPr>
          <w:b/>
          <w:sz w:val="22"/>
          <w:szCs w:val="22"/>
        </w:rPr>
      </w:pPr>
      <w:r w:rsidRPr="002D3E28">
        <w:rPr>
          <w:b/>
          <w:sz w:val="22"/>
          <w:szCs w:val="22"/>
        </w:rPr>
        <w:tab/>
      </w:r>
      <w:r w:rsidRPr="002D3E28">
        <w:rPr>
          <w:b/>
          <w:sz w:val="22"/>
          <w:szCs w:val="22"/>
        </w:rPr>
        <w:tab/>
      </w:r>
      <w:r w:rsidRPr="002D3E28">
        <w:rPr>
          <w:b/>
          <w:sz w:val="22"/>
          <w:szCs w:val="22"/>
        </w:rPr>
        <w:tab/>
      </w:r>
      <w:r w:rsidRPr="002D3E28">
        <w:rPr>
          <w:b/>
          <w:sz w:val="22"/>
          <w:szCs w:val="22"/>
        </w:rPr>
        <w:tab/>
      </w:r>
      <w:r w:rsidRPr="002D3E28">
        <w:rPr>
          <w:b/>
          <w:sz w:val="22"/>
          <w:szCs w:val="22"/>
        </w:rPr>
        <w:tab/>
      </w:r>
      <w:r w:rsidRPr="002D3E28">
        <w:rPr>
          <w:b/>
          <w:sz w:val="22"/>
          <w:szCs w:val="22"/>
        </w:rPr>
        <w:tab/>
      </w:r>
      <w:r w:rsidRPr="002D3E28">
        <w:rPr>
          <w:b/>
          <w:sz w:val="22"/>
          <w:szCs w:val="22"/>
        </w:rPr>
        <w:tab/>
      </w:r>
      <w:r w:rsidRPr="002D3E28">
        <w:rPr>
          <w:b/>
          <w:sz w:val="22"/>
          <w:szCs w:val="22"/>
        </w:rPr>
        <w:tab/>
      </w:r>
      <w:r w:rsidRPr="002D3E28">
        <w:rPr>
          <w:b/>
          <w:sz w:val="22"/>
          <w:szCs w:val="22"/>
        </w:rPr>
        <w:tab/>
        <w:t xml:space="preserve">Stečajni sudac: </w:t>
      </w:r>
    </w:p>
    <w:p w:rsidRDefault="007C2D30" w:rsidP="007C2D30" w:rsidR="007C2D30" w:rsidRPr="0011773D">
      <w:pPr>
        <w:jc w:val="both"/>
        <w:rPr>
          <w:b/>
          <w:sz w:val="16"/>
          <w:szCs w:val="16"/>
        </w:rPr>
      </w:pPr>
    </w:p>
    <w:p w:rsidRDefault="00ED5FB2" w:rsidP="007C2D30" w:rsidR="007C2D30" w:rsidRPr="002D3E28">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Srđan </w:t>
      </w:r>
      <w:r w:rsidR="00E30EAF">
        <w:rPr>
          <w:b/>
          <w:sz w:val="22"/>
          <w:szCs w:val="22"/>
        </w:rPr>
        <w:t>Gavranić</w:t>
      </w:r>
    </w:p>
    <w:p w:rsidRDefault="007C2D30" w:rsidP="007C2D30" w:rsidR="007C2D30" w:rsidRPr="002D3E28">
      <w:pPr>
        <w:jc w:val="both"/>
        <w:rPr>
          <w:b/>
          <w:sz w:val="22"/>
          <w:szCs w:val="22"/>
        </w:rPr>
      </w:pPr>
    </w:p>
    <w:p w:rsidRDefault="00E70161" w:rsidP="007C2D30" w:rsidR="00E70161">
      <w:pPr>
        <w:jc w:val="both"/>
        <w:rPr>
          <w:b/>
          <w:sz w:val="22"/>
          <w:szCs w:val="22"/>
        </w:rPr>
      </w:pPr>
    </w:p>
    <w:p w:rsidRDefault="00E70161" w:rsidP="007C2D30" w:rsidR="00E70161">
      <w:pPr>
        <w:jc w:val="both"/>
        <w:rPr>
          <w:b/>
          <w:sz w:val="22"/>
          <w:szCs w:val="22"/>
        </w:rPr>
      </w:pPr>
    </w:p>
    <w:p w:rsidRDefault="000B1515" w:rsidP="007C2D30" w:rsidR="000B1515">
      <w:pPr>
        <w:jc w:val="both"/>
        <w:rPr>
          <w:b/>
          <w:sz w:val="22"/>
          <w:szCs w:val="22"/>
        </w:rPr>
      </w:pPr>
    </w:p>
    <w:p w:rsidRDefault="000B1515" w:rsidP="007C2D30" w:rsidR="000B1515">
      <w:pPr>
        <w:jc w:val="both"/>
        <w:rPr>
          <w:b/>
          <w:sz w:val="22"/>
          <w:szCs w:val="22"/>
        </w:rPr>
      </w:pPr>
    </w:p>
    <w:p w:rsidRDefault="007C2D30" w:rsidP="007C2D30" w:rsidR="007C2D30" w:rsidRPr="002D3E28">
      <w:pPr>
        <w:jc w:val="both"/>
        <w:rPr>
          <w:b/>
          <w:sz w:val="22"/>
          <w:szCs w:val="22"/>
        </w:rPr>
      </w:pPr>
      <w:r w:rsidRPr="002D3E28">
        <w:rPr>
          <w:b/>
          <w:sz w:val="22"/>
          <w:szCs w:val="22"/>
        </w:rPr>
        <w:t>POUKA O PRAVNOM LIJEKU</w:t>
      </w:r>
    </w:p>
    <w:p w:rsidRDefault="0050111B" w:rsidP="0050111B" w:rsidR="0050111B" w:rsidRPr="0050111B">
      <w:pPr>
        <w:jc w:val="both"/>
        <w:rPr>
          <w:sz w:val="22"/>
          <w:szCs w:val="22"/>
        </w:rPr>
      </w:pPr>
      <w:r w:rsidRPr="0050111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w:t>
      </w:r>
      <w:r w:rsidR="00682B28">
        <w:rPr>
          <w:sz w:val="22"/>
          <w:szCs w:val="22"/>
        </w:rPr>
        <w:t>9</w:t>
      </w:r>
      <w:r w:rsidRPr="0050111B">
        <w:rPr>
          <w:sz w:val="22"/>
          <w:szCs w:val="22"/>
        </w:rPr>
        <w:t xml:space="preserve">. st. </w:t>
      </w:r>
      <w:r w:rsidR="00682B28">
        <w:rPr>
          <w:sz w:val="22"/>
          <w:szCs w:val="22"/>
        </w:rPr>
        <w:t>3</w:t>
      </w:r>
      <w:r w:rsidRPr="0050111B">
        <w:rPr>
          <w:sz w:val="22"/>
          <w:szCs w:val="22"/>
        </w:rPr>
        <w:t xml:space="preserve">. </w:t>
      </w:r>
      <w:r w:rsidR="00682B28">
        <w:rPr>
          <w:sz w:val="22"/>
          <w:szCs w:val="22"/>
        </w:rPr>
        <w:t>S</w:t>
      </w:r>
      <w:r w:rsidRPr="0050111B">
        <w:rPr>
          <w:sz w:val="22"/>
          <w:szCs w:val="22"/>
        </w:rPr>
        <w:t>Z).</w:t>
      </w:r>
    </w:p>
    <w:p w:rsidRDefault="007C2D30" w:rsidP="007C2D30" w:rsidR="007C2D30" w:rsidRPr="002D3E28">
      <w:pPr>
        <w:jc w:val="both"/>
        <w:rPr>
          <w:sz w:val="22"/>
          <w:szCs w:val="22"/>
        </w:rPr>
      </w:pPr>
    </w:p>
    <w:p w:rsidRDefault="007C2D30" w:rsidP="007C2D30" w:rsidR="007C2D30">
      <w:pPr>
        <w:jc w:val="both"/>
        <w:rPr>
          <w:b/>
          <w:sz w:val="22"/>
          <w:szCs w:val="22"/>
        </w:rPr>
      </w:pPr>
      <w:r w:rsidRPr="0062250F">
        <w:rPr>
          <w:b/>
          <w:sz w:val="22"/>
          <w:szCs w:val="22"/>
        </w:rPr>
        <w:t xml:space="preserve">DN-a </w:t>
      </w:r>
      <w:r w:rsidRPr="0062250F">
        <w:rPr>
          <w:sz w:val="22"/>
          <w:szCs w:val="22"/>
        </w:rPr>
        <w:t>(</w:t>
      </w:r>
      <w:r w:rsidR="00E8361D">
        <w:rPr>
          <w:sz w:val="22"/>
          <w:szCs w:val="22"/>
        </w:rPr>
        <w:t>02.01</w:t>
      </w:r>
      <w:r w:rsidR="0011773D">
        <w:rPr>
          <w:sz w:val="22"/>
          <w:szCs w:val="22"/>
        </w:rPr>
        <w:t>.</w:t>
      </w:r>
      <w:r w:rsidRPr="0062250F">
        <w:rPr>
          <w:sz w:val="22"/>
          <w:szCs w:val="22"/>
        </w:rPr>
        <w:t>201</w:t>
      </w:r>
      <w:r w:rsidR="00E8361D">
        <w:rPr>
          <w:sz w:val="22"/>
          <w:szCs w:val="22"/>
        </w:rPr>
        <w:t>9</w:t>
      </w:r>
      <w:r w:rsidRPr="0062250F">
        <w:rPr>
          <w:sz w:val="22"/>
          <w:szCs w:val="22"/>
        </w:rPr>
        <w:t>.g.):</w:t>
      </w:r>
      <w:r w:rsidRPr="0062250F">
        <w:rPr>
          <w:b/>
          <w:sz w:val="22"/>
          <w:szCs w:val="22"/>
        </w:rPr>
        <w:t xml:space="preserve"> </w:t>
      </w:r>
    </w:p>
    <w:p w:rsidRDefault="001C3821" w:rsidP="001C3821" w:rsidR="009D1355">
      <w:pPr>
        <w:numPr>
          <w:ilvl w:val="0"/>
          <w:numId w:val="1"/>
        </w:numPr>
        <w:tabs>
          <w:tab w:pos="720" w:val="clear"/>
          <w:tab w:pos="0" w:val="num"/>
          <w:tab w:pos="142" w:val="left"/>
        </w:tabs>
        <w:ind w:firstLine="0" w:left="0"/>
        <w:jc w:val="both"/>
        <w:rPr>
          <w:sz w:val="22"/>
          <w:szCs w:val="22"/>
        </w:rPr>
      </w:pPr>
      <w:r w:rsidRPr="004767D3">
        <w:rPr>
          <w:sz w:val="22"/>
          <w:szCs w:val="22"/>
        </w:rPr>
        <w:t xml:space="preserve">predlagatelju </w:t>
      </w:r>
      <w:r w:rsidR="009D1355">
        <w:rPr>
          <w:sz w:val="22"/>
          <w:szCs w:val="22"/>
        </w:rPr>
        <w:t xml:space="preserve">po ŽDO Dubrovnik, Građansko-upravni odjel, </w:t>
      </w:r>
    </w:p>
    <w:p w:rsidRDefault="001C3821" w:rsidP="001C3821" w:rsidR="001C3821">
      <w:pPr>
        <w:numPr>
          <w:ilvl w:val="0"/>
          <w:numId w:val="1"/>
        </w:numPr>
        <w:tabs>
          <w:tab w:pos="720" w:val="clear"/>
          <w:tab w:pos="0" w:val="num"/>
          <w:tab w:pos="142" w:val="left"/>
        </w:tabs>
        <w:ind w:firstLine="0" w:left="0"/>
        <w:jc w:val="both"/>
        <w:rPr>
          <w:sz w:val="22"/>
          <w:szCs w:val="22"/>
        </w:rPr>
      </w:pPr>
      <w:r w:rsidRPr="007B0CBA">
        <w:rPr>
          <w:sz w:val="22"/>
          <w:szCs w:val="22"/>
        </w:rPr>
        <w:t xml:space="preserve">dužniku, </w:t>
      </w:r>
    </w:p>
    <w:p w:rsidRDefault="001C3821" w:rsidP="00D559DB" w:rsidR="00D559DB">
      <w:pPr>
        <w:numPr>
          <w:ilvl w:val="0"/>
          <w:numId w:val="1"/>
        </w:numPr>
        <w:tabs>
          <w:tab w:pos="720" w:val="clear"/>
          <w:tab w:pos="0" w:val="num"/>
          <w:tab w:pos="142" w:val="left"/>
        </w:tabs>
        <w:ind w:firstLine="0" w:left="0"/>
        <w:jc w:val="both"/>
        <w:rPr>
          <w:sz w:val="22"/>
          <w:szCs w:val="22"/>
        </w:rPr>
      </w:pPr>
      <w:r w:rsidRPr="007B0CBA">
        <w:rPr>
          <w:sz w:val="22"/>
          <w:szCs w:val="22"/>
        </w:rPr>
        <w:t>stečajnom upravitelju,</w:t>
      </w:r>
      <w:r w:rsidR="00D559DB" w:rsidRPr="00D559DB">
        <w:rPr>
          <w:sz w:val="22"/>
          <w:szCs w:val="22"/>
        </w:rPr>
        <w:t xml:space="preserve"> </w:t>
      </w:r>
    </w:p>
    <w:p w:rsidRDefault="00D559DB" w:rsidP="00D559DB" w:rsidR="00D559DB" w:rsidRPr="004767D3">
      <w:pPr>
        <w:numPr>
          <w:ilvl w:val="0"/>
          <w:numId w:val="1"/>
        </w:numPr>
        <w:tabs>
          <w:tab w:pos="720" w:val="clear"/>
          <w:tab w:pos="0" w:val="num"/>
          <w:tab w:pos="142" w:val="left"/>
        </w:tabs>
        <w:ind w:firstLine="0" w:left="0"/>
        <w:jc w:val="both"/>
        <w:rPr>
          <w:sz w:val="22"/>
          <w:szCs w:val="22"/>
        </w:rPr>
      </w:pPr>
      <w:r w:rsidRPr="004767D3">
        <w:rPr>
          <w:sz w:val="22"/>
          <w:szCs w:val="22"/>
        </w:rPr>
        <w:t>FINA, elektroničkom poštom i putem e-oglasna ploč</w:t>
      </w:r>
      <w:r>
        <w:rPr>
          <w:sz w:val="22"/>
          <w:szCs w:val="22"/>
        </w:rPr>
        <w:t>e</w:t>
      </w:r>
      <w:r w:rsidRPr="004767D3">
        <w:rPr>
          <w:sz w:val="22"/>
          <w:szCs w:val="22"/>
        </w:rPr>
        <w:t>,</w:t>
      </w:r>
    </w:p>
    <w:p w:rsidRDefault="006D7C9A" w:rsidP="001C3821" w:rsidR="001C3821">
      <w:pPr>
        <w:numPr>
          <w:ilvl w:val="0"/>
          <w:numId w:val="1"/>
        </w:numPr>
        <w:tabs>
          <w:tab w:pos="720" w:val="clear"/>
          <w:tab w:pos="0" w:val="num"/>
          <w:tab w:pos="142" w:val="left"/>
        </w:tabs>
        <w:ind w:firstLine="0" w:left="0"/>
        <w:jc w:val="both"/>
        <w:rPr>
          <w:sz w:val="22"/>
          <w:szCs w:val="22"/>
        </w:rPr>
      </w:pPr>
      <w:r>
        <w:rPr>
          <w:sz w:val="22"/>
          <w:szCs w:val="22"/>
        </w:rPr>
        <w:t xml:space="preserve">OTP banka Hrvatska kao pravni slijednik </w:t>
      </w:r>
      <w:r w:rsidR="00D559DB">
        <w:rPr>
          <w:sz w:val="22"/>
          <w:szCs w:val="22"/>
        </w:rPr>
        <w:t>Societe Generale Splitska banka d.d., putem e oglasne ploče,</w:t>
      </w:r>
    </w:p>
    <w:p w:rsidRDefault="001C3821" w:rsidP="001C3821" w:rsidR="001C3821" w:rsidRPr="000F45B9">
      <w:pPr>
        <w:numPr>
          <w:ilvl w:val="0"/>
          <w:numId w:val="1"/>
        </w:numPr>
        <w:tabs>
          <w:tab w:pos="720" w:val="clear"/>
          <w:tab w:pos="0" w:val="num"/>
          <w:tab w:pos="142" w:val="left"/>
        </w:tabs>
        <w:ind w:firstLine="0" w:left="0"/>
        <w:jc w:val="both"/>
        <w:rPr>
          <w:sz w:val="22"/>
          <w:szCs w:val="22"/>
        </w:rPr>
      </w:pPr>
      <w:r w:rsidRPr="000F45B9">
        <w:rPr>
          <w:sz w:val="22"/>
          <w:szCs w:val="22"/>
        </w:rPr>
        <w:t>Porezna uprava</w:t>
      </w:r>
      <w:r w:rsidR="00475765">
        <w:rPr>
          <w:sz w:val="22"/>
          <w:szCs w:val="22"/>
        </w:rPr>
        <w:t xml:space="preserve"> </w:t>
      </w:r>
      <w:r w:rsidR="00D559DB">
        <w:rPr>
          <w:sz w:val="22"/>
          <w:szCs w:val="22"/>
        </w:rPr>
        <w:t>Metković</w:t>
      </w:r>
      <w:r w:rsidRPr="000F45B9">
        <w:rPr>
          <w:sz w:val="22"/>
          <w:szCs w:val="22"/>
        </w:rPr>
        <w:t>,</w:t>
      </w:r>
    </w:p>
    <w:p w:rsidRDefault="00475765" w:rsidP="00475765" w:rsidR="00475765" w:rsidRPr="00475765">
      <w:pPr>
        <w:numPr>
          <w:ilvl w:val="0"/>
          <w:numId w:val="1"/>
        </w:numPr>
        <w:tabs>
          <w:tab w:pos="720" w:val="clear"/>
          <w:tab w:pos="0" w:val="num"/>
          <w:tab w:pos="142" w:val="left"/>
        </w:tabs>
        <w:ind w:firstLine="0" w:left="0"/>
        <w:jc w:val="both"/>
        <w:rPr>
          <w:sz w:val="22"/>
          <w:szCs w:val="22"/>
        </w:rPr>
      </w:pPr>
      <w:r w:rsidRPr="00475765">
        <w:rPr>
          <w:sz w:val="22"/>
          <w:szCs w:val="22"/>
        </w:rPr>
        <w:t xml:space="preserve">Općinskom sudu u </w:t>
      </w:r>
      <w:r w:rsidR="006D7C9A">
        <w:rPr>
          <w:sz w:val="22"/>
          <w:szCs w:val="22"/>
        </w:rPr>
        <w:t>Metkoviću</w:t>
      </w:r>
      <w:r w:rsidR="00D559DB">
        <w:rPr>
          <w:sz w:val="22"/>
          <w:szCs w:val="22"/>
        </w:rPr>
        <w:t>,</w:t>
      </w:r>
      <w:r w:rsidRPr="00475765">
        <w:rPr>
          <w:sz w:val="22"/>
          <w:szCs w:val="22"/>
        </w:rPr>
        <w:t xml:space="preserve"> ZK odjel</w:t>
      </w:r>
      <w:r>
        <w:rPr>
          <w:sz w:val="22"/>
          <w:szCs w:val="22"/>
        </w:rPr>
        <w:t>,</w:t>
      </w:r>
    </w:p>
    <w:p w:rsidRDefault="001C3821" w:rsidP="001C3821" w:rsidR="001C3821" w:rsidRPr="000F45B9">
      <w:pPr>
        <w:numPr>
          <w:ilvl w:val="0"/>
          <w:numId w:val="1"/>
        </w:numPr>
        <w:tabs>
          <w:tab w:pos="720" w:val="clear"/>
          <w:tab w:pos="0" w:val="num"/>
          <w:tab w:pos="142" w:val="left"/>
        </w:tabs>
        <w:ind w:firstLine="0" w:left="0"/>
        <w:jc w:val="both"/>
        <w:rPr>
          <w:sz w:val="22"/>
          <w:szCs w:val="22"/>
        </w:rPr>
      </w:pPr>
      <w:r w:rsidRPr="002C054C">
        <w:rPr>
          <w:sz w:val="22"/>
          <w:szCs w:val="22"/>
        </w:rPr>
        <w:t>mrežna stranica e-Oglasna ploča sudo</w:t>
      </w:r>
      <w:r>
        <w:rPr>
          <w:sz w:val="22"/>
          <w:szCs w:val="22"/>
        </w:rPr>
        <w:t>v</w:t>
      </w:r>
      <w:r w:rsidRPr="002C054C">
        <w:rPr>
          <w:sz w:val="22"/>
          <w:szCs w:val="22"/>
        </w:rPr>
        <w:t>a,</w:t>
      </w:r>
    </w:p>
    <w:p w:rsidRDefault="007D725F" w:rsidP="001C3821" w:rsidR="001C3821" w:rsidRPr="005A2C5C">
      <w:pPr>
        <w:numPr>
          <w:ilvl w:val="0"/>
          <w:numId w:val="1"/>
        </w:numPr>
        <w:tabs>
          <w:tab w:pos="720" w:val="clear"/>
          <w:tab w:pos="0" w:val="num"/>
          <w:tab w:pos="142" w:val="left"/>
        </w:tabs>
        <w:ind w:firstLine="0" w:left="0"/>
        <w:jc w:val="both"/>
        <w:rPr>
          <w:sz w:val="22"/>
          <w:szCs w:val="22"/>
        </w:rPr>
      </w:pPr>
      <w:r>
        <w:rPr>
          <w:sz w:val="22"/>
          <w:szCs w:val="22"/>
        </w:rPr>
        <w:t xml:space="preserve">registru ovog suda, </w:t>
      </w:r>
      <w:r w:rsidR="00E70161">
        <w:rPr>
          <w:sz w:val="22"/>
          <w:szCs w:val="22"/>
        </w:rPr>
        <w:t xml:space="preserve">prije i </w:t>
      </w:r>
      <w:r>
        <w:rPr>
          <w:sz w:val="22"/>
          <w:szCs w:val="22"/>
        </w:rPr>
        <w:t>nakon pravomoćnosti.</w:t>
      </w:r>
    </w:p>
    <w:p w:rsidRDefault="001C6B5E" w:rsidP="007C2D30" w:rsidR="001C6B5E">
      <w:pPr>
        <w:pStyle w:val="Tijeloteksta"/>
        <w:rPr>
          <w:sz w:val="22"/>
          <w:szCs w:val="22"/>
        </w:rPr>
      </w:pPr>
    </w:p>
    <w:p w:rsidRDefault="007C2D30" w:rsidP="001C6B5E" w:rsidR="007C2D30">
      <w:pPr>
        <w:pStyle w:val="Tijeloteksta"/>
        <w:ind w:firstLine="708"/>
        <w:rPr>
          <w:sz w:val="22"/>
          <w:szCs w:val="22"/>
        </w:rPr>
      </w:pPr>
    </w:p>
    <w:sectPr w:rsidSect="00101618" w:rsidR="007C2D30">
      <w:headerReference w:type="even" r:id="rId11"/>
      <w:headerReference w:type="default" r:id="rId12"/>
      <w:pgSz w:h="16838" w:w="11906"/>
      <w:pgMar w:gutter="0" w:footer="720" w:header="720" w:left="1797" w:bottom="1302" w:right="110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788A" w:rsidR="0097788A">
      <w:r>
        <w:separator/>
      </w:r>
    </w:p>
  </w:endnote>
  <w:endnote w:id="0" w:type="continuationSeparator">
    <w:p w:rsidRDefault="0097788A" w:rsidR="009778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788A" w:rsidR="0097788A">
      <w:r>
        <w:separator/>
      </w:r>
    </w:p>
  </w:footnote>
  <w:footnote w:id="0" w:type="continuationSeparator">
    <w:p w:rsidRDefault="0097788A" w:rsidR="009778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1618" w:rsidP="00E91F84" w:rsidR="001016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1618" w:rsidR="001016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5FB2" w:rsidP="00ED5FB2" w:rsidR="00ED5FB2" w:rsidRPr="00DB133F">
    <w:pPr>
      <w:jc w:val="right"/>
      <w:rPr>
        <w:b/>
        <w:sz w:val="22"/>
        <w:szCs w:val="22"/>
      </w:rPr>
    </w:pPr>
    <w:proofErr w:type="spellStart"/>
    <w:r w:rsidRPr="00DB133F">
      <w:rPr>
        <w:b/>
        <w:sz w:val="22"/>
        <w:szCs w:val="22"/>
      </w:rPr>
      <w:t>Posl</w:t>
    </w:r>
    <w:proofErr w:type="spellEnd"/>
    <w:r w:rsidRPr="00DB133F">
      <w:rPr>
        <w:b/>
        <w:sz w:val="22"/>
        <w:szCs w:val="22"/>
      </w:rPr>
      <w:t>. br. 6-St.</w:t>
    </w:r>
    <w:r w:rsidR="008B78D4">
      <w:rPr>
        <w:b/>
        <w:sz w:val="22"/>
        <w:szCs w:val="22"/>
      </w:rPr>
      <w:t xml:space="preserve"> 17</w:t>
    </w:r>
    <w:r w:rsidR="00D11104" w:rsidRPr="00D11104">
      <w:rPr>
        <w:b/>
        <w:sz w:val="22"/>
        <w:szCs w:val="22"/>
      </w:rPr>
      <w:t>/201</w:t>
    </w:r>
    <w:r w:rsidR="000026CA">
      <w:rPr>
        <w:b/>
        <w:sz w:val="22"/>
        <w:szCs w:val="22"/>
      </w:rPr>
      <w:t>9</w:t>
    </w:r>
    <w:r w:rsidRPr="00DB133F">
      <w:rPr>
        <w:b/>
        <w:sz w:val="22"/>
        <w:szCs w:val="22"/>
      </w:rPr>
      <w:t>-</w:t>
    </w:r>
    <w:r w:rsidR="000026CA">
      <w:rPr>
        <w:b/>
        <w:sz w:val="22"/>
        <w:szCs w:val="22"/>
      </w:rPr>
      <w:t>177</w:t>
    </w:r>
  </w:p>
  <w:p w:rsidRDefault="00101618" w:rsidP="00643DFF" w:rsidR="00101618">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B9C1336"/>
    <w:multiLevelType w:val="hybridMultilevel"/>
    <w:tmpl w:val="44CCA8A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F36305C"/>
    <w:multiLevelType w:val="hybridMultilevel"/>
    <w:tmpl w:val="B4B661B0"/>
    <w:lvl w:tplc="A3DA8E4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379E734D"/>
    <w:multiLevelType w:val="hybridMultilevel"/>
    <w:tmpl w:val="666A5B7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6CD4843"/>
    <w:multiLevelType w:val="hybridMultilevel"/>
    <w:tmpl w:val="BC1C0020"/>
    <w:lvl w:tplc="3410D89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D2236B7"/>
    <w:multiLevelType w:val="hybridMultilevel"/>
    <w:tmpl w:val="1EEA6A1C"/>
    <w:lvl w:tplc="041A000F" w:ilvl="0">
      <w:start w:val="1"/>
      <w:numFmt w:val="decimal"/>
      <w:lvlText w:val="%1."/>
      <w:lvlJc w:val="left"/>
      <w:pPr>
        <w:tabs>
          <w:tab w:pos="2520" w:val="num"/>
        </w:tabs>
        <w:ind w:hanging="360" w:left="2520"/>
      </w:pPr>
      <w:rPr>
        <w:rFonts w:hint="default"/>
      </w:rPr>
    </w:lvl>
    <w:lvl w:tplc="041A0019" w:ilvl="1">
      <w:start w:val="1"/>
      <w:numFmt w:val="lowerLetter"/>
      <w:lvlText w:val="%2."/>
      <w:lvlJc w:val="left"/>
      <w:pPr>
        <w:tabs>
          <w:tab w:pos="3240" w:val="num"/>
        </w:tabs>
        <w:ind w:hanging="360" w:left="3240"/>
      </w:pPr>
    </w:lvl>
    <w:lvl w:tentative="true" w:tplc="041A001B" w:ilvl="2">
      <w:start w:val="1"/>
      <w:numFmt w:val="lowerRoman"/>
      <w:lvlText w:val="%3."/>
      <w:lvlJc w:val="right"/>
      <w:pPr>
        <w:tabs>
          <w:tab w:pos="3960" w:val="num"/>
        </w:tabs>
        <w:ind w:hanging="180" w:left="3960"/>
      </w:pPr>
    </w:lvl>
    <w:lvl w:tentative="true" w:tplc="041A000F" w:ilvl="3">
      <w:start w:val="1"/>
      <w:numFmt w:val="decimal"/>
      <w:lvlText w:val="%4."/>
      <w:lvlJc w:val="left"/>
      <w:pPr>
        <w:tabs>
          <w:tab w:pos="4680" w:val="num"/>
        </w:tabs>
        <w:ind w:hanging="360" w:left="4680"/>
      </w:pPr>
    </w:lvl>
    <w:lvl w:tentative="true" w:tplc="041A0019" w:ilvl="4">
      <w:start w:val="1"/>
      <w:numFmt w:val="lowerLetter"/>
      <w:lvlText w:val="%5."/>
      <w:lvlJc w:val="left"/>
      <w:pPr>
        <w:tabs>
          <w:tab w:pos="5400" w:val="num"/>
        </w:tabs>
        <w:ind w:hanging="360" w:left="5400"/>
      </w:pPr>
    </w:lvl>
    <w:lvl w:tentative="true" w:tplc="041A001B" w:ilvl="5">
      <w:start w:val="1"/>
      <w:numFmt w:val="lowerRoman"/>
      <w:lvlText w:val="%6."/>
      <w:lvlJc w:val="right"/>
      <w:pPr>
        <w:tabs>
          <w:tab w:pos="6120" w:val="num"/>
        </w:tabs>
        <w:ind w:hanging="180" w:left="6120"/>
      </w:pPr>
    </w:lvl>
    <w:lvl w:tentative="true" w:tplc="041A000F" w:ilvl="6">
      <w:start w:val="1"/>
      <w:numFmt w:val="decimal"/>
      <w:lvlText w:val="%7."/>
      <w:lvlJc w:val="left"/>
      <w:pPr>
        <w:tabs>
          <w:tab w:pos="6840" w:val="num"/>
        </w:tabs>
        <w:ind w:hanging="360" w:left="6840"/>
      </w:pPr>
    </w:lvl>
    <w:lvl w:tentative="true" w:tplc="041A0019" w:ilvl="7">
      <w:start w:val="1"/>
      <w:numFmt w:val="lowerLetter"/>
      <w:lvlText w:val="%8."/>
      <w:lvlJc w:val="left"/>
      <w:pPr>
        <w:tabs>
          <w:tab w:pos="7560" w:val="num"/>
        </w:tabs>
        <w:ind w:hanging="360" w:left="7560"/>
      </w:pPr>
    </w:lvl>
    <w:lvl w:tentative="true" w:tplc="041A001B" w:ilvl="8">
      <w:start w:val="1"/>
      <w:numFmt w:val="lowerRoman"/>
      <w:lvlText w:val="%9."/>
      <w:lvlJc w:val="right"/>
      <w:pPr>
        <w:tabs>
          <w:tab w:pos="8280" w:val="num"/>
        </w:tabs>
        <w:ind w:hanging="180" w:left="8280"/>
      </w:pPr>
    </w:lvl>
  </w:abstractNum>
  <w:abstractNum w:abstractNumId="8">
    <w:nsid w:val="5EB764D1"/>
    <w:multiLevelType w:val="hybridMultilevel"/>
    <w:tmpl w:val="35C428F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F3670B9"/>
    <w:multiLevelType w:val="hybridMultilevel"/>
    <w:tmpl w:val="85A8154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06E35F8"/>
    <w:multiLevelType w:val="hybridMultilevel"/>
    <w:tmpl w:val="2FF2A8DC"/>
    <w:lvl w:tplc="041A000F" w:ilvl="0">
      <w:start w:val="6"/>
      <w:numFmt w:val="decimal"/>
      <w:lvlText w:val="%1."/>
      <w:lvlJc w:val="left"/>
      <w:pPr>
        <w:tabs>
          <w:tab w:pos="3240" w:val="num"/>
        </w:tabs>
        <w:ind w:hanging="360" w:left="3240"/>
      </w:pPr>
      <w:rPr>
        <w:rFonts w:hint="default"/>
      </w:rPr>
    </w:lvl>
    <w:lvl w:tplc="A1D4EA72" w:ilvl="1">
      <w:start w:val="1"/>
      <w:numFmt w:val="decimal"/>
      <w:lvlText w:val="%2"/>
      <w:lvlJc w:val="left"/>
      <w:pPr>
        <w:tabs>
          <w:tab w:pos="3960" w:val="num"/>
        </w:tabs>
        <w:ind w:hanging="360" w:left="3960"/>
      </w:pPr>
      <w:rPr>
        <w:rFonts w:hint="default"/>
      </w:rPr>
    </w:lvl>
    <w:lvl w:tentative="true" w:tplc="041A001B" w:ilvl="2">
      <w:start w:val="1"/>
      <w:numFmt w:val="lowerRoman"/>
      <w:lvlText w:val="%3."/>
      <w:lvlJc w:val="right"/>
      <w:pPr>
        <w:tabs>
          <w:tab w:pos="4680" w:val="num"/>
        </w:tabs>
        <w:ind w:hanging="180" w:left="4680"/>
      </w:pPr>
    </w:lvl>
    <w:lvl w:tentative="true" w:tplc="041A000F" w:ilvl="3">
      <w:start w:val="1"/>
      <w:numFmt w:val="decimal"/>
      <w:lvlText w:val="%4."/>
      <w:lvlJc w:val="left"/>
      <w:pPr>
        <w:tabs>
          <w:tab w:pos="5400" w:val="num"/>
        </w:tabs>
        <w:ind w:hanging="360" w:left="5400"/>
      </w:pPr>
    </w:lvl>
    <w:lvl w:tentative="true" w:tplc="041A0019" w:ilvl="4">
      <w:start w:val="1"/>
      <w:numFmt w:val="lowerLetter"/>
      <w:lvlText w:val="%5."/>
      <w:lvlJc w:val="left"/>
      <w:pPr>
        <w:tabs>
          <w:tab w:pos="6120" w:val="num"/>
        </w:tabs>
        <w:ind w:hanging="360" w:left="6120"/>
      </w:pPr>
    </w:lvl>
    <w:lvl w:tentative="true" w:tplc="041A001B" w:ilvl="5">
      <w:start w:val="1"/>
      <w:numFmt w:val="lowerRoman"/>
      <w:lvlText w:val="%6."/>
      <w:lvlJc w:val="right"/>
      <w:pPr>
        <w:tabs>
          <w:tab w:pos="6840" w:val="num"/>
        </w:tabs>
        <w:ind w:hanging="180" w:left="6840"/>
      </w:pPr>
    </w:lvl>
    <w:lvl w:tentative="true" w:tplc="041A000F" w:ilvl="6">
      <w:start w:val="1"/>
      <w:numFmt w:val="decimal"/>
      <w:lvlText w:val="%7."/>
      <w:lvlJc w:val="left"/>
      <w:pPr>
        <w:tabs>
          <w:tab w:pos="7560" w:val="num"/>
        </w:tabs>
        <w:ind w:hanging="360" w:left="7560"/>
      </w:pPr>
    </w:lvl>
    <w:lvl w:tentative="true" w:tplc="041A0019" w:ilvl="7">
      <w:start w:val="1"/>
      <w:numFmt w:val="lowerLetter"/>
      <w:lvlText w:val="%8."/>
      <w:lvlJc w:val="left"/>
      <w:pPr>
        <w:tabs>
          <w:tab w:pos="8280" w:val="num"/>
        </w:tabs>
        <w:ind w:hanging="360" w:left="8280"/>
      </w:pPr>
    </w:lvl>
    <w:lvl w:tentative="true" w:tplc="041A001B" w:ilvl="8">
      <w:start w:val="1"/>
      <w:numFmt w:val="lowerRoman"/>
      <w:lvlText w:val="%9."/>
      <w:lvlJc w:val="right"/>
      <w:pPr>
        <w:tabs>
          <w:tab w:pos="9000" w:val="num"/>
        </w:tabs>
        <w:ind w:hanging="180" w:left="9000"/>
      </w:pPr>
    </w:lvl>
  </w:abstractNum>
  <w:abstractNum w:abstractNumId="1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3">
    <w:nsid w:val="752B334E"/>
    <w:multiLevelType w:val="hybridMultilevel"/>
    <w:tmpl w:val="C6F8C74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11"/>
  </w:num>
  <w:num w:numId="3">
    <w:abstractNumId w:val="12"/>
  </w:num>
  <w:num w:numId="4">
    <w:abstractNumId w:val="3"/>
  </w:num>
  <w:num w:numId="5">
    <w:abstractNumId w:val="0"/>
  </w:num>
  <w:num w:numId="6">
    <w:abstractNumId w:val="8"/>
  </w:num>
  <w:num w:numId="7">
    <w:abstractNumId w:val="6"/>
  </w:num>
  <w:num w:numId="8">
    <w:abstractNumId w:val="2"/>
  </w:num>
  <w:num w:numId="9">
    <w:abstractNumId w:val="5"/>
  </w:num>
  <w:num w:numId="10">
    <w:abstractNumId w:val="9"/>
  </w:num>
  <w:num w:numId="11">
    <w:abstractNumId w:val="10"/>
  </w:num>
  <w:num w:numId="12">
    <w:abstractNumId w:val="1"/>
  </w:num>
  <w:num w:numId="13">
    <w:abstractNumId w:val="7"/>
  </w:num>
  <w:num w:numId="1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9"/>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26CA"/>
    <w:rsid w:val="0001160D"/>
    <w:rsid w:val="0003620F"/>
    <w:rsid w:val="000426D0"/>
    <w:rsid w:val="00051284"/>
    <w:rsid w:val="00064E57"/>
    <w:rsid w:val="000A638A"/>
    <w:rsid w:val="000B1515"/>
    <w:rsid w:val="000B20CA"/>
    <w:rsid w:val="000B28EB"/>
    <w:rsid w:val="000B2F5E"/>
    <w:rsid w:val="000B3478"/>
    <w:rsid w:val="000C0655"/>
    <w:rsid w:val="000D53A9"/>
    <w:rsid w:val="00101618"/>
    <w:rsid w:val="00105FEC"/>
    <w:rsid w:val="0011773D"/>
    <w:rsid w:val="001255FF"/>
    <w:rsid w:val="00126A63"/>
    <w:rsid w:val="00174101"/>
    <w:rsid w:val="00194942"/>
    <w:rsid w:val="001A66AE"/>
    <w:rsid w:val="001B14F0"/>
    <w:rsid w:val="001C3821"/>
    <w:rsid w:val="001C6AD2"/>
    <w:rsid w:val="001C6B5E"/>
    <w:rsid w:val="001D69F4"/>
    <w:rsid w:val="001F5233"/>
    <w:rsid w:val="001F5C5F"/>
    <w:rsid w:val="00202250"/>
    <w:rsid w:val="00211AE3"/>
    <w:rsid w:val="00224020"/>
    <w:rsid w:val="0024137E"/>
    <w:rsid w:val="00241FF9"/>
    <w:rsid w:val="0025599B"/>
    <w:rsid w:val="00271CD4"/>
    <w:rsid w:val="0027349C"/>
    <w:rsid w:val="00273D9B"/>
    <w:rsid w:val="002750E1"/>
    <w:rsid w:val="00275FEE"/>
    <w:rsid w:val="002906B5"/>
    <w:rsid w:val="00290D53"/>
    <w:rsid w:val="00296315"/>
    <w:rsid w:val="002A0DB1"/>
    <w:rsid w:val="002B31C8"/>
    <w:rsid w:val="002B507E"/>
    <w:rsid w:val="002C324E"/>
    <w:rsid w:val="002D1CB0"/>
    <w:rsid w:val="002E15C6"/>
    <w:rsid w:val="002F1319"/>
    <w:rsid w:val="00320035"/>
    <w:rsid w:val="00327EBD"/>
    <w:rsid w:val="00331AD9"/>
    <w:rsid w:val="003356EA"/>
    <w:rsid w:val="003568F0"/>
    <w:rsid w:val="003658E5"/>
    <w:rsid w:val="00367630"/>
    <w:rsid w:val="00384144"/>
    <w:rsid w:val="00390C27"/>
    <w:rsid w:val="003A3C3F"/>
    <w:rsid w:val="003D4346"/>
    <w:rsid w:val="003F2396"/>
    <w:rsid w:val="003F6873"/>
    <w:rsid w:val="00412AEA"/>
    <w:rsid w:val="00416A8E"/>
    <w:rsid w:val="00437DC8"/>
    <w:rsid w:val="00445ABB"/>
    <w:rsid w:val="00467CE8"/>
    <w:rsid w:val="0047391E"/>
    <w:rsid w:val="00475765"/>
    <w:rsid w:val="004777F0"/>
    <w:rsid w:val="00480285"/>
    <w:rsid w:val="00484F55"/>
    <w:rsid w:val="004A6938"/>
    <w:rsid w:val="004B231E"/>
    <w:rsid w:val="004D1B5C"/>
    <w:rsid w:val="004D66D4"/>
    <w:rsid w:val="004E009F"/>
    <w:rsid w:val="004E5DA4"/>
    <w:rsid w:val="004F4EAF"/>
    <w:rsid w:val="004F524C"/>
    <w:rsid w:val="0050111B"/>
    <w:rsid w:val="005325A1"/>
    <w:rsid w:val="00543C4D"/>
    <w:rsid w:val="00544BB2"/>
    <w:rsid w:val="005525BB"/>
    <w:rsid w:val="00555C1C"/>
    <w:rsid w:val="00556CD4"/>
    <w:rsid w:val="00562104"/>
    <w:rsid w:val="00563512"/>
    <w:rsid w:val="00563AEC"/>
    <w:rsid w:val="005934A0"/>
    <w:rsid w:val="005A0326"/>
    <w:rsid w:val="005B18B0"/>
    <w:rsid w:val="005C6966"/>
    <w:rsid w:val="005E24D6"/>
    <w:rsid w:val="005E28B0"/>
    <w:rsid w:val="005F021B"/>
    <w:rsid w:val="005F754E"/>
    <w:rsid w:val="0060654C"/>
    <w:rsid w:val="00610D92"/>
    <w:rsid w:val="00613F8D"/>
    <w:rsid w:val="00616A68"/>
    <w:rsid w:val="0062250F"/>
    <w:rsid w:val="00625FFE"/>
    <w:rsid w:val="0063094D"/>
    <w:rsid w:val="00640D3F"/>
    <w:rsid w:val="00643DFF"/>
    <w:rsid w:val="0065646D"/>
    <w:rsid w:val="006768CB"/>
    <w:rsid w:val="00682B28"/>
    <w:rsid w:val="00685B5F"/>
    <w:rsid w:val="00693E25"/>
    <w:rsid w:val="00696C8D"/>
    <w:rsid w:val="00696D6A"/>
    <w:rsid w:val="006A3FB9"/>
    <w:rsid w:val="006A4F79"/>
    <w:rsid w:val="006B6037"/>
    <w:rsid w:val="006C4470"/>
    <w:rsid w:val="006D7C9A"/>
    <w:rsid w:val="006E0149"/>
    <w:rsid w:val="007109A8"/>
    <w:rsid w:val="00722770"/>
    <w:rsid w:val="007372A4"/>
    <w:rsid w:val="007436BD"/>
    <w:rsid w:val="00784C2C"/>
    <w:rsid w:val="007861F8"/>
    <w:rsid w:val="007B5FA2"/>
    <w:rsid w:val="007B6140"/>
    <w:rsid w:val="007C2D30"/>
    <w:rsid w:val="007C4B39"/>
    <w:rsid w:val="007D725F"/>
    <w:rsid w:val="00804EDD"/>
    <w:rsid w:val="008140C5"/>
    <w:rsid w:val="00822CE0"/>
    <w:rsid w:val="00822ED9"/>
    <w:rsid w:val="00827A36"/>
    <w:rsid w:val="00831499"/>
    <w:rsid w:val="00847E59"/>
    <w:rsid w:val="00855767"/>
    <w:rsid w:val="00871BAD"/>
    <w:rsid w:val="00872314"/>
    <w:rsid w:val="00875AF1"/>
    <w:rsid w:val="0087614D"/>
    <w:rsid w:val="008801AE"/>
    <w:rsid w:val="008977C4"/>
    <w:rsid w:val="00897B76"/>
    <w:rsid w:val="008A55DD"/>
    <w:rsid w:val="008A5752"/>
    <w:rsid w:val="008B5C6A"/>
    <w:rsid w:val="008B699C"/>
    <w:rsid w:val="008B78D4"/>
    <w:rsid w:val="008C68B8"/>
    <w:rsid w:val="008C7C09"/>
    <w:rsid w:val="008D136B"/>
    <w:rsid w:val="008D2F06"/>
    <w:rsid w:val="008D4212"/>
    <w:rsid w:val="008D791C"/>
    <w:rsid w:val="008E6A80"/>
    <w:rsid w:val="00900613"/>
    <w:rsid w:val="009117EE"/>
    <w:rsid w:val="009154DF"/>
    <w:rsid w:val="00933CF6"/>
    <w:rsid w:val="00952E30"/>
    <w:rsid w:val="009540AE"/>
    <w:rsid w:val="00960197"/>
    <w:rsid w:val="009601E7"/>
    <w:rsid w:val="00967324"/>
    <w:rsid w:val="009768A8"/>
    <w:rsid w:val="0097788A"/>
    <w:rsid w:val="00977FF0"/>
    <w:rsid w:val="009822BE"/>
    <w:rsid w:val="009844E9"/>
    <w:rsid w:val="00986078"/>
    <w:rsid w:val="00996895"/>
    <w:rsid w:val="009A2F41"/>
    <w:rsid w:val="009A52B0"/>
    <w:rsid w:val="009A5CC2"/>
    <w:rsid w:val="009B717A"/>
    <w:rsid w:val="009D1355"/>
    <w:rsid w:val="009D2E14"/>
    <w:rsid w:val="009D3046"/>
    <w:rsid w:val="009F380E"/>
    <w:rsid w:val="00A05715"/>
    <w:rsid w:val="00A13B00"/>
    <w:rsid w:val="00A15B43"/>
    <w:rsid w:val="00A2285A"/>
    <w:rsid w:val="00A33810"/>
    <w:rsid w:val="00A33F3F"/>
    <w:rsid w:val="00A373E1"/>
    <w:rsid w:val="00A6231D"/>
    <w:rsid w:val="00A66E4D"/>
    <w:rsid w:val="00A738B3"/>
    <w:rsid w:val="00A866A0"/>
    <w:rsid w:val="00A87FC5"/>
    <w:rsid w:val="00A94F78"/>
    <w:rsid w:val="00A96DAE"/>
    <w:rsid w:val="00A971CC"/>
    <w:rsid w:val="00AC1943"/>
    <w:rsid w:val="00AC1A08"/>
    <w:rsid w:val="00AC2766"/>
    <w:rsid w:val="00AD1037"/>
    <w:rsid w:val="00AE52B9"/>
    <w:rsid w:val="00AF4378"/>
    <w:rsid w:val="00AF51CE"/>
    <w:rsid w:val="00AF7075"/>
    <w:rsid w:val="00B1660C"/>
    <w:rsid w:val="00B20324"/>
    <w:rsid w:val="00B2526C"/>
    <w:rsid w:val="00B3302D"/>
    <w:rsid w:val="00B3737E"/>
    <w:rsid w:val="00B4286B"/>
    <w:rsid w:val="00B50A1E"/>
    <w:rsid w:val="00B53DC6"/>
    <w:rsid w:val="00B53F18"/>
    <w:rsid w:val="00B70172"/>
    <w:rsid w:val="00B84035"/>
    <w:rsid w:val="00B86CF7"/>
    <w:rsid w:val="00BB0126"/>
    <w:rsid w:val="00BB11DC"/>
    <w:rsid w:val="00BB17E5"/>
    <w:rsid w:val="00BC1299"/>
    <w:rsid w:val="00BD01C0"/>
    <w:rsid w:val="00BD3AAB"/>
    <w:rsid w:val="00BD43BA"/>
    <w:rsid w:val="00BD5601"/>
    <w:rsid w:val="00BD5CE8"/>
    <w:rsid w:val="00BE0EB8"/>
    <w:rsid w:val="00BF404F"/>
    <w:rsid w:val="00BF4E2A"/>
    <w:rsid w:val="00C150DF"/>
    <w:rsid w:val="00C1564B"/>
    <w:rsid w:val="00C16F54"/>
    <w:rsid w:val="00C31786"/>
    <w:rsid w:val="00C3316C"/>
    <w:rsid w:val="00C35ABF"/>
    <w:rsid w:val="00C452A3"/>
    <w:rsid w:val="00C67A88"/>
    <w:rsid w:val="00C87615"/>
    <w:rsid w:val="00CA1B67"/>
    <w:rsid w:val="00CD7055"/>
    <w:rsid w:val="00CD713B"/>
    <w:rsid w:val="00CD7839"/>
    <w:rsid w:val="00CE637D"/>
    <w:rsid w:val="00CE7A86"/>
    <w:rsid w:val="00D11104"/>
    <w:rsid w:val="00D26414"/>
    <w:rsid w:val="00D312E6"/>
    <w:rsid w:val="00D341B5"/>
    <w:rsid w:val="00D362A1"/>
    <w:rsid w:val="00D448DF"/>
    <w:rsid w:val="00D461D4"/>
    <w:rsid w:val="00D54E4E"/>
    <w:rsid w:val="00D559DB"/>
    <w:rsid w:val="00D601BB"/>
    <w:rsid w:val="00D647EF"/>
    <w:rsid w:val="00D76FF6"/>
    <w:rsid w:val="00D81DFC"/>
    <w:rsid w:val="00D939B4"/>
    <w:rsid w:val="00DB133F"/>
    <w:rsid w:val="00DB730E"/>
    <w:rsid w:val="00DC4ED9"/>
    <w:rsid w:val="00DC564C"/>
    <w:rsid w:val="00DC79E8"/>
    <w:rsid w:val="00DD372B"/>
    <w:rsid w:val="00DD45C6"/>
    <w:rsid w:val="00DD6D6D"/>
    <w:rsid w:val="00DE5101"/>
    <w:rsid w:val="00E003D1"/>
    <w:rsid w:val="00E02687"/>
    <w:rsid w:val="00E0274C"/>
    <w:rsid w:val="00E041D9"/>
    <w:rsid w:val="00E143AA"/>
    <w:rsid w:val="00E26890"/>
    <w:rsid w:val="00E30EAF"/>
    <w:rsid w:val="00E35C74"/>
    <w:rsid w:val="00E35D17"/>
    <w:rsid w:val="00E43342"/>
    <w:rsid w:val="00E56924"/>
    <w:rsid w:val="00E60255"/>
    <w:rsid w:val="00E677F1"/>
    <w:rsid w:val="00E70161"/>
    <w:rsid w:val="00E8361D"/>
    <w:rsid w:val="00E83DF3"/>
    <w:rsid w:val="00E858AA"/>
    <w:rsid w:val="00E876B0"/>
    <w:rsid w:val="00E91F84"/>
    <w:rsid w:val="00EA2CD0"/>
    <w:rsid w:val="00EA3204"/>
    <w:rsid w:val="00EC637D"/>
    <w:rsid w:val="00ED5FB2"/>
    <w:rsid w:val="00EE6D04"/>
    <w:rsid w:val="00EF6C3B"/>
    <w:rsid w:val="00EF715C"/>
    <w:rsid w:val="00F04726"/>
    <w:rsid w:val="00F1646D"/>
    <w:rsid w:val="00F16825"/>
    <w:rsid w:val="00F31170"/>
    <w:rsid w:val="00F54CAB"/>
    <w:rsid w:val="00F60F33"/>
    <w:rsid w:val="00F65A18"/>
    <w:rsid w:val="00F71B82"/>
    <w:rsid w:val="00F72474"/>
    <w:rsid w:val="00F77C33"/>
    <w:rsid w:val="00F826FA"/>
    <w:rsid w:val="00F87EBD"/>
    <w:rsid w:val="00FA25AB"/>
    <w:rsid w:val="00FA782A"/>
    <w:rsid w:val="00FB2875"/>
    <w:rsid w:val="00FB3BDB"/>
    <w:rsid w:val="00FC5D91"/>
    <w:rsid w:val="00FD149D"/>
    <w:rsid w:val="00FD277D"/>
    <w:rsid w:val="00FD6F45"/>
    <w:rsid w:val="00FE110B"/>
    <w:rsid w:val="00FE4C45"/>
    <w:rsid w:val="00FE6E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3D4346"/>
    <w:pPr>
      <w:jc w:val="both"/>
    </w:pPr>
    <w:rPr>
      <w:szCs w:val="20"/>
    </w:rPr>
  </w:style>
  <w:style w:styleId="Tekstrezerviranogmjesta" w:type="character">
    <w:name w:val="Placeholder Text"/>
    <w:basedOn w:val="Zadanifontodlomka"/>
    <w:uiPriority w:val="99"/>
    <w:semiHidden/>
    <w:rsid w:val="0065646D"/>
    <w:rPr>
      <w:color w:val="808080"/>
      <w:bdr w:space="0" w:sz="0" w:color="auto" w:val="none"/>
      <w:shd w:fill="auto" w:color="auto" w:val="clear"/>
    </w:rPr>
  </w:style>
  <w:style w:customStyle="true" w:styleId="eSPISCCParagraphDefaultFont" w:type="character">
    <w:name w:val="eSPIS_CC_Paragraph Default Font"/>
    <w:basedOn w:val="Zadanifontodlomka"/>
    <w:rsid w:val="0065646D"/>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65646D"/>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65646D"/>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65646D"/>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3D4346"/>
    <w:pPr>
      <w:jc w:val="both"/>
    </w:pPr>
    <w:rPr>
      <w:szCs w:val="20"/>
    </w:rPr>
  </w:style>
  <w:style w:styleId="Tekstrezerviranogmjesta" w:type="character">
    <w:name w:val="Placeholder Text"/>
    <w:basedOn w:val="Zadanifontodlomka"/>
    <w:uiPriority w:val="99"/>
    <w:semiHidden/>
    <w:rsid w:val="0065646D"/>
    <w:rPr>
      <w:color w:val="808080"/>
      <w:bdr w:color="auto" w:space="0" w:sz="0" w:val="none"/>
      <w:shd w:color="auto" w:fill="auto" w:val="clear"/>
    </w:rPr>
  </w:style>
  <w:style w:customStyle="1" w:styleId="eSPISCCParagraphDefaultFont" w:type="character">
    <w:name w:val="eSPIS_CC_Paragraph Default Font"/>
    <w:basedOn w:val="Zadanifontodlomka"/>
    <w:rsid w:val="0065646D"/>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65646D"/>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65646D"/>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65646D"/>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2019.</izvorni_sadrzaj>
    <derivirana_varijabla naziv="DomainObject.DatumDonosenjaOdluke_1">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St-17/2019</izvorni_sadrzaj>
    <derivirana_varijabla naziv="DomainObject.Predmet.OznakaBroj_1">St-17/2019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ostatak spisa u kal 25 polica
I i IV tom u suca  od 27.12.18.</izvorni_sadrzaj>
    <derivirana_varijabla naziv="DomainObject.Predmet.PrimjedbaSuca_1">ostatak spisa u kal 25 polica
I i IV tom u suca  od 27.12.18.</derivirana_varijabla>
  </DomainObject.Predmet.PrimjedbaSuca>
  <DomainObject.Predmet.ProtustrankaFormated>
    <izvorni_sadrzaj>  OPUZENKA, dioničko društvo za trgovinu</izvorni_sadrzaj>
    <derivirana_varijabla naziv="DomainObject.Predmet.ProtustrankaFormated_1">  OPUZENKA, dioničko društvo za trgovinu</derivirana_varijabla>
  </DomainObject.Predmet.ProtustrankaFormated>
  <DomainObject.Predmet.ProtustrankaFormatedOIB>
    <izvorni_sadrzaj>  OPUZENKA, dioničko društvo za trgovinu, OIB 58765781267</izvorni_sadrzaj>
    <derivirana_varijabla naziv="DomainObject.Predmet.ProtustrankaFormatedOIB_1">  OPUZENKA, dioničko društvo za trgovinu, OIB 58765781267</derivirana_varijabla>
  </DomainObject.Predmet.ProtustrankaFormatedOIB>
  <DomainObject.Predmet.ProtustrankaFormatedWithAdress>
    <izvorni_sadrzaj> OPUZENKA, dioničko društvo za trgovinu, Put Narone/bb, 20350 Metković</izvorni_sadrzaj>
    <derivirana_varijabla naziv="DomainObject.Predmet.ProtustrankaFormatedWithAdress_1"> OPUZENKA, dioničko društvo za trgovinu, Put Narone/bb, 20350 Metković</derivirana_varijabla>
  </DomainObject.Predmet.ProtustrankaFormatedWithAdress>
  <DomainObject.Predmet.ProtustrankaFormatedWithAdressOIB>
    <izvorni_sadrzaj> OPUZENKA, dioničko društvo za trgovinu, OIB 58765781267, Put Narone/bb, 20350 Metković</izvorni_sadrzaj>
    <derivirana_varijabla naziv="DomainObject.Predmet.ProtustrankaFormatedWithAdressOIB_1"> OPUZENKA, dioničko društvo za trgovinu, OIB 58765781267, Put Narone/bb, 20350 Metković</derivirana_varijabla>
  </DomainObject.Predmet.ProtustrankaFormatedWithAdressOIB>
  <DomainObject.Predmet.ProtustrankaWithAdress>
    <izvorni_sadrzaj>OPUZENKA, dioničko društvo za trgovinu Put Narone/bb, 20350 Metković</izvorni_sadrzaj>
    <derivirana_varijabla naziv="DomainObject.Predmet.ProtustrankaWithAdress_1">OPUZENKA, dioničko društvo za trgovinu Put Narone/bb, 20350 Metković</derivirana_varijabla>
  </DomainObject.Predmet.ProtustrankaWithAdress>
  <DomainObject.Predmet.ProtustrankaWithAdressOIB>
    <izvorni_sadrzaj>OPUZENKA, dioničko društvo za trgovinu, OIB 58765781267, Put Narone/bb, 20350 Metković</izvorni_sadrzaj>
    <derivirana_varijabla naziv="DomainObject.Predmet.ProtustrankaWithAdressOIB_1">OPUZENKA, dioničko društvo za trgovinu, OIB 58765781267, Put Narone/bb, 20350 Metković</derivirana_varijabla>
  </DomainObject.Predmet.ProtustrankaWithAdressOIB>
  <DomainObject.Predmet.ProtustrankaNazivFormated>
    <izvorni_sadrzaj>OPUZENKA, dioničko društvo za trgovinu</izvorni_sadrzaj>
    <derivirana_varijabla naziv="DomainObject.Predmet.ProtustrankaNazivFormated_1">OPUZENKA, dioničko društvo za trgovinu</derivirana_varijabla>
  </DomainObject.Predmet.ProtustrankaNazivFormated>
  <DomainObject.Predmet.ProtustrankaNazivFormatedOIB>
    <izvorni_sadrzaj>OPUZENKA, dioničko društvo za trgovinu, OIB 58765781267</izvorni_sadrzaj>
    <derivirana_varijabla naziv="DomainObject.Predmet.ProtustrankaNazivFormatedOIB_1">OPUZENKA, dioničko društvo za trgovinu, OIB 58765781267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 NANCIJA-POREZNA UPRAVA,PODRUČNI URED DUBROVNIK zastupanog po punomoćniku Županijsko državno odvjetništvo u Dubrovniku</izvorni_sadrzaj>
    <derivirana_varijabla naziv="DomainObject.Predmet.StrankaFormated_1">  RH,MINISTARSTVO FI NANCIJA-POREZNA UPRAVA,PODRUČNI URED DUBROVNIK zastupanog po punomoćniku Županijsko državno odvjetništvo u Dubrovniku</derivirana_varijabla>
  </DomainObject.Predmet.StrankaFormated>
  <DomainObject.Predmet.StrankaFormatedOIB>
    <izvorni_sadrzaj>  RH,MINISTARSTVO FI NANCIJA-POREZNA UPRAVA,PODRUČNI URED DUBROVNIK, OIB 18683136487 zastupanog po punomoćniku Županijsko državno odvjetništvo u Dubrovniku</izvorni_sadrzaj>
    <derivirana_varijabla naziv="DomainObject.Predmet.StrankaFormatedOIB_1">  RH,MINISTARSTVO FI NANCIJA-POREZNA UPRAVA,PODRUČNI URED DUBROVNIK, OIB 18683136487 zastupanog po punomoćniku Županijsko državno odvjetništvo u Dubrovniku</derivirana_varijabla>
  </DomainObject.Predmet.StrankaFormatedOIB>
  <DomainObject.Predmet.StrankaFormatedWithAdress>
    <izvorni_sadrzaj> RH,MINISTARSTVO FI NANCIJA-POREZNA UPRAVA,PODRUČNI URED DUBROVNIK, ., 20000 Dubrovnik zastupanog po punomoćniku Županijsko državno odvjetništvo u Dubrovniku</izvorni_sadrzaj>
    <derivirana_varijabla naziv="DomainObject.Predmet.StrankaFormatedWithAdress_1"> RH,MINISTARSTVO FI NANCIJA-POREZNA UPRAVA,PODRUČNI URED DUBROVNIK, ., 20000 Dubrovnik zastupanog po punomoćniku Županijsko državno odvjetništvo u Dubrovniku</derivirana_varijabla>
  </DomainObject.Predmet.StrankaFormatedWithAdress>
  <DomainObject.Predmet.StrankaFormatedWithAdressOIB>
    <izvorni_sadrzaj> RH,MINISTARSTVO FI NANCIJA-POREZNA UPRAVA,PODRUČNI URED DUBROVNIK, OIB 18683136487, ., 20000 Dubrovnik zastupanog po punomoćniku Županijsko državno odvjetništvo u Dubrovniku</izvorni_sadrzaj>
    <derivirana_varijabla naziv="DomainObject.Predmet.StrankaFormatedWithAdressOIB_1"> RH,MINISTARSTVO FI NANCIJA-POREZNA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 NANCIJA-POREZNA UPRAVA,PODRUČNI URED DUBROVNIK .,20000 Dubrovnik</izvorni_sadrzaj>
    <derivirana_varijabla naziv="DomainObject.Predmet.StrankaWithAdress_1">RH,MINISTARSTVO FI NANCIJA-POREZNA UPRAVA,PODRUČNI URED DUBROVNIK .,20000 Dubrovnik</derivirana_varijabla>
  </DomainObject.Predmet.StrankaWithAdress>
  <DomainObject.Predmet.StrankaWithAdressOIB>
    <izvorni_sadrzaj>RH,MINISTARSTVO FI NANCIJA-POREZNA UPRAVA,PODRUČNI URED DUBROVNIK, OIB 18683136487, .,20000 Dubrovnik</izvorni_sadrzaj>
    <derivirana_varijabla naziv="DomainObject.Predmet.StrankaWithAdressOIB_1">RH,MINISTARSTVO FI NANCIJA-POREZNA UPRAVA,PODRUČNI URED DUBROVNIK, OIB 18683136487, .,20000 Dubrovnik</derivirana_varijabla>
  </DomainObject.Predmet.StrankaWithAdressOIB>
  <DomainObject.Predmet.StrankaNazivFormated>
    <izvorni_sadrzaj>RH,MINISTARSTVO FI NANCIJA-POREZNA UPRAVA,PODRUČNI URED DUBROVNIK</izvorni_sadrzaj>
    <derivirana_varijabla naziv="DomainObject.Predmet.StrankaNazivFormated_1">RH,MINISTARSTVO FI NANCIJA-POREZNA UPRAVA,PODRUČNI URED DUBROVNIK</derivirana_varijabla>
  </DomainObject.Predmet.StrankaNazivFormated>
  <DomainObject.Predmet.StrankaNazivFormatedOIB>
    <izvorni_sadrzaj>RH,MINISTARSTVO FI NANCIJA-POREZNA UPRAVA,PODRUČNI URED DUBROVNIK, OIB 18683136487</izvorni_sadrzaj>
    <derivirana_varijabla naziv="DomainObject.Predmet.StrankaNazivFormatedOIB_1">RH,MINISTARSTVO FI NANCIJA-POREZNA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1509451.58</izvorni_sadrzaj>
    <derivirana_varijabla naziv="DomainObject.Predmet.TrenutnaVrijednost_1">1509451.58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RH,MINISTARSTVO FI NANCIJA-POREZNA UPRAVA,PODRUČNI URED DUBROVNIK zastupanog po punomoćniku Županijsko državno odvjetništvo u Dubrovniku</item>
    </izvorni_sadrzaj>
    <derivirana_varijabla naziv="DomainObject.Predmet.StrankaListFormated_1">
      <item>RH,MINISTARSTVO FI NANCIJA-POREZNA UPRAVA,PODRUČNI URED DUBROVNIK zastupanog po punomoćniku Županijsko državno odvjetništvo u Dubrovniku</item>
    </derivirana_varijabla>
  </DomainObject.Predmet.StrankaListFormated>
  <DomainObject.Predmet.StrankaListFormatedOIB>
    <izvorni_sadrzaj>
      <item>RH,MINISTARSTVO FI NANCIJA-POREZNA UPRAVA,PODRUČNI URED DUBROVNIK, OIB 18683136487 zastupanog po punomoćniku Županijsko državno odvjetništvo u Dubrovniku</item>
    </izvorni_sadrzaj>
    <derivirana_varijabla naziv="DomainObject.Predmet.StrankaListFormatedOIB_1">
      <item>RH,MINISTARSTVO FI NANCIJA-POREZNA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 NANCIJA-POREZNA UPRAVA,PODRUČNI URED DUBROVNIK, ., 20000 Dubrovnik zastupanog po punomoćniku Županijsko državno odvjetništvo u Dubrovniku</item>
    </izvorni_sadrzaj>
    <derivirana_varijabla naziv="DomainObject.Predmet.StrankaListFormatedWithAdress_1">
      <item>RH,MINISTARSTVO FI NANCIJA-POREZNA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 NANCIJA-POREZNA UPRAVA,PODRUČNI URED DUBROVNIK, OIB 18683136487, ., 20000 Dubrovnik zastupanog po punomoćniku Županijsko državno odvjetništvo u Dubrovniku</item>
    </izvorni_sadrzaj>
    <derivirana_varijabla naziv="DomainObject.Predmet.StrankaListFormatedWithAdressOIB_1">
      <item>RH,MINISTARSTVO FI NANCIJA-POREZNA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 NANCIJA-POREZNA UPRAVA,PODRUČNI URED DUBROVNIK</item>
    </izvorni_sadrzaj>
    <derivirana_varijabla naziv="DomainObject.Predmet.StrankaListNazivFormated_1">
      <item>RH,MINISTARSTVO FI NANCIJA-POREZNA UPRAVA,PODRUČNI URED DUBROVNIK</item>
    </derivirana_varijabla>
  </DomainObject.Predmet.StrankaListNazivFormated>
  <DomainObject.Predmet.StrankaListNazivFormatedOIB>
    <izvorni_sadrzaj>
      <item>RH,MINISTARSTVO FI NANCIJA-POREZNA UPRAVA,PODRUČNI URED DUBROVNIK, OIB 18683136487</item>
    </izvorni_sadrzaj>
    <derivirana_varijabla naziv="DomainObject.Predmet.StrankaListNazivFormatedOIB_1">
      <item>RH,MINISTARSTVO FI NANCIJA-POREZNA UPRAVA,PODRUČNI URED DUBROVNIK, OIB 18683136487</item>
    </derivirana_varijabla>
  </DomainObject.Predmet.StrankaListNazivFormatedOIB>
  <DomainObject.Predmet.ProtuStrankaListFormated>
    <izvorni_sadrzaj>
      <item>OPUZENKA, dioničko društvo za trgovinu</item>
    </izvorni_sadrzaj>
    <derivirana_varijabla naziv="DomainObject.Predmet.ProtuStrankaListFormated_1">
      <item>OPUZENKA, dioničko društvo za trgovinu</item>
    </derivirana_varijabla>
  </DomainObject.Predmet.ProtuStrankaListFormated>
  <DomainObject.Predmet.ProtuStrankaListFormatedOIB>
    <izvorni_sadrzaj>
      <item>OPUZENKA, dioničko društvo za trgovinu, OIB 58765781267</item>
    </izvorni_sadrzaj>
    <derivirana_varijabla naziv="DomainObject.Predmet.ProtuStrankaListFormatedOIB_1">
      <item>OPUZENKA, dioničko društvo za trgovinu, OIB 58765781267</item>
    </derivirana_varijabla>
  </DomainObject.Predmet.ProtuStrankaListFormatedOIB>
  <DomainObject.Predmet.ProtuStrankaListFormatedWithAdress>
    <izvorni_sadrzaj>
      <item>OPUZENKA, dioničko društvo za trgovinu, Put Narone/bb, 20350 Metković</item>
    </izvorni_sadrzaj>
    <derivirana_varijabla naziv="DomainObject.Predmet.ProtuStrankaListFormatedWithAdress_1">
      <item>OPUZENKA, dioničko društvo za trgovinu, Put Narone/bb, 20350 Metković</item>
    </derivirana_varijabla>
  </DomainObject.Predmet.ProtuStrankaListFormatedWithAdress>
  <DomainObject.Predmet.ProtuStrankaListFormatedWithAdressOIB>
    <izvorni_sadrzaj>
      <item>OPUZENKA, dioničko društvo za trgovinu, OIB 58765781267, Put Narone/bb, 20350 Metković</item>
    </izvorni_sadrzaj>
    <derivirana_varijabla naziv="DomainObject.Predmet.ProtuStrankaListFormatedWithAdressOIB_1">
      <item>OPUZENKA, dioničko društvo za trgovinu, OIB 58765781267, Put Narone/bb, 20350 Metković</item>
    </derivirana_varijabla>
  </DomainObject.Predmet.ProtuStrankaListFormatedWithAdressOIB>
  <DomainObject.Predmet.ProtuStrankaListNazivFormated>
    <izvorni_sadrzaj>
      <item>OPUZENKA, dioničko društvo za trgovinu</item>
    </izvorni_sadrzaj>
    <derivirana_varijabla naziv="DomainObject.Predmet.ProtuStrankaListNazivFormated_1">
      <item>OPUZENKA, dioničko društvo za trgovinu</item>
    </derivirana_varijabla>
  </DomainObject.Predmet.ProtuStrankaListNazivFormated>
  <DomainObject.Predmet.ProtuStrankaListNazivFormatedOIB>
    <izvorni_sadrzaj>
      <item>OPUZENKA, dioničko društvo za trgovinu, OIB 58765781267</item>
    </izvorni_sadrzaj>
    <derivirana_varijabla naziv="DomainObject.Predmet.ProtuStrankaListNazivFormatedOIB_1">
      <item>OPUZENKA, dioničko društvo za trgovinu, OIB 58765781267</item>
    </derivirana_varijabla>
  </DomainObject.Predmet.ProtuStrankaListNazivFormatedOIB>
  <DomainObject.Predmet.OstaliListFormated>
    <izvorni_sadrzaj>
      <item>Societe Generale-Splitska banka d.d.</item>
      <item>FINA METKOVIĆ</item>
      <item>Hrvatski Telekom d.d.</item>
      <item>Ivanka Sušić, stečajni upravitelj</item>
      <item>Hrvatske vode, pravna osoba za upravljanje vodama</item>
      <item>Županijsko državno odvjetništvo u Dubrovniku punomoćnik sudionika u postupku RH,MINISTARSTVO FI NANCIJA-POREZNA UPRAVA,PODRUČNI URED DUBROVNIK</item>
      <item>Odvj. društvo Stanić i partneri j.t.d.</item>
      <item>Zdravko Nižić</item>
    </izvorni_sadrzaj>
    <derivirana_varijabla naziv="DomainObject.Predmet.OstaliListFormated_1">
      <item>Societe Generale-Splitska banka d.d.</item>
      <item>FINA METKOVIĆ</item>
      <item>Hrvatski Telekom d.d.</item>
      <item>Ivanka Sušić, stečajni upravitelj</item>
      <item>Hrvatske vode, pravna osoba za upravljanje vodama</item>
      <item>Županijsko državno odvjetništvo u Dubrovniku punomoćnik sudionika u postupku RH,MINISTARSTVO FI NANCIJA-POREZNA UPRAVA,PODRUČNI URED DUBROVNIK</item>
      <item>Odvj. društvo Stanić i partneri j.t.d.</item>
      <item>Zdravko Nižić</item>
    </derivirana_varijabla>
  </DomainObject.Predmet.OstaliListFormated>
  <DomainObject.Predmet.OstaliListFormatedOIB>
    <izvorni_sadrzaj>
      <item>Societe Generale-Splitska banka d.d.</item>
      <item>FINA METKOVIĆ</item>
      <item>Hrvatski Telekom d.d., OIB 81793146560</item>
      <item>Ivanka Sušić, stečajni upravitelj, OIB 74811324266</item>
      <item>Hrvatske vode, pravna osoba za upravljanje vodama, OIB 28921383001</item>
      <item>Županijsko državno odvjetništvo u Dubrovniku punomoćnik sudionika u postupku RH,MINISTARSTVO FI NANCIJA-POREZNA UPRAVA,PODRUČNI URED DUBROVNIK</item>
      <item>Odvj. društvo Stanić i partneri j.t.d.</item>
      <item>Zdravko Nižić</item>
    </izvorni_sadrzaj>
    <derivirana_varijabla naziv="DomainObject.Predmet.OstaliListFormatedOIB_1">
      <item>Societe Generale-Splitska banka d.d.</item>
      <item>FINA METKOVIĆ</item>
      <item>Hrvatski Telekom d.d., OIB 81793146560</item>
      <item>Ivanka Sušić, stečajni upravitelj, OIB 74811324266</item>
      <item>Hrvatske vode, pravna osoba za upravljanje vodama, OIB 28921383001</item>
      <item>Županijsko državno odvjetništvo u Dubrovniku punomoćnik sudionika u postupku RH,MINISTARSTVO FI NANCIJA-POREZNA UPRAVA,PODRUČNI URED DUBROVNIK</item>
      <item>Odvj. društvo Stanić i partneri j.t.d.</item>
      <item>Zdravko Nižić</item>
    </derivirana_varijabla>
  </DomainObject.Predmet.OstaliListFormatedOIB>
  <DomainObject.Predmet.OstaliListFormatedWithAdress>
    <izvorni_sadrzaj>
      <item>Societe Generale-Splitska banka d.d.</item>
      <item>FINA METKOVIĆ</item>
      <item>Hrvatski Telekom d.d., Savska cesta 32, 10000 Zagreb</item>
      <item>Ivanka Sušić, stečajni upravitelj, Gornji Kono 56, 20000 Dubrovnik</item>
      <item>Hrvatske vode, pravna osoba za upravljanje vodama, Grada Vukovara 220, 10000 Zagreb</item>
      <item>Županijsko državno odvjetništvo u Dubrovniku, Dropčeva 1, 20000 Dubrovnik punomoćnik sudionika u postupku RH,MINISTARSTVO FI NANCIJA-POREZNA UPRAVA,PODRUČNI URED DUBROVNIK</item>
      <item>Odvj. društvo Stanić i partneri j.t.d., Riva 4, 51000 Rijeka</item>
      <item>Zdravko Nižić</item>
    </izvorni_sadrzaj>
    <derivirana_varijabla naziv="DomainObject.Predmet.OstaliListFormatedWithAdress_1">
      <item>Societe Generale-Splitska banka d.d.</item>
      <item>FINA METKOVIĆ</item>
      <item>Hrvatski Telekom d.d., Savska cesta 32, 10000 Zagreb</item>
      <item>Ivanka Sušić, stečajni upravitelj, Gornji Kono 56, 20000 Dubrovnik</item>
      <item>Hrvatske vode, pravna osoba za upravljanje vodama, Grada Vukovara 220, 10000 Zagreb</item>
      <item>Županijsko državno odvjetništvo u Dubrovniku, Dropčeva 1, 20000 Dubrovnik punomoćnik sudionika u postupku RH,MINISTARSTVO FI NANCIJA-POREZNA UPRAVA,PODRUČNI URED DUBROVNIK</item>
      <item>Odvj. društvo Stanić i partneri j.t.d., Riva 4, 51000 Rijeka</item>
      <item>Zdravko Nižić</item>
    </derivirana_varijabla>
  </DomainObject.Predmet.OstaliListFormatedWithAdress>
  <DomainObject.Predmet.OstaliListFormatedWithAdressOIB>
    <izvorni_sadrzaj>
      <item>Societe Generale-Splitska banka d.d.</item>
      <item>FINA METKOVIĆ</item>
      <item>Hrvatski Telekom d.d., OIB 81793146560, Savska cesta 32, 10000 Zagreb</item>
      <item>Ivanka Sušić, stečajni upravitelj, OIB 74811324266, Gornji Kono 56, 20000 Dubrovnik</item>
      <item>Hrvatske vode, pravna osoba za upravljanje vodama, OIB 28921383001, Grada Vukovara 220, 10000 Zagreb</item>
      <item>Županijsko državno odvjetništvo u Dubrovniku, Dropčeva 1, 20000 Dubrovnik punomoćnik sudionika u postupku RH,MINISTARSTVO FI NANCIJA-POREZNA UPRAVA,PODRUČNI URED DUBROVNIK</item>
      <item>Odvj. društvo Stanić i partneri j.t.d., Riva 4, 51000 Rijeka</item>
      <item>Zdravko Nižić</item>
    </izvorni_sadrzaj>
    <derivirana_varijabla naziv="DomainObject.Predmet.OstaliListFormatedWithAdressOIB_1">
      <item>Societe Generale-Splitska banka d.d.</item>
      <item>FINA METKOVIĆ</item>
      <item>Hrvatski Telekom d.d., OIB 81793146560, Savska cesta 32, 10000 Zagreb</item>
      <item>Ivanka Sušić, stečajni upravitelj, OIB 74811324266, Gornji Kono 56, 20000 Dubrovnik</item>
      <item>Hrvatske vode, pravna osoba za upravljanje vodama, OIB 28921383001, Grada Vukovara 220, 10000 Zagreb</item>
      <item>Županijsko državno odvjetništvo u Dubrovniku, Dropčeva 1, 20000 Dubrovnik punomoćnik sudionika u postupku RH,MINISTARSTVO FI NANCIJA-POREZNA UPRAVA,PODRUČNI URED DUBROVNIK</item>
      <item>Odvj. društvo Stanić i partneri j.t.d., Riva 4, 51000 Rijeka</item>
      <item>Zdravko Nižić</item>
    </derivirana_varijabla>
  </DomainObject.Predmet.OstaliListFormatedWithAdressOIB>
  <DomainObject.Predmet.OstaliListNazivFormated>
    <izvorni_sadrzaj>
      <item>Societe Generale-Splitska banka d.d.</item>
      <item>FINA METKOVIĆ</item>
      <item>Hrvatski Telekom d.d.</item>
      <item>Ivanka Sušić, stečajni upravitelj</item>
      <item>Hrvatske vode, pravna osoba za upravljanje vodama</item>
      <item>Županijsko državno odvjetništvo u Dubrovniku</item>
      <item>Odvj. društvo Stanić i partneri j.t.d.</item>
      <item>Zdravko Nižić</item>
    </izvorni_sadrzaj>
    <derivirana_varijabla naziv="DomainObject.Predmet.OstaliListNazivFormated_1">
      <item>Societe Generale-Splitska banka d.d.</item>
      <item>FINA METKOVIĆ</item>
      <item>Hrvatski Telekom d.d.</item>
      <item>Ivanka Sušić, stečajni upravitelj</item>
      <item>Hrvatske vode, pravna osoba za upravljanje vodama</item>
      <item>Županijsko državno odvjetništvo u Dubrovniku</item>
      <item>Odvj. društvo Stanić i partneri j.t.d.</item>
      <item>Zdravko Nižić</item>
    </derivirana_varijabla>
  </DomainObject.Predmet.OstaliListNazivFormated>
  <DomainObject.Predmet.OstaliListNazivFormatedOIB>
    <izvorni_sadrzaj>
      <item>Societe Generale-Splitska banka d.d.</item>
      <item>FINA METKOVIĆ</item>
      <item>Hrvatski Telekom d.d., OIB 81793146560</item>
      <item>Ivanka Sušić, stečajni upravitelj, OIB 74811324266</item>
      <item>Hrvatske vode, pravna osoba za upravljanje vodama, OIB 28921383001</item>
      <item>Županijsko državno odvjetništvo u Dubrovniku</item>
      <item>Odvj. društvo Stanić i partneri j.t.d.</item>
      <item>Zdravko Nižić</item>
    </izvorni_sadrzaj>
    <derivirana_varijabla naziv="DomainObject.Predmet.OstaliListNazivFormatedOIB_1">
      <item>Societe Generale-Splitska banka d.d.</item>
      <item>FINA METKOVIĆ</item>
      <item>Hrvatski Telekom d.d., OIB 81793146560</item>
      <item>Ivanka Sušić, stečajni upravitelj, OIB 74811324266</item>
      <item>Hrvatske vode, pravna osoba za upravljanje vodama, OIB 28921383001</item>
      <item>Županijsko državno odvjetništvo u Dubrovniku</item>
      <item>Odvj. društvo Stanić i partneri j.t.d.</item>
      <item>Zdravko Nižić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RH,MINISTARSTVO FI NANCIJA-POREZNA UPRAVA,PODRUČNI URED DUBROVNIK</izvorni_sadrzaj>
    <derivirana_varijabla naziv="DomainObject.Predmet.StrankaIDrugi_1">RH,MINISTARSTVO FI NANCIJA-POREZNA UPRAVA,PODRUČNI URED DUBROVNIK</derivirana_varijabla>
  </DomainObject.Predmet.StrankaIDrugi>
  <DomainObject.Predmet.ProtustrankaIDrugi>
    <izvorni_sadrzaj>OPUZENKA, dioničko društvo za trgovinu</izvorni_sadrzaj>
    <derivirana_varijabla naziv="DomainObject.Predmet.ProtustrankaIDrugi_1">OPUZENKA, dioničko društvo za trgovinu</derivirana_varijabla>
  </DomainObject.Predmet.ProtustrankaIDrugi>
  <DomainObject.Predmet.StrankaIDrugiAdressOIB>
    <izvorni_sadrzaj>RH,MINISTARSTVO FI NANCIJA-POREZNA UPRAVA,PODRUČNI URED DUBROVNIK, OIB 18683136487, ., 20000 Dubrovnik</izvorni_sadrzaj>
    <derivirana_varijabla naziv="DomainObject.Predmet.StrankaIDrugiAdressOIB_1">RH,MINISTARSTVO FI NANCIJA-POREZNA UPRAVA,PODRUČNI URED DUBROVNIK, OIB 18683136487, ., 20000 Dubrovnik</derivirana_varijabla>
  </DomainObject.Predmet.StrankaIDrugiAdressOIB>
  <DomainObject.Predmet.ProtustrankaIDrugiAdressOIB>
    <izvorni_sadrzaj>OPUZENKA, dioničko društvo za trgovinu, OIB 58765781267, Put Narone/bb, 20350 Metković</izvorni_sadrzaj>
    <derivirana_varijabla naziv="DomainObject.Predmet.ProtustrankaIDrugiAdressOIB_1">OPUZENKA, dioničko društvo za trgovinu, OIB 58765781267, Put Narone/bb,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OPUZENKA, dioničko društvo za trgovinu</item>
      <item>RH,MINISTARSTVO FI NANCIJA-POREZNA UPRAVA,PODRUČNI URED DUBROVNIK</item>
      <item>Societe Generale-Splitska banka d.d.</item>
      <item>FINA METKOVIĆ</item>
      <item>Hrvatski Telekom d.d.</item>
      <item>Ivanka Sušić, stečajni upravitelj</item>
      <item>Hrvatske vode, pravna osoba za upravljanje vodama</item>
      <item>Županijsko državno odvjetništvo u Dubrovniku</item>
      <item>Odvj. društvo Stanić i partneri j.t.d.</item>
      <item>Zdravko Nižić</item>
    </izvorni_sadrzaj>
    <derivirana_varijabla naziv="DomainObject.Predmet.SudioniciListNaziv_1">
      <item>OPUZENKA, dioničko društvo za trgovinu</item>
      <item>RH,MINISTARSTVO FI NANCIJA-POREZNA UPRAVA,PODRUČNI URED DUBROVNIK</item>
      <item>Societe Generale-Splitska banka d.d.</item>
      <item>FINA METKOVIĆ</item>
      <item>Hrvatski Telekom d.d.</item>
      <item>Ivanka Sušić, stečajni upravitelj</item>
      <item>Hrvatske vode, pravna osoba za upravljanje vodama</item>
      <item>Županijsko državno odvjetništvo u Dubrovniku</item>
      <item>Odvj. društvo Stanić i partneri j.t.d.</item>
      <item>Zdravko Nižić</item>
    </derivirana_varijabla>
  </DomainObject.Predmet.SudioniciListNaziv>
  <DomainObject.Predmet.SudioniciListAdressOIB>
    <izvorni_sadrzaj>
      <item>OPUZENKA, dioničko društvo za trgovinu, OIB 58765781267, Put Narone/bb,20350 Metković</item>
      <item>RH,MINISTARSTVO FI NANCIJA-POREZNA UPRAVA,PODRUČNI URED DUBROVNIK, OIB 18683136487, .,20000 Dubrovnik</item>
      <item>Societe Generale-Splitska banka d.d.</item>
      <item>FINA METKOVIĆ</item>
      <item>Hrvatski Telekom d.d., OIB 81793146560, Savska cesta 32,10000 Zagreb</item>
      <item>Ivanka Sušić, stečajni upravitelj, OIB 74811324266, Gornji Kono 56,20000 Dubrovnik</item>
      <item>Hrvatske vode, pravna osoba za upravljanje vodama, OIB 28921383001, Grada Vukovara 220,10000 Zagreb</item>
      <item>Županijsko državno odvjetništvo u Dubrovniku, Dropčeva 1,20000 Dubrovnik</item>
      <item>Odvj. društvo Stanić i partneri j.t.d., Riva 4,51000 Rijeka</item>
      <item>Zdravko Nižić</item>
    </izvorni_sadrzaj>
    <derivirana_varijabla naziv="DomainObject.Predmet.SudioniciListAdressOIB_1">
      <item>OPUZENKA, dioničko društvo za trgovinu, OIB 58765781267, Put Narone/bb,20350 Metković</item>
      <item>RH,MINISTARSTVO FI NANCIJA-POREZNA UPRAVA,PODRUČNI URED DUBROVNIK, OIB 18683136487, .,20000 Dubrovnik</item>
      <item>Societe Generale-Splitska banka d.d.</item>
      <item>FINA METKOVIĆ</item>
      <item>Hrvatski Telekom d.d., OIB 81793146560, Savska cesta 32,10000 Zagreb</item>
      <item>Ivanka Sušić, stečajni upravitelj, OIB 74811324266, Gornji Kono 56,20000 Dubrovnik</item>
      <item>Hrvatske vode, pravna osoba za upravljanje vodama, OIB 28921383001, Grada Vukovara 220,10000 Zagreb</item>
      <item>Županijsko državno odvjetništvo u Dubrovniku, Dropčeva 1,20000 Dubrovnik</item>
      <item>Odvj. društvo Stanić i partneri j.t.d., Riva 4,51000 Rijeka</item>
      <item>Zdravko Nižić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58765781267</item>
      <item>, OIB 18683136487</item>
      <item>, OIB null</item>
      <item>, OIB null</item>
      <item>, OIB 81793146560</item>
      <item>, OIB 74811324266</item>
      <item>, OIB 28921383001</item>
      <item>, OIB null</item>
      <item>, OIB null</item>
      <item>, OIB null</item>
    </izvorni_sadrzaj>
    <derivirana_varijabla naziv="DomainObject.Predmet.SudioniciListNazivOIB_1">
      <item>, OIB 58765781267</item>
      <item>, OIB 18683136487</item>
      <item>, OIB null</item>
      <item>, OIB null</item>
      <item>, OIB 81793146560</item>
      <item>, OIB 74811324266</item>
      <item>, OIB 28921383001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645</properties:Words>
  <properties:Characters>3589</properties:Characters>
  <properties:Lines>97</properties:Lines>
  <properties:Paragraphs>34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2018-06-14T08:09:00Z</dcterms:created>
  <dc:creator>Srđan Gavranić</dc:creator>
  <cp:lastModifiedBy>Valerija Rizzi</cp:lastModifiedBy>
  <cp:lastPrinted>2019-01-03T14:06:00Z</cp:lastPrinted>
  <dcterms:modified xmlns:xsi="http://www.w3.org/2001/XMLSchema-instance" xsi:type="dcterms:W3CDTF">2019-01-03T14:09:00Z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344 SZ-a) (Stečajni plan STARI - NOVI SZ - rješenje - zaključenje stečajnog postupka.docx)</vt:lpwstr>
  </prop:property>
  <prop:property name="CC_coloring" pid="4" fmtid="{D5CDD505-2E9C-101B-9397-08002B2CF9AE}">
    <vt:bool>false</vt:bool>
  </prop:property>
  <prop:property name="BrojStranica" pid="5" fmtid="{D5CDD505-2E9C-101B-9397-08002B2CF9AE}">
    <vt:i4>2</vt:i4>
  </prop:property>
</prop:Properties>
</file>