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dcbb" w14:paraId="249dcbb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0D3287">
        <w:t>99/18-5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0D3287">
        <w:t xml:space="preserve">TOMOS TONČI </w:t>
      </w:r>
      <w:r w:rsidR="000D3287" w:rsidRPr="005D3532">
        <w:t xml:space="preserve">d.o.o., </w:t>
      </w:r>
      <w:r w:rsidR="000D3287">
        <w:t>Zadar</w:t>
      </w:r>
      <w:r w:rsidR="000D3287" w:rsidRPr="005D3532">
        <w:t xml:space="preserve">, </w:t>
      </w:r>
      <w:r w:rsidR="000D3287">
        <w:t>Grgura Ninskog 14</w:t>
      </w:r>
      <w:r w:rsidR="000D3287" w:rsidRPr="005D3532">
        <w:t xml:space="preserve">, OIB: </w:t>
      </w:r>
      <w:r w:rsidR="000D3287">
        <w:t>87729816573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311857">
        <w:t>5</w:t>
      </w:r>
      <w:r w:rsidR="000A7DAE">
        <w:t>.</w:t>
      </w:r>
      <w:r w:rsidR="00626DBD">
        <w:t xml:space="preserve"> </w:t>
      </w:r>
      <w:r w:rsidR="002E5684">
        <w:t>lipnja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0D3287">
        <w:t xml:space="preserve">TOMOS TONČI </w:t>
      </w:r>
      <w:r w:rsidR="000D3287" w:rsidRPr="005D3532">
        <w:t xml:space="preserve">d.o.o., </w:t>
      </w:r>
      <w:r w:rsidR="000D3287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E5684" w:rsidP="003D5A65" w:rsidR="003D5A65" w:rsidRPr="003D5A65">
      <w:pPr>
        <w:jc w:val="center"/>
      </w:pPr>
      <w:r>
        <w:t>3</w:t>
      </w:r>
      <w:r w:rsidR="003D5A65" w:rsidRPr="003D5A65">
        <w:t xml:space="preserve">. </w:t>
      </w:r>
      <w:r>
        <w:t>srpnja</w:t>
      </w:r>
      <w:r w:rsidR="00195532">
        <w:t xml:space="preserve"> 2018</w:t>
      </w:r>
      <w:r w:rsidR="00E52157">
        <w:t xml:space="preserve">. u </w:t>
      </w:r>
      <w:r w:rsidR="000D3287">
        <w:t>9</w:t>
      </w:r>
      <w:r w:rsidR="009C2B72">
        <w:t>,</w:t>
      </w:r>
      <w:r w:rsidR="000D3287">
        <w:t>05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11857" w:rsidP="0030416A" w:rsidR="00311857">
      <w:pPr>
        <w:jc w:val="center"/>
      </w:pPr>
    </w:p>
    <w:p w:rsidRDefault="00311857" w:rsidP="0030416A" w:rsidR="00311857">
      <w:pPr>
        <w:jc w:val="center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311857">
        <w:t>5</w:t>
      </w:r>
      <w:r w:rsidR="000A7DAE">
        <w:t>.</w:t>
      </w:r>
      <w:r w:rsidR="00626DBD">
        <w:t xml:space="preserve"> </w:t>
      </w:r>
      <w:r w:rsidR="002E5684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515C8C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515C8C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D3287" w:rsidP="00C969E8" w:rsidR="002D2B61">
      <w:pPr>
        <w:numPr>
          <w:ilvl w:val="0"/>
          <w:numId w:val="2"/>
        </w:numPr>
      </w:pPr>
      <w:r>
        <w:t xml:space="preserve">Anti </w:t>
      </w:r>
      <w:proofErr w:type="spellStart"/>
      <w:r>
        <w:t>Ražovu</w:t>
      </w:r>
      <w:proofErr w:type="spellEnd"/>
      <w:r>
        <w:t xml:space="preserve"> iz Zadra</w:t>
      </w:r>
      <w:r w:rsidRPr="005D3532">
        <w:t xml:space="preserve">, </w:t>
      </w:r>
      <w:r>
        <w:t>Grgura Ninskog 14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D3287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A5032"/>
    <w:rsid w:val="002D2B61"/>
    <w:rsid w:val="002E5684"/>
    <w:rsid w:val="00303BFF"/>
    <w:rsid w:val="0030416A"/>
    <w:rsid w:val="003048F4"/>
    <w:rsid w:val="00311857"/>
    <w:rsid w:val="00350F46"/>
    <w:rsid w:val="0037579F"/>
    <w:rsid w:val="0038689D"/>
    <w:rsid w:val="003A2A55"/>
    <w:rsid w:val="003D5A65"/>
    <w:rsid w:val="003D6BE3"/>
    <w:rsid w:val="003F07A3"/>
    <w:rsid w:val="004B162F"/>
    <w:rsid w:val="004B2ADD"/>
    <w:rsid w:val="004B64C6"/>
    <w:rsid w:val="00510299"/>
    <w:rsid w:val="00515C8C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873AD"/>
    <w:rsid w:val="008C0176"/>
    <w:rsid w:val="008D350E"/>
    <w:rsid w:val="00974B89"/>
    <w:rsid w:val="00987847"/>
    <w:rsid w:val="009C2B72"/>
    <w:rsid w:val="009C5540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716EE"/>
    <w:rsid w:val="00D853D6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5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C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C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C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C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5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C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C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C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C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TOMOS TONČI društvo s ograničenom odgovornošću za vanjsku i unutrašnju trgovinu</izvorni_sadrzaj>
    <derivirana_varijabla naziv="DomainObject.Predmet.ProtustrankaFormated_1">  TOMOS TONČI društvo s ograničenom odgovornošću za vanjsku i unutrašnju trgovinu</derivirana_varijabla>
  </DomainObject.Predmet.ProtustrankaFormated>
  <DomainObject.Predmet.ProtustrankaFormatedOIB>
    <izvorni_sadrzaj>  TOMOS TONČI društvo s ograničenom odgovornošću za vanjsku i unutrašnju trgovinu, OIB 87729816573</izvorni_sadrzaj>
    <derivirana_varijabla naziv="DomainObject.Predmet.ProtustrankaFormatedOIB_1">  TOMOS TONČI društvo s ograničenom odgovornošću za vanjsku i unutrašnju trgovinu, OIB 87729816573</derivirana_varijabla>
  </DomainObject.Predmet.ProtustrankaFormatedOIB>
  <DomainObject.Predmet.ProtustrankaFormatedWithAdress>
    <izvorni_sadrzaj> TOMOS TONČI društvo s ograničenom odgovornošću za vanjsku i unutrašnju trgovinu, Grgura Ninskog 14, 23000 Zadar</izvorni_sadrzaj>
    <derivirana_varijabla naziv="DomainObject.Predmet.ProtustrankaFormatedWithAdress_1"> TOMOS TONČI društvo s ograničenom odgovornošću za vanjsku i unutrašnju trgovinu, Grgura Ninskog 14, 23000 Zadar</derivirana_varijabla>
  </DomainObject.Predmet.ProtustrankaFormatedWithAdress>
  <DomainObject.Predmet.ProtustrankaFormatedWithAdressOIB>
    <izvorni_sadrzaj> TOMOS TONČI društvo s ograničenom odgovornošću za vanjsku i unutrašnju trgovinu, OIB 87729816573, Grgura Ninskog 14, 23000 Zadar</izvorni_sadrzaj>
    <derivirana_varijabla naziv="DomainObject.Predmet.ProtustrankaFormatedWithAdressOIB_1"> TOMOS TONČI društvo s ograničenom odgovornošću za vanjsku i unutrašnju trgovinu, OIB 87729816573, Grgura Ninskog 14, 23000 Zadar</derivirana_varijabla>
  </DomainObject.Predmet.ProtustrankaFormatedWithAdressOIB>
  <DomainObject.Predmet.ProtustrankaWithAdress>
    <izvorni_sadrzaj>TOMOS TONČI društvo s ograničenom odgovornošću za vanjsku i unutrašnju trgovinu Grgura Ninskog 14, 23000 Zadar</izvorni_sadrzaj>
    <derivirana_varijabla naziv="DomainObject.Predmet.ProtustrankaWithAdress_1">TOMOS TONČI društvo s ograničenom odgovornošću za vanjsku i unutrašnju trgovinu Grgura Ninskog 14, 23000 Zadar</derivirana_varijabla>
  </DomainObject.Predmet.ProtustrankaWithAdress>
  <DomainObject.Predmet.ProtustrankaWithAdressOIB>
    <izvorni_sadrzaj>TOMOS TONČI društvo s ograničenom odgovornošću za vanjsku i unutrašnju trgovinu, OIB 87729816573, Grgura Ninskog 14, 23000 Zadar</izvorni_sadrzaj>
    <derivirana_varijabla naziv="DomainObject.Predmet.ProtustrankaWithAdressOIB_1">TOMOS TONČI društvo s ograničenom odgovornošću za vanjsku i unutrašnju trgovinu, OIB 87729816573, Grgura Ninskog 14, 23000 Zadar</derivirana_varijabla>
  </DomainObject.Predmet.ProtustrankaWithAdressOIB>
  <DomainObject.Predmet.ProtustrankaNazivFormated>
    <izvorni_sadrzaj>TOMOS TONČI društvo s ograničenom odgovornošću za vanjsku i unutrašnju trgovinu</izvorni_sadrzaj>
    <derivirana_varijabla naziv="DomainObject.Predmet.ProtustrankaNazivFormated_1">TOMOS TONČI društvo s ograničenom odgovornošću za vanjsku i unutrašnju trgovinu</derivirana_varijabla>
  </DomainObject.Predmet.ProtustrankaNazivFormated>
  <DomainObject.Predmet.ProtustrankaNazivFormatedOIB>
    <izvorni_sadrzaj>TOMOS TONČI društvo s ograničenom odgovornošću za vanjsku i unutrašnju trgovinu, OIB 87729816573</izvorni_sadrzaj>
    <derivirana_varijabla naziv="DomainObject.Predmet.ProtustrankaNazivFormatedOIB_1">TOMOS TONČI društvo s ograničenom odgovornošću za vanjsku i unutrašnju trgovinu, OIB 87729816573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TOMOS TONČI društvo s ograničenom odgovornošću za vanjsku i unutrašnju trgovinu</item>
    </izvorni_sadrzaj>
    <derivirana_varijabla naziv="DomainObject.Predmet.ProtuStrankaListFormated_1">
      <item>TOMOS TONČI društvo s ograničenom odgovornošću za vanjsku i unutrašnju trgovinu</item>
    </derivirana_varijabla>
  </DomainObject.Predmet.ProtuStrankaListFormated>
  <DomainObject.Predmet.ProtuStrankaListFormatedOIB>
    <izvorni_sadrzaj>
      <item>TOMOS TONČI društvo s ograničenom odgovornošću za vanjsku i unutrašnju trgovinu, OIB 87729816573</item>
    </izvorni_sadrzaj>
    <derivirana_varijabla naziv="DomainObject.Predmet.ProtuStrankaListFormatedOIB_1">
      <item>TOMOS TONČI društvo s ograničenom odgovornošću za vanjsku i unutrašnju trgovinu, OIB 87729816573</item>
    </derivirana_varijabla>
  </DomainObject.Predmet.ProtuStrankaListFormatedOIB>
  <DomainObject.Predmet.ProtuStrankaListFormatedWithAdress>
    <izvorni_sadrzaj>
      <item>TOMOS TONČI društvo s ograničenom odgovornošću za vanjsku i unutrašnju trgovinu, Grgura Ninskog 14, 23000 Zadar</item>
    </izvorni_sadrzaj>
    <derivirana_varijabla naziv="DomainObject.Predmet.ProtuStrankaListFormatedWithAdress_1">
      <item>TOMOS TONČI društvo s ograničenom odgovornošću za vanjsku i unutrašnju trgovinu, Grgura Ninskog 14, 23000 Zadar</item>
    </derivirana_varijabla>
  </DomainObject.Predmet.ProtuStrankaListFormatedWithAdress>
  <DomainObject.Predmet.ProtuStrankaListFormatedWithAdressOIB>
    <izvorni_sadrzaj>
      <item>TOMOS TONČI društvo s ograničenom odgovornošću za vanjsku i unutrašnju trgovinu, OIB 87729816573, Grgura Ninskog 14, 23000 Zadar</item>
    </izvorni_sadrzaj>
    <derivirana_varijabla naziv="DomainObject.Predmet.ProtuStrankaListFormatedWithAdressOIB_1">
      <item>TOMOS TONČI društvo s ograničenom odgovornošću za vanjsku i unutrašnju trgovinu, OIB 87729816573, Grgura Ninskog 14, 23000 Zadar</item>
    </derivirana_varijabla>
  </DomainObject.Predmet.ProtuStrankaListFormatedWithAdressOIB>
  <DomainObject.Predmet.ProtuStrankaListNazivFormated>
    <izvorni_sadrzaj>
      <item>TOMOS TONČI društvo s ograničenom odgovornošću za vanjsku i unutrašnju trgovinu</item>
    </izvorni_sadrzaj>
    <derivirana_varijabla naziv="DomainObject.Predmet.ProtuStrankaListNazivFormated_1">
      <item>TOMOS TONČI društvo s ograničenom odgovornošću za vanjsku i unutrašnju trgovinu</item>
    </derivirana_varijabla>
  </DomainObject.Predmet.ProtuStrankaListNazivFormated>
  <DomainObject.Predmet.ProtuStrankaListNazivFormatedOIB>
    <izvorni_sadrzaj>
      <item>TOMOS TONČI društvo s ograničenom odgovornošću za vanjsku i unutrašnju trgovinu, OIB 87729816573</item>
    </izvorni_sadrzaj>
    <derivirana_varijabla naziv="DomainObject.Predmet.ProtuStrankaListNazivFormatedOIB_1">
      <item>TOMOS TONČI društvo s ograničenom odgovornošću za vanjsku i unutrašnju trgovinu, OIB 87729816573</item>
    </derivirana_varijabla>
  </DomainObject.Predmet.ProtuStrankaListNazivFormatedOIB>
  <DomainObject.Predmet.OstaliListFormated>
    <izvorni_sadrzaj>
      <item>Ante Ražov</item>
    </izvorni_sadrzaj>
    <derivirana_varijabla naziv="DomainObject.Predmet.OstaliListFormated_1">
      <item>Ante Ražov</item>
    </derivirana_varijabla>
  </DomainObject.Predmet.OstaliListFormated>
  <DomainObject.Predmet.OstaliListFormatedOIB>
    <izvorni_sadrzaj>
      <item>Ante Ražov, OIB 45589814075</item>
    </izvorni_sadrzaj>
    <derivirana_varijabla naziv="DomainObject.Predmet.OstaliListFormatedOIB_1">
      <item>Ante Ražov, OIB 45589814075</item>
    </derivirana_varijabla>
  </DomainObject.Predmet.OstaliListFormatedOIB>
  <DomainObject.Predmet.OstaliListFormatedWithAdress>
    <izvorni_sadrzaj>
      <item>Ante Ražov, Grgura Ninskog 14, 23000 Zadar</item>
    </izvorni_sadrzaj>
    <derivirana_varijabla naziv="DomainObject.Predmet.OstaliListFormatedWithAdress_1">
      <item>Ante Ražov, Grgura Ninskog 14, 23000 Zadar</item>
    </derivirana_varijabla>
  </DomainObject.Predmet.OstaliListFormatedWithAdress>
  <DomainObject.Predmet.OstaliListFormatedWithAdressOIB>
    <izvorni_sadrzaj>
      <item>Ante Ražov, OIB 45589814075, Grgura Ninskog 14, 23000 Zadar</item>
    </izvorni_sadrzaj>
    <derivirana_varijabla naziv="DomainObject.Predmet.OstaliListFormatedWithAdressOIB_1">
      <item>Ante Ražov, OIB 45589814075, Grgura Ninskog 14, 23000 Zadar</item>
    </derivirana_varijabla>
  </DomainObject.Predmet.OstaliListFormatedWithAdressOIB>
  <DomainObject.Predmet.OstaliListNazivFormated>
    <izvorni_sadrzaj>
      <item>Ante Ražov</item>
    </izvorni_sadrzaj>
    <derivirana_varijabla naziv="DomainObject.Predmet.OstaliListNazivFormated_1">
      <item>Ante Ražov</item>
    </derivirana_varijabla>
  </DomainObject.Predmet.OstaliListNazivFormated>
  <DomainObject.Predmet.OstaliListNazivFormatedOIB>
    <izvorni_sadrzaj>
      <item>Ante Ražov, OIB 45589814075</item>
    </izvorni_sadrzaj>
    <derivirana_varijabla naziv="DomainObject.Predmet.OstaliListNazivFormatedOIB_1">
      <item>Ante Ražov, OIB 45589814075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TOMOS TONČI društvo s ograničenom odgovornošću za vanjsku i unutrašnju trgovinu</izvorni_sadrzaj>
    <derivirana_varijabla naziv="DomainObject.Predmet.ProtustrankaIDrugi_1">TOMOS TONČI društvo s ograničenom odgovornošću za vanjsku i unutrašnju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TOMOS TONČI društvo s ograničenom odgovornošću za vanjsku i unutrašnju trgovinu, OIB 87729816573, Grgura Ninskog 14, 23000 Zadar</izvorni_sadrzaj>
    <derivirana_varijabla naziv="DomainObject.Predmet.ProtustrankaIDrugiAdressOIB_1">TOMOS TONČI društvo s ograničenom odgovornošću za vanjsku i unutrašnju trgovinu, OIB 87729816573, Grgura Ninskog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TOMOS TONČI društvo s ograničenom odgovornošću za vanjsku i unutrašnju trgovinu</item>
      <item>Ante Ražov</item>
    </izvorni_sadrzaj>
    <derivirana_varijabla naziv="DomainObject.Predmet.SudioniciListNaziv_1">
      <item>FINA</item>
      <item>TOMOS TONČI društvo s ograničenom odgovornošću za vanjsku i unutrašnju trgovinu</item>
      <item>Ante Ražov</item>
    </derivirana_varijabla>
  </DomainObject.Predmet.SudioniciListNaziv>
  <DomainObject.Predmet.SudioniciListAdressOIB>
    <izvorni_sadrzaj>
      <item>FINA, OIB 85821130368</item>
      <item>TOMOS TONČI društvo s ograničenom odgovornošću za vanjsku i unutrašnju trgovinu, OIB 87729816573, Grgura Ninskog 14,23000 Zadar</item>
      <item>Ante Ražov, OIB 45589814075, Grgura Ninskog 14,23000 Zadar</item>
    </izvorni_sadrzaj>
    <derivirana_varijabla naziv="DomainObject.Predmet.SudioniciListAdressOIB_1">
      <item>FINA, OIB 85821130368</item>
      <item>TOMOS TONČI društvo s ograničenom odgovornošću za vanjsku i unutrašnju trgovinu, OIB 87729816573, Grgura Ninskog 14,23000 Zadar</item>
      <item>Ante Ražov, OIB 45589814075, Grgura Ninskog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87729816573</item>
      <item>, OIB 45589814075</item>
    </izvorni_sadrzaj>
    <derivirana_varijabla naziv="DomainObject.Predmet.SudioniciListNazivOIB_1">
      <item>, OIB 85821130368</item>
      <item>, OIB 87729816573</item>
      <item>, OIB 45589814075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159</properties:Words>
  <properties:Characters>775</properties:Characters>
  <properties:Lines>53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2018-06-01T12:09:00Z</dcterms:created>
  <dc:creator>Administrator</dc:creator>
  <cp:lastModifiedBy>Ante Rubelj</cp:lastModifiedBy>
  <cp:lastPrinted>2018-06-06T11:21:00Z</cp:lastPrinted>
  <dcterms:modified xmlns:xsi="http://www.w3.org/2001/XMLSchema-instance" xsi:type="dcterms:W3CDTF">2018-06-06T11:21:00Z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POLICIJA- 99-18- Ante Ražov.docx)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