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f789" w14:paraId="31ff789" w:rsidRDefault="007B30FB" w:rsidP="00910611" w:rsidR="007B30F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0FB" w:rsidP="00910611" w:rsidR="007B30FB">
      <w:r>
        <w:rPr>
          <w:rFonts w:eastAsia="MS Mincho"/>
        </w:rPr>
        <w:t>REPUBLIKA HRVATSKA</w:t>
      </w:r>
    </w:p>
    <w:p w:rsidRDefault="007B30FB" w:rsidP="00910611" w:rsidR="007B30FB">
      <w:r>
        <w:rPr>
          <w:rFonts w:eastAsia="MS Mincho"/>
        </w:rPr>
        <w:t>TRGOVAČKI SUD U RIJECI</w:t>
      </w:r>
    </w:p>
    <w:p w:rsidRDefault="007B30FB" w:rsidR="007B30F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C779FE" w:rsidR="0005272A" w:rsidRPr="00C779FE">
      <w:pPr>
        <w:jc w:val="both"/>
        <w:rPr>
          <w:rFonts w:cs="Arial" w:hAnsi="Arial" w:ascii="Arial"/>
          <w:color w:val="000000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CD6B83" w:rsidRPr="00CD6B83">
        <w:rPr>
          <w:bCs/>
        </w:rPr>
        <w:t>VIDIS društvo s ograničenom odgovornošću za trgovinu, građevinarstvo i brodogradnju</w:t>
      </w:r>
      <w:r w:rsidR="00CD6B83">
        <w:rPr>
          <w:bCs/>
        </w:rPr>
        <w:t xml:space="preserve"> </w:t>
      </w:r>
      <w:r w:rsidR="00CD6B83" w:rsidRPr="00CD6B83">
        <w:rPr>
          <w:bCs/>
        </w:rPr>
        <w:t>Kraljevica, Obala kralja Tomislava 8</w:t>
      </w:r>
      <w:r w:rsidR="00C779FE" w:rsidRPr="00C779FE">
        <w:rPr>
          <w:bCs/>
        </w:rPr>
        <w:t xml:space="preserve">, OIB: </w:t>
      </w:r>
      <w:r w:rsidR="00CD6B83" w:rsidRPr="00CD6B83">
        <w:rPr>
          <w:bCs/>
        </w:rPr>
        <w:t>66412419516</w:t>
      </w:r>
      <w:r w:rsidRPr="000100A3">
        <w:t xml:space="preserve">, dana </w:t>
      </w:r>
      <w:r w:rsidR="008A115E">
        <w:t>1</w:t>
      </w:r>
      <w:r w:rsidR="00C779FE">
        <w:t>7</w:t>
      </w:r>
      <w:r w:rsidR="008A115E">
        <w:t>. srpnja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CD6B83" w:rsidRPr="00CD6B83">
        <w:t>VIDIS društvo s ograničenom odgovornošću za trgovinu, građevinarstvo i brodogradnju Kraljevica, Obala kralja Tomislava 8, OIB: 66412419516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CD6B83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="00C779FE" w:rsidRPr="00C779FE">
        <w:t xml:space="preserve">dužnika </w:t>
      </w:r>
      <w:r w:rsidR="00CD6B83">
        <w:t>Darko Konjević, OIB: 57059596137, Kraljevica, I. P. Tominog 26</w:t>
      </w:r>
      <w:r w:rsidR="007900C3">
        <w:t xml:space="preserve"> </w:t>
      </w:r>
      <w:r w:rsidR="00C779FE" w:rsidRPr="00C779FE">
        <w:t xml:space="preserve">u roku od osam dana </w:t>
      </w:r>
      <w:r w:rsidRPr="009D582A">
        <w:t xml:space="preserve">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C779FE" w:rsidP="0005272A" w:rsidR="0005272A" w:rsidRPr="000100A3">
      <w:pPr>
        <w:jc w:val="center"/>
        <w:rPr>
          <w:bCs/>
        </w:rPr>
      </w:pPr>
      <w:r>
        <w:rPr>
          <w:bCs/>
        </w:rPr>
        <w:t>17. listopada</w:t>
      </w:r>
      <w:r w:rsidR="000100A3" w:rsidRPr="000100A3">
        <w:rPr>
          <w:bCs/>
        </w:rPr>
        <w:t xml:space="preserve"> 201</w:t>
      </w:r>
      <w:r w:rsidR="008A115E">
        <w:rPr>
          <w:bCs/>
        </w:rPr>
        <w:t>8.</w:t>
      </w:r>
      <w:r w:rsidR="000100A3" w:rsidRPr="000100A3">
        <w:rPr>
          <w:bCs/>
        </w:rPr>
        <w:t xml:space="preserve">  u </w:t>
      </w:r>
      <w:r w:rsidR="00CD6B83">
        <w:rPr>
          <w:bCs/>
        </w:rPr>
        <w:t>10,00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lastRenderedPageBreak/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C779FE">
        <w:t>10</w:t>
      </w:r>
      <w:r w:rsidR="008A115E">
        <w:t>. srpnja 2018.</w:t>
      </w:r>
      <w:r>
        <w:t xml:space="preserve"> podnijela ovome sudu prijedlog za otvaranje stečajnog postupka nad dužnikom </w:t>
      </w:r>
      <w:r w:rsidR="00CD6B83" w:rsidRPr="00CD6B83">
        <w:rPr>
          <w:bCs/>
        </w:rPr>
        <w:t xml:space="preserve">VIDIS društvo s ograničenom odgovornošću za trgovinu, građevinarstvo i brodogradnju Kraljevica, Obala kralja Tomislava 8, OIB: 66412419516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C779FE">
        <w:t>6. srpnja</w:t>
      </w:r>
      <w:r w:rsidR="008A115E">
        <w:t xml:space="preserve"> 2018.</w:t>
      </w:r>
      <w:r>
        <w:t xml:space="preserve">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CD6B83">
        <w:t>37.534,50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8A115E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8A115E">
        <w:t>1</w:t>
      </w:r>
      <w:r w:rsidR="007B30FB">
        <w:t>7</w:t>
      </w:r>
      <w:r w:rsidR="008A115E">
        <w:t>. srpnja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7B30FB" w:rsidP="0005272A" w:rsidR="007B30FB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C65" w:rsidP="0005272A" w:rsidR="00E22C65">
      <w:r>
        <w:separator/>
      </w:r>
    </w:p>
  </w:endnote>
  <w:endnote w:id="0" w:type="continuationSeparator">
    <w:p w:rsidRDefault="00E22C65" w:rsidP="0005272A" w:rsidR="00E22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2C7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C65" w:rsidP="0005272A" w:rsidR="00E22C65">
      <w:r>
        <w:separator/>
      </w:r>
    </w:p>
  </w:footnote>
  <w:footnote w:id="0" w:type="continuationSeparator">
    <w:p w:rsidRDefault="00E22C65" w:rsidP="0005272A" w:rsidR="00E22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C779FE">
      <w:t>40</w:t>
    </w:r>
    <w:r w:rsidR="00CD6B83">
      <w:t>3</w:t>
    </w:r>
    <w:r w:rsidR="008A115E">
      <w:t>/2018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61699"/>
    <w:rsid w:val="00084C43"/>
    <w:rsid w:val="00267BBB"/>
    <w:rsid w:val="002E69F9"/>
    <w:rsid w:val="003541B1"/>
    <w:rsid w:val="00435308"/>
    <w:rsid w:val="004862C7"/>
    <w:rsid w:val="00495380"/>
    <w:rsid w:val="004F6C16"/>
    <w:rsid w:val="00520689"/>
    <w:rsid w:val="00627E0F"/>
    <w:rsid w:val="00656565"/>
    <w:rsid w:val="006A75F1"/>
    <w:rsid w:val="006F39A2"/>
    <w:rsid w:val="0076139A"/>
    <w:rsid w:val="007900C3"/>
    <w:rsid w:val="007B30FB"/>
    <w:rsid w:val="007B6D04"/>
    <w:rsid w:val="007D60F7"/>
    <w:rsid w:val="00836506"/>
    <w:rsid w:val="008A115E"/>
    <w:rsid w:val="00942A0F"/>
    <w:rsid w:val="009D4985"/>
    <w:rsid w:val="009D582A"/>
    <w:rsid w:val="00AA43BC"/>
    <w:rsid w:val="00AF0A5D"/>
    <w:rsid w:val="00B93FF3"/>
    <w:rsid w:val="00BA3EB5"/>
    <w:rsid w:val="00C17835"/>
    <w:rsid w:val="00C3192E"/>
    <w:rsid w:val="00C779FE"/>
    <w:rsid w:val="00C81897"/>
    <w:rsid w:val="00CC09E1"/>
    <w:rsid w:val="00CC147A"/>
    <w:rsid w:val="00CD6B83"/>
    <w:rsid w:val="00D634BB"/>
    <w:rsid w:val="00D67E91"/>
    <w:rsid w:val="00DB2BAB"/>
    <w:rsid w:val="00E22C65"/>
    <w:rsid w:val="00E518D1"/>
    <w:rsid w:val="00EB20F1"/>
    <w:rsid w:val="00EC1277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779F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6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2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2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2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2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779F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6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2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2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2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2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5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VIDIS d.o.o,.</izvorni_sadrzaj>
    <derivirana_varijabla naziv="DomainObject.Predmet.ProtustrankaFormated_1">  VIDIS d.o.o,.</derivirana_varijabla>
  </DomainObject.Predmet.ProtustrankaFormated>
  <DomainObject.Predmet.ProtustrankaFormatedOIB>
    <izvorni_sadrzaj>  VIDIS d.o.o,., OIB 66412419516</izvorni_sadrzaj>
    <derivirana_varijabla naziv="DomainObject.Predmet.ProtustrankaFormatedOIB_1">  VIDIS d.o.o,., OIB 66412419516</derivirana_varijabla>
  </DomainObject.Predmet.ProtustrankaFormatedOIB>
  <DomainObject.Predmet.ProtustrankaFormatedWithAdress>
    <izvorni_sadrzaj> VIDIS d.o.o,., Obala kralja Tomislava 8, 51262 Kraljevica</izvorni_sadrzaj>
    <derivirana_varijabla naziv="DomainObject.Predmet.ProtustrankaFormatedWithAdress_1"> VIDIS d.o.o,., Obala kralja Tomislava 8, 51262 Kraljevica</derivirana_varijabla>
  </DomainObject.Predmet.ProtustrankaFormatedWithAdress>
  <DomainObject.Predmet.ProtustrankaFormatedWithAdressOIB>
    <izvorni_sadrzaj> VIDIS d.o.o,., OIB 66412419516, Obala kralja Tomislava 8, 51262 Kraljevica</izvorni_sadrzaj>
    <derivirana_varijabla naziv="DomainObject.Predmet.ProtustrankaFormatedWithAdressOIB_1"> VIDIS d.o.o,., OIB 66412419516, Obala kralja Tomislava 8, 51262 Kraljevica</derivirana_varijabla>
  </DomainObject.Predmet.ProtustrankaFormatedWithAdressOIB>
  <DomainObject.Predmet.ProtustrankaWithAdress>
    <izvorni_sadrzaj>VIDIS d.o.o,. Obala kralja Tomislava 8, 51262 Kraljevica</izvorni_sadrzaj>
    <derivirana_varijabla naziv="DomainObject.Predmet.ProtustrankaWithAdress_1">VIDIS d.o.o,. Obala kralja Tomislava 8, 51262 Kraljevica</derivirana_varijabla>
  </DomainObject.Predmet.ProtustrankaWithAdress>
  <DomainObject.Predmet.ProtustrankaWithAdressOIB>
    <izvorni_sadrzaj>VIDIS d.o.o,., OIB 66412419516, Obala kralja Tomislava 8, 51262 Kraljevica</izvorni_sadrzaj>
    <derivirana_varijabla naziv="DomainObject.Predmet.ProtustrankaWithAdressOIB_1">VIDIS d.o.o,., OIB 66412419516, Obala kralja Tomislava 8, 51262 Kraljevica</derivirana_varijabla>
  </DomainObject.Predmet.ProtustrankaWithAdressOIB>
  <DomainObject.Predmet.ProtustrankaNazivFormated>
    <izvorni_sadrzaj>VIDIS d.o.o,.</izvorni_sadrzaj>
    <derivirana_varijabla naziv="DomainObject.Predmet.ProtustrankaNazivFormated_1">VIDIS d.o.o,.</derivirana_varijabla>
  </DomainObject.Predmet.ProtustrankaNazivFormated>
  <DomainObject.Predmet.ProtustrankaNazivFormatedOIB>
    <izvorni_sadrzaj>VIDIS d.o.o,., OIB 66412419516</izvorni_sadrzaj>
    <derivirana_varijabla naziv="DomainObject.Predmet.ProtustrankaNazivFormatedOIB_1">VIDIS d.o.o,., OIB 66412419516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VIDIS d.o.o,.</item>
    </izvorni_sadrzaj>
    <derivirana_varijabla naziv="DomainObject.Predmet.ProtuStrankaListFormated_1">
      <item>VIDIS d.o.o,.</item>
    </derivirana_varijabla>
  </DomainObject.Predmet.ProtuStrankaListFormated>
  <DomainObject.Predmet.ProtuStrankaListFormatedOIB>
    <izvorni_sadrzaj>
      <item>VIDIS d.o.o,., OIB 66412419516</item>
    </izvorni_sadrzaj>
    <derivirana_varijabla naziv="DomainObject.Predmet.ProtuStrankaListFormatedOIB_1">
      <item>VIDIS d.o.o,., OIB 66412419516</item>
    </derivirana_varijabla>
  </DomainObject.Predmet.ProtuStrankaListFormatedOIB>
  <DomainObject.Predmet.ProtuStrankaListFormatedWithAdress>
    <izvorni_sadrzaj>
      <item>VIDIS d.o.o,., Obala kralja Tomislava 8, 51262 Kraljevica</item>
    </izvorni_sadrzaj>
    <derivirana_varijabla naziv="DomainObject.Predmet.ProtuStrankaListFormatedWithAdress_1">
      <item>VIDIS d.o.o,., Obala kralja Tomislava 8, 51262 Kraljevica</item>
    </derivirana_varijabla>
  </DomainObject.Predmet.ProtuStrankaListFormatedWithAdress>
  <DomainObject.Predmet.ProtuStrankaListFormatedWithAdressOIB>
    <izvorni_sadrzaj>
      <item>VIDIS d.o.o,., OIB 66412419516, Obala kralja Tomislava 8, 51262 Kraljevica</item>
    </izvorni_sadrzaj>
    <derivirana_varijabla naziv="DomainObject.Predmet.ProtuStrankaListFormatedWithAdressOIB_1">
      <item>VIDIS d.o.o,., OIB 66412419516, Obala kralja Tomislava 8, 51262 Kraljevica</item>
    </derivirana_varijabla>
  </DomainObject.Predmet.ProtuStrankaListFormatedWithAdressOIB>
  <DomainObject.Predmet.ProtuStrankaListNazivFormated>
    <izvorni_sadrzaj>
      <item>VIDIS d.o.o,.</item>
    </izvorni_sadrzaj>
    <derivirana_varijabla naziv="DomainObject.Predmet.ProtuStrankaListNazivFormated_1">
      <item>VIDIS d.o.o,.</item>
    </derivirana_varijabla>
  </DomainObject.Predmet.ProtuStrankaListNazivFormated>
  <DomainObject.Predmet.ProtuStrankaListNazivFormatedOIB>
    <izvorni_sadrzaj>
      <item>VIDIS d.o.o,., OIB 66412419516</item>
    </izvorni_sadrzaj>
    <derivirana_varijabla naziv="DomainObject.Predmet.ProtuStrankaListNazivFormatedOIB_1">
      <item>VIDIS d.o.o,., OIB 66412419516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VIDIS d.o.o,.</izvorni_sadrzaj>
    <derivirana_varijabla naziv="DomainObject.Predmet.ProtustrankaIDrugi_1">VIDIS d.o.o,.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VIDIS d.o.o,., OIB 66412419516, Obala kralja Tomislava 8, 51262 Kraljevica</izvorni_sadrzaj>
    <derivirana_varijabla naziv="DomainObject.Predmet.ProtustrankaIDrugiAdressOIB_1">VIDIS d.o.o,., OIB 66412419516, Obala kralja Tomislava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VIDIS d.o.o,.</item>
    </izvorni_sadrzaj>
    <derivirana_varijabla naziv="DomainObject.Predmet.SudioniciListNaziv_1">
      <item>FINA  Rijeka</item>
      <item>VIDIS d.o.o,.</item>
    </derivirana_varijabla>
  </DomainObject.Predmet.SudioniciListNaziv>
  <DomainObject.Predmet.SudioniciListAdressOIB>
    <izvorni_sadrzaj>
      <item>FINA  Rijeka, OIB 85821130368, Frana Kurelca 8,51000 Rijeka</item>
      <item>VIDIS d.o.o,., OIB 66412419516, Obala kralja Tomislava 8,51262 Kraljevica</item>
    </izvorni_sadrzaj>
    <derivirana_varijabla naziv="DomainObject.Predmet.SudioniciListAdressOIB_1">
      <item>FINA  Rijeka, OIB 85821130368, Frana Kurelca 8,51000 Rijeka</item>
      <item>VIDIS d.o.o,., OIB 66412419516, Obala kralja Tomislava 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66412419516</item>
    </izvorni_sadrzaj>
    <derivirana_varijabla naziv="DomainObject.Predmet.SudioniciListNazivOIB_1">
      <item>, OIB 85821130368</item>
      <item>, OIB 66412419516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08BC1-FCE6-409D-9BEF-8F74A7737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3984</properties:Characters>
  <properties:Lines>96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2018-07-17T11:48:00Z</dcterms:created>
  <dc:creator>Vera Jelenović</dc:creator>
  <cp:lastModifiedBy>Danijela Fumić</cp:lastModifiedBy>
  <dcterms:modified xmlns:xsi="http://www.w3.org/2001/XMLSchema-instance" xsi:type="dcterms:W3CDTF">2018-07-17T11:49:00Z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(403 18 prethodni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