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a2c2" w14:paraId="7fca2c2" w:rsidRDefault="005B5750" w:rsidP="009211F3" w:rsidR="005B5750" w:rsidRPr="00EE1D13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proofErr w:type="spellStart"/>
      <w:r w:rsidRPr="00EE1D13">
        <w:rPr>
          <w:b/>
          <w:sz w:val="24"/>
          <w:szCs w:val="24"/>
        </w:rPr>
        <w:t>Obrazac</w:t>
      </w:r>
      <w:proofErr w:type="spellEnd"/>
      <w:r w:rsidRPr="00EE1D13">
        <w:rPr>
          <w:b/>
          <w:sz w:val="24"/>
          <w:szCs w:val="24"/>
        </w:rPr>
        <w:t xml:space="preserve"> 20.</w:t>
      </w:r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IZVJEŠĆE STEČAJNOGA UPRAVITELJA O TIJEKU STEČAJNOGA POSTUPKA I STANJU STEČAJNE MASE</w:t>
      </w: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both"/>
        <w:rPr>
          <w:b/>
          <w:sz w:val="24"/>
          <w:szCs w:val="24"/>
          <w:u w:val="single"/>
        </w:rPr>
      </w:pPr>
      <w:proofErr w:type="spellStart"/>
      <w:r w:rsidRPr="00EE1D13">
        <w:rPr>
          <w:sz w:val="24"/>
          <w:szCs w:val="24"/>
        </w:rPr>
        <w:t>Nadležni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trgovački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sud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proofErr w:type="spellStart"/>
      <w:r w:rsidRPr="00EE1D13">
        <w:rPr>
          <w:b/>
          <w:sz w:val="24"/>
          <w:szCs w:val="24"/>
          <w:u w:val="single"/>
        </w:rPr>
        <w:t>Trgovački</w:t>
      </w:r>
      <w:proofErr w:type="spellEnd"/>
      <w:r w:rsidRPr="00EE1D13">
        <w:rPr>
          <w:b/>
          <w:sz w:val="24"/>
          <w:szCs w:val="24"/>
          <w:u w:val="single"/>
        </w:rPr>
        <w:t xml:space="preserve"> </w:t>
      </w:r>
      <w:proofErr w:type="spellStart"/>
      <w:r w:rsidRPr="00EE1D13">
        <w:rPr>
          <w:b/>
          <w:sz w:val="24"/>
          <w:szCs w:val="24"/>
          <w:u w:val="single"/>
        </w:rPr>
        <w:t>sud</w:t>
      </w:r>
      <w:proofErr w:type="spellEnd"/>
      <w:r w:rsidRPr="00EE1D13">
        <w:rPr>
          <w:b/>
          <w:sz w:val="24"/>
          <w:szCs w:val="24"/>
          <w:u w:val="single"/>
        </w:rPr>
        <w:t xml:space="preserve"> u </w:t>
      </w:r>
      <w:proofErr w:type="spellStart"/>
      <w:r w:rsidRPr="00EE1D13">
        <w:rPr>
          <w:b/>
          <w:sz w:val="24"/>
          <w:szCs w:val="24"/>
          <w:u w:val="single"/>
        </w:rPr>
        <w:t>Zagrebu</w:t>
      </w:r>
      <w:proofErr w:type="spellEnd"/>
    </w:p>
    <w:p w:rsidRDefault="005B5750" w:rsidP="005B5750" w:rsidR="005B5750" w:rsidRPr="00EE1D13">
      <w:pPr>
        <w:jc w:val="both"/>
        <w:rPr>
          <w:b/>
          <w:bCs/>
          <w:sz w:val="24"/>
          <w:szCs w:val="24"/>
          <w:u w:val="single"/>
        </w:rPr>
      </w:pP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  <w:u w:val="single"/>
        </w:rPr>
        <w:t xml:space="preserve">Zagreb, </w:t>
      </w:r>
      <w:proofErr w:type="spellStart"/>
      <w:r w:rsidRPr="00EE1D13">
        <w:rPr>
          <w:b/>
          <w:bCs/>
          <w:sz w:val="24"/>
          <w:szCs w:val="24"/>
          <w:u w:val="single"/>
        </w:rPr>
        <w:t>Petrinjska</w:t>
      </w:r>
      <w:proofErr w:type="spellEnd"/>
      <w:r w:rsidRPr="00EE1D13">
        <w:rPr>
          <w:b/>
          <w:bCs/>
          <w:sz w:val="24"/>
          <w:szCs w:val="24"/>
          <w:u w:val="single"/>
        </w:rPr>
        <w:t xml:space="preserve"> 8 </w:t>
      </w:r>
    </w:p>
    <w:p w:rsidRDefault="005B5750" w:rsidP="005B5750" w:rsidR="005B5750" w:rsidRPr="00EE1D13">
      <w:pPr>
        <w:jc w:val="both"/>
        <w:rPr>
          <w:sz w:val="24"/>
          <w:szCs w:val="24"/>
        </w:rPr>
      </w:pPr>
      <w:proofErr w:type="spellStart"/>
      <w:r w:rsidRPr="00EE1D13">
        <w:rPr>
          <w:sz w:val="24"/>
          <w:szCs w:val="24"/>
        </w:rPr>
        <w:t>Poslovni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broj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spisa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 xml:space="preserve"> St-815/14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  <w:proofErr w:type="spellStart"/>
      <w:r w:rsidRPr="00EE1D13">
        <w:rPr>
          <w:sz w:val="24"/>
          <w:szCs w:val="24"/>
        </w:rPr>
        <w:t>Dužnik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proofErr w:type="spellStart"/>
      <w:r w:rsidRPr="00EE1D13">
        <w:rPr>
          <w:b/>
          <w:bCs/>
          <w:sz w:val="24"/>
          <w:szCs w:val="24"/>
        </w:rPr>
        <w:t>TEMO</w:t>
      </w:r>
      <w:proofErr w:type="spellEnd"/>
      <w:r w:rsidRPr="00EE1D13">
        <w:rPr>
          <w:b/>
          <w:bCs/>
          <w:sz w:val="24"/>
          <w:szCs w:val="24"/>
        </w:rPr>
        <w:t xml:space="preserve">  </w:t>
      </w:r>
      <w:proofErr w:type="spellStart"/>
      <w:r w:rsidRPr="00EE1D13">
        <w:rPr>
          <w:b/>
          <w:bCs/>
          <w:sz w:val="24"/>
          <w:szCs w:val="24"/>
        </w:rPr>
        <w:t>d.o.o</w:t>
      </w:r>
      <w:proofErr w:type="spellEnd"/>
      <w:r w:rsidRPr="00EE1D13">
        <w:rPr>
          <w:b/>
          <w:bCs/>
          <w:sz w:val="24"/>
          <w:szCs w:val="24"/>
        </w:rPr>
        <w:t>.</w:t>
      </w:r>
      <w:r w:rsidR="00EE1D13">
        <w:rPr>
          <w:b/>
          <w:bCs/>
          <w:sz w:val="24"/>
          <w:szCs w:val="24"/>
        </w:rPr>
        <w:t xml:space="preserve"> </w:t>
      </w:r>
      <w:r w:rsidRPr="00EE1D13">
        <w:rPr>
          <w:b/>
          <w:bCs/>
          <w:sz w:val="24"/>
          <w:szCs w:val="24"/>
        </w:rPr>
        <w:t xml:space="preserve">u </w:t>
      </w:r>
      <w:proofErr w:type="spellStart"/>
      <w:r w:rsidRPr="00EE1D13">
        <w:rPr>
          <w:b/>
          <w:bCs/>
          <w:sz w:val="24"/>
          <w:szCs w:val="24"/>
        </w:rPr>
        <w:t>stečaju</w:t>
      </w:r>
      <w:proofErr w:type="spellEnd"/>
    </w:p>
    <w:p w:rsidRDefault="005B5750" w:rsidP="005B5750" w:rsidR="005B5750" w:rsidRPr="00EE1D13">
      <w:pPr>
        <w:ind w:firstLine="720" w:left="1440"/>
        <w:jc w:val="both"/>
        <w:rPr>
          <w:b/>
          <w:bCs/>
          <w:sz w:val="24"/>
          <w:szCs w:val="24"/>
        </w:rPr>
      </w:pPr>
      <w:r w:rsidRPr="00EE1D13">
        <w:rPr>
          <w:b/>
          <w:bCs/>
          <w:sz w:val="24"/>
          <w:szCs w:val="24"/>
        </w:rPr>
        <w:t xml:space="preserve">Zagreb, </w:t>
      </w:r>
      <w:proofErr w:type="spellStart"/>
      <w:r w:rsidRPr="00EE1D13">
        <w:rPr>
          <w:b/>
          <w:bCs/>
          <w:sz w:val="24"/>
          <w:szCs w:val="24"/>
        </w:rPr>
        <w:t>Škorpikova</w:t>
      </w:r>
      <w:proofErr w:type="spellEnd"/>
      <w:r w:rsidRPr="00EE1D13">
        <w:rPr>
          <w:b/>
          <w:bCs/>
          <w:sz w:val="24"/>
          <w:szCs w:val="24"/>
        </w:rPr>
        <w:t xml:space="preserve"> 22 </w:t>
      </w:r>
      <w:r w:rsidR="00EE1D13">
        <w:rPr>
          <w:b/>
          <w:bCs/>
          <w:sz w:val="24"/>
          <w:szCs w:val="24"/>
        </w:rPr>
        <w:t>,</w:t>
      </w:r>
      <w:proofErr w:type="spellStart"/>
      <w:r w:rsidRPr="00EE1D13">
        <w:rPr>
          <w:b/>
          <w:bCs/>
          <w:sz w:val="24"/>
          <w:szCs w:val="24"/>
        </w:rPr>
        <w:t>OIB</w:t>
      </w:r>
      <w:proofErr w:type="spellEnd"/>
      <w:r w:rsidRPr="00EE1D13">
        <w:rPr>
          <w:b/>
          <w:bCs/>
          <w:sz w:val="24"/>
          <w:szCs w:val="24"/>
        </w:rPr>
        <w:t xml:space="preserve"> 84941858945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1004C7" w:rsidP="001004C7" w:rsidR="001004C7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IZVJEŠĆE O TIJEKU</w:t>
      </w:r>
      <w:r w:rsidR="005B5750" w:rsidRPr="00EE1D13">
        <w:rPr>
          <w:sz w:val="24"/>
          <w:szCs w:val="24"/>
        </w:rPr>
        <w:t xml:space="preserve"> STEČAJNOGA POSTUPKA </w:t>
      </w:r>
    </w:p>
    <w:p w:rsidRDefault="005B5750" w:rsidP="001004C7" w:rsidR="00F14ED0" w:rsidRPr="007C156C">
      <w:pPr>
        <w:ind w:left="1425"/>
        <w:rPr>
          <w:b/>
          <w:bCs/>
          <w:sz w:val="24"/>
          <w:szCs w:val="24"/>
        </w:rPr>
      </w:pPr>
      <w:r w:rsidRPr="00EE1D13">
        <w:rPr>
          <w:sz w:val="24"/>
          <w:szCs w:val="24"/>
        </w:rPr>
        <w:t xml:space="preserve"> </w:t>
      </w:r>
    </w:p>
    <w:p w:rsidRDefault="007F06A5" w:rsidP="00B80AFB" w:rsidR="007F06A5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Tri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vlasništvo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prodavane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Općinskom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sudu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Slavonskom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Brodu</w:t>
      </w:r>
      <w:proofErr w:type="spellEnd"/>
      <w:r>
        <w:rPr>
          <w:bCs/>
          <w:sz w:val="24"/>
          <w:szCs w:val="24"/>
        </w:rPr>
        <w:t>.</w:t>
      </w:r>
    </w:p>
    <w:p w:rsidRDefault="007F06A5" w:rsidP="00B80AFB" w:rsidR="004F7416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Slijedeće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dvije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nisu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unovčene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pa ja </w:t>
      </w:r>
      <w:proofErr w:type="spellStart"/>
      <w:r>
        <w:rPr>
          <w:bCs/>
          <w:sz w:val="24"/>
          <w:szCs w:val="24"/>
        </w:rPr>
        <w:t>nastavljena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prodaja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stečajnom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putem</w:t>
      </w:r>
      <w:proofErr w:type="spellEnd"/>
      <w:r>
        <w:rPr>
          <w:bCs/>
          <w:sz w:val="24"/>
          <w:szCs w:val="24"/>
        </w:rPr>
        <w:t xml:space="preserve"> FINE i to: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C90536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1.</w:t>
      </w:r>
      <w:r w:rsidR="002239C0" w:rsidRPr="00EA29AA">
        <w:rPr>
          <w:rStyle w:val="Naglaeno"/>
          <w:rFonts w:hAnsi="Croswisnormal" w:ascii="Croswisnormal"/>
          <w:sz w:val="24"/>
          <w:szCs w:val="24"/>
        </w:rPr>
        <w:t>Neplodno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S.Vraza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,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ukupne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6.500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upisano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u 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ul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11127, k.č.br. 4793/49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. 1453 m2, k.č.br. 4793/50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. 1364 m2, k.č.br. 4793/51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. 1430 m2, k.č.br. 4793/52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. 1220 m2, k.č.br. 4793/53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>. 1033 m2</w:t>
      </w:r>
    </w:p>
    <w:p w:rsidRDefault="002239C0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Reiffeisenbank Austria d.d.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EE1D13" w:rsidP="002239C0" w:rsidR="00EE1D13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HEP-HRVATSKA ELEKTROPRIVREDA d.d. Zagreb</w:t>
      </w:r>
    </w:p>
    <w:p w:rsidRDefault="00AC5775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3.RH,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MF</w:t>
      </w:r>
      <w:proofErr w:type="spellEnd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područni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ured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6A7C04" w:rsidP="006A7C04" w:rsidR="006A7C04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A6137" w:rsidP="00837955" w:rsidR="006A7C04" w:rsidRPr="006A7C04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 w:rsidRPr="006A7C04">
        <w:rPr>
          <w:rStyle w:val="Naglaeno"/>
          <w:rFonts w:hAnsi="Croswisnormal" w:ascii="Croswisnormal"/>
          <w:sz w:val="24"/>
          <w:szCs w:val="24"/>
        </w:rPr>
        <w:t xml:space="preserve"> 2.</w:t>
      </w:r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Oranica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Brod.Čaire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13.956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upisana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ul.5292</w:t>
      </w:r>
      <w:proofErr w:type="spellEnd"/>
    </w:p>
    <w:p w:rsidRDefault="00837955" w:rsidP="00837955" w:rsidR="006A7C04" w:rsidRPr="006A7C04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k.č.br. 2046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k.o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Brodski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Varoš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Općinski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sud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</w:p>
    <w:p w:rsidRDefault="00151EBA" w:rsidP="00FA6137" w:rsidR="00151EBA" w:rsidRPr="006A7C04">
      <w:p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004C7" w:rsidP="001004C7" w:rsidR="001004C7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1004C7" w:rsidP="001004C7" w:rsidR="001004C7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004C7" w:rsidP="001004C7" w:rsidR="001004C7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1004C7" w:rsidP="001004C7" w:rsidR="001004C7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A95EB6" w:rsidP="00A95EB6" w:rsidR="00A95EB6" w:rsidRPr="00C9053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A95EB6" w:rsidP="00A95EB6" w:rsidR="00A95EB6" w:rsidRPr="00C9053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Zaključkom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o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prodaji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od 06.</w:t>
      </w:r>
      <w:r w:rsid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travnja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2018.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određena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elektronička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prodaja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javnom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dražbom</w:t>
      </w:r>
      <w:proofErr w:type="spellEnd"/>
      <w:r w:rsidR="00EA29AA" w:rsidRPr="00C90536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908C9" w:rsidP="001F4759" w:rsidR="002908C9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C90536" w:rsidP="001F4759" w:rsidR="00203BB0" w:rsidRPr="00203BB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Propisana</w:t>
      </w:r>
      <w:proofErr w:type="spellEnd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dokumentacija</w:t>
      </w:r>
      <w:proofErr w:type="spellEnd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dostavljena</w:t>
      </w:r>
      <w:proofErr w:type="spellEnd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 xml:space="preserve"> FINI</w:t>
      </w:r>
      <w:r w:rsidR="00203BB0" w:rsidRPr="00203BB0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03BB0" w:rsidP="001F4759" w:rsidR="00203BB0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03BB0" w:rsidP="001F4759" w:rsidR="00203BB0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Fina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je dana 24.05.2018.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objavila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poziv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sudjelovanje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elektroničkoj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javnoj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dražbi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03BB0" w:rsidP="001F4759" w:rsidR="007B64D7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 xml:space="preserve">Prva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elektronička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poč</w:t>
      </w:r>
      <w:r w:rsidR="00370390" w:rsidRPr="007F06A5">
        <w:rPr>
          <w:rStyle w:val="Naglaeno"/>
          <w:rFonts w:hAnsi="Croswisnormal" w:ascii="Croswisnormal"/>
          <w:b w:val="false"/>
          <w:sz w:val="24"/>
          <w:szCs w:val="24"/>
        </w:rPr>
        <w:t>ela</w:t>
      </w:r>
      <w:proofErr w:type="spellEnd"/>
      <w:r w:rsidR="00370390"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je</w:t>
      </w: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24.05.2018.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u 15 sati </w:t>
      </w:r>
    </w:p>
    <w:p w:rsidRDefault="007B64D7" w:rsidP="001F4759" w:rsidR="007B64D7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03BB0" w:rsidP="001F4759" w:rsidR="00203BB0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Elektronička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javna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dražba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završ</w:t>
      </w:r>
      <w:r w:rsidR="00370390" w:rsidRPr="007F06A5">
        <w:rPr>
          <w:rStyle w:val="Naglaeno"/>
          <w:rFonts w:hAnsi="Croswisnormal" w:ascii="Croswisnormal"/>
          <w:b w:val="false"/>
          <w:sz w:val="24"/>
          <w:szCs w:val="24"/>
        </w:rPr>
        <w:t>ena</w:t>
      </w:r>
      <w:proofErr w:type="spellEnd"/>
      <w:r w:rsidR="00370390"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je</w:t>
      </w: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14.08.2018.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u 23:59:59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Ponuda</w:t>
      </w:r>
      <w:proofErr w:type="spellEnd"/>
      <w:r w:rsidR="00203BB0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03BB0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 w:rsidR="00203BB0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03BB0">
        <w:rPr>
          <w:rStyle w:val="Naglaeno"/>
          <w:rFonts w:hAnsi="Croswisnormal" w:ascii="Croswisnormal"/>
          <w:sz w:val="24"/>
          <w:szCs w:val="24"/>
        </w:rPr>
        <w:t>prvoj</w:t>
      </w:r>
      <w:proofErr w:type="spellEnd"/>
      <w:r w:rsidR="00203BB0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03BB0">
        <w:rPr>
          <w:rStyle w:val="Naglaeno"/>
          <w:rFonts w:hAnsi="Croswisnormal" w:ascii="Croswisnormal"/>
          <w:sz w:val="24"/>
          <w:szCs w:val="24"/>
        </w:rPr>
        <w:t>elektroničkoj</w:t>
      </w:r>
      <w:proofErr w:type="spellEnd"/>
      <w:r w:rsidR="00203BB0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03BB0"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 w:rsidR="00203BB0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03BB0"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 w:rsidR="00203BB0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nije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bilo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203BB0" w:rsidP="001F4759" w:rsidR="00C9053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Druga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počinje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16.08.2018.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15 sati </w:t>
      </w: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završava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07.11.2108.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23:59:59</w:t>
      </w: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Ponude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drugoj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</w:t>
      </w:r>
      <w:r w:rsidR="001A62D6">
        <w:rPr>
          <w:rStyle w:val="Naglaeno"/>
          <w:rFonts w:hAnsi="Croswisnormal" w:ascii="Croswisnormal"/>
          <w:sz w:val="24"/>
          <w:szCs w:val="24"/>
        </w:rPr>
        <w:t>oničkoj</w:t>
      </w:r>
      <w:proofErr w:type="spellEnd"/>
      <w:r w:rsid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1A62D6"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 w:rsid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1A62D6"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 w:rsid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1A62D6">
        <w:rPr>
          <w:rStyle w:val="Naglaeno"/>
          <w:rFonts w:hAnsi="Croswisnormal" w:ascii="Croswisnormal"/>
          <w:sz w:val="24"/>
          <w:szCs w:val="24"/>
        </w:rPr>
        <w:t>prikupljane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</w:t>
      </w:r>
      <w:r w:rsidR="001A62D6">
        <w:rPr>
          <w:rStyle w:val="Naglaeno"/>
          <w:rFonts w:hAnsi="Croswisnormal" w:ascii="Croswisnormal"/>
          <w:sz w:val="24"/>
          <w:szCs w:val="24"/>
        </w:rPr>
        <w:t>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elektrončkim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putem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od  24.10.2018.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s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početkom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00:00:00 sati do 07.11.2018.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23:59:59 sati. </w:t>
      </w: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Početna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cijena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drugu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 w:rsidR="00504513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504513">
        <w:rPr>
          <w:rStyle w:val="Naglaeno"/>
          <w:rFonts w:hAnsi="Croswisnormal" w:ascii="Croswisnormal"/>
          <w:sz w:val="24"/>
          <w:szCs w:val="24"/>
        </w:rPr>
        <w:t>nekretnine</w:t>
      </w:r>
      <w:proofErr w:type="spellEnd"/>
      <w:r w:rsidR="00504513">
        <w:rPr>
          <w:rStyle w:val="Naglaeno"/>
          <w:rFonts w:hAnsi="Croswisnormal" w:ascii="Croswisnormal"/>
          <w:sz w:val="24"/>
          <w:szCs w:val="24"/>
        </w:rPr>
        <w:t xml:space="preserve"> je:</w:t>
      </w: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504513" w:rsidR="00B041F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1.Neplodno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S.Vraza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,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ukupne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površine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6.500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u 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zk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ul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11127, k.č.br. 4793/49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. 1453 m2, k.č.br. 4793/50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. 1364 m2, k.č.br. 4793/51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. 1430 m2, k.č.br. 4793/52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. 1220 m2, k.č.br. 4793/53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.</w:t>
      </w:r>
      <w:r w:rsidRPr="007F06A5">
        <w:rPr>
          <w:rStyle w:val="Naglaeno"/>
          <w:rFonts w:hAnsi="Croswisnormal" w:ascii="Croswisnormal"/>
          <w:sz w:val="24"/>
          <w:szCs w:val="24"/>
        </w:rPr>
        <w:t xml:space="preserve"> </w:t>
      </w: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1033 m2</w:t>
      </w:r>
    </w:p>
    <w:p w:rsidRDefault="00370390" w:rsidP="00504513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504513" w:rsidRPr="007F06A5">
        <w:rPr>
          <w:rStyle w:val="Naglaeno"/>
          <w:rFonts w:hAnsi="Croswisnormal" w:ascii="Croswisnormal"/>
          <w:b w:val="false"/>
          <w:sz w:val="24"/>
          <w:szCs w:val="24"/>
        </w:rPr>
        <w:t>-</w:t>
      </w:r>
      <w:r w:rsidR="00B041FF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 xml:space="preserve">487.500,00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</w:p>
    <w:p w:rsidRDefault="00504513" w:rsidP="00504513" w:rsidR="00504513" w:rsidRPr="00EA29AA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504513" w:rsidP="00504513" w:rsidR="00504513" w:rsidRPr="007F06A5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   2.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Oranica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Brod.Čaire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površine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13.956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upisana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zk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ul.5292</w:t>
      </w:r>
      <w:proofErr w:type="spellEnd"/>
    </w:p>
    <w:p w:rsidRDefault="00504513" w:rsidP="00504513" w:rsidR="00504513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k.č.br. 2046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k.o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Brodski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Varoš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Općinski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sud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</w:p>
    <w:p w:rsidRDefault="00504513" w:rsidP="00504513" w:rsidR="00504513" w:rsidRPr="006A7C04">
      <w:p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 - 308.333,50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A62D6" w:rsidP="001A62D6" w:rsidR="001A62D6" w:rsidRPr="001A62D6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 w:rsidRPr="001A62D6">
        <w:rPr>
          <w:rStyle w:val="Naglaeno"/>
          <w:rFonts w:hAnsi="Croswisnormal" w:ascii="Croswisnormal"/>
          <w:sz w:val="24"/>
          <w:szCs w:val="24"/>
        </w:rPr>
        <w:t xml:space="preserve">Na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drugoj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prodana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nekretnina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Oranica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Brod.Čaire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, </w:t>
      </w:r>
    </w:p>
    <w:p w:rsidRDefault="001A62D6" w:rsidP="001A62D6" w:rsidR="001A62D6" w:rsidRPr="001A62D6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13.956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upisana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ul.5292,k.č.br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. 2046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k.o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. </w:t>
      </w:r>
    </w:p>
    <w:p w:rsidRDefault="001A62D6" w:rsidP="001A62D6" w:rsidR="001A62D6" w:rsidRPr="001A62D6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Brodski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Varoš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Općinski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sud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iznos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od</w:t>
      </w:r>
    </w:p>
    <w:p w:rsidRDefault="001A62D6" w:rsidP="001A62D6" w:rsidR="001A62D6" w:rsidRPr="001A62D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 - 308.333,50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</w:p>
    <w:p w:rsidRDefault="001A62D6" w:rsidP="001F4759" w:rsidR="001A62D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A62D6" w:rsidP="001F4759" w:rsidR="001A62D6" w:rsidRPr="001A62D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A62D6" w:rsidP="001A62D6" w:rsidR="001A62D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Objavljen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novi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poziv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FINI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3.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javna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dražba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za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prodaju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neprodane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nekretnine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-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neplodno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S.Vraza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,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ukupne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6.500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m2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upisano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u 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ul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 11127, k.č.br. 4793/49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. 1453 m2, k.č.br. 4793/50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. 1364 m2, k.č.br. 4793/51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. 1430 m2, k.č.br. 4793/52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 xml:space="preserve">. 1220 m2, k.č.br. 4793/53 </w:t>
      </w:r>
      <w:proofErr w:type="spellStart"/>
      <w:r w:rsidRPr="001A62D6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Pr="001A62D6">
        <w:rPr>
          <w:rStyle w:val="Naglaeno"/>
          <w:rFonts w:hAnsi="Croswisnormal" w:ascii="Croswisnormal"/>
          <w:sz w:val="24"/>
          <w:szCs w:val="24"/>
        </w:rPr>
        <w:t>. 1033 m2</w:t>
      </w:r>
    </w:p>
    <w:p w:rsidRDefault="001A62D6" w:rsidP="001A62D6" w:rsidR="001A62D6" w:rsidRPr="001A62D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-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početna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cijena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243.750,00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kuna</w:t>
      </w:r>
      <w:proofErr w:type="spellEnd"/>
    </w:p>
    <w:p w:rsidRDefault="001A62D6" w:rsidP="001F4759" w:rsidR="001A62D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Prilog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: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Poziv</w:t>
      </w:r>
      <w:r w:rsidR="00370390">
        <w:rPr>
          <w:rStyle w:val="Naglaeno"/>
          <w:rFonts w:hAnsi="Croswisnormal" w:ascii="Croswisnormal"/>
          <w:b w:val="false"/>
          <w:sz w:val="24"/>
          <w:szCs w:val="24"/>
        </w:rPr>
        <w:t>i</w:t>
      </w:r>
      <w:proofErr w:type="spellEnd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FINE</w:t>
      </w:r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>sudjelovanje</w:t>
      </w:r>
      <w:proofErr w:type="spellEnd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1A62D6">
        <w:rPr>
          <w:rStyle w:val="Naglaeno"/>
          <w:rFonts w:hAnsi="Croswisnormal" w:ascii="Croswisnormal"/>
          <w:b w:val="false"/>
          <w:sz w:val="24"/>
          <w:szCs w:val="24"/>
        </w:rPr>
        <w:t>I</w:t>
      </w:r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II </w:t>
      </w:r>
      <w:proofErr w:type="spellStart"/>
      <w:r w:rsidR="007F06A5">
        <w:rPr>
          <w:rStyle w:val="Naglaeno"/>
          <w:rFonts w:hAnsi="Croswisnormal" w:ascii="Croswisnormal"/>
          <w:b w:val="false"/>
          <w:sz w:val="24"/>
          <w:szCs w:val="24"/>
        </w:rPr>
        <w:t>elektroničkoj</w:t>
      </w:r>
      <w:proofErr w:type="spellEnd"/>
      <w:r w:rsid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370390">
        <w:rPr>
          <w:rStyle w:val="Naglaeno"/>
          <w:rFonts w:hAnsi="Croswisnormal" w:ascii="Croswisnormal"/>
          <w:b w:val="false"/>
          <w:sz w:val="24"/>
          <w:szCs w:val="24"/>
        </w:rPr>
        <w:t>dražbi</w:t>
      </w:r>
      <w:proofErr w:type="spellEnd"/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504513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 xml:space="preserve">     </w:t>
      </w:r>
      <w:r w:rsidR="00C97F8B" w:rsidRPr="009C4D9A">
        <w:rPr>
          <w:rFonts w:cs="Arial"/>
          <w:bCs/>
          <w:sz w:val="24"/>
          <w:szCs w:val="24"/>
          <w:lang w:val="hr-HR"/>
        </w:rPr>
        <w:tab/>
      </w:r>
    </w:p>
    <w:p w:rsidRDefault="007F06A5" w:rsidP="00E93B2C" w:rsidR="00F714AA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Na</w:t>
      </w:r>
      <w:r w:rsidR="00571CD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Općinskom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571CDE">
        <w:rPr>
          <w:rStyle w:val="Naglaeno"/>
          <w:rFonts w:hAnsi="Croswisnormal" w:ascii="Croswisnormal"/>
          <w:sz w:val="24"/>
          <w:szCs w:val="24"/>
        </w:rPr>
        <w:t>i</w:t>
      </w: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nadalje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tijeku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ovrha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E93B2C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broj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: </w:t>
      </w:r>
      <w:proofErr w:type="spellStart"/>
      <w:r w:rsidR="00F714AA" w:rsidRPr="0066786E">
        <w:rPr>
          <w:rStyle w:val="Naglaeno"/>
          <w:rFonts w:hAnsi="Croswisnormal" w:ascii="Croswisnormal"/>
          <w:sz w:val="24"/>
          <w:szCs w:val="24"/>
        </w:rPr>
        <w:t>Ovr</w:t>
      </w:r>
      <w:proofErr w:type="spellEnd"/>
      <w:r w:rsidR="00F714AA" w:rsidRPr="0066786E">
        <w:rPr>
          <w:rStyle w:val="Naglaeno"/>
          <w:rFonts w:hAnsi="Croswisnormal" w:ascii="Croswisnormal"/>
          <w:sz w:val="24"/>
          <w:szCs w:val="24"/>
        </w:rPr>
        <w:t>- 2001/12</w:t>
      </w: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1A62D6"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F714AA" w:rsidP="00F714AA" w:rsidR="00F714AA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14AA" w:rsidP="00E93B2C" w:rsidR="00F714AA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F714AA" w:rsidR="00F714AA" w:rsidRPr="0066786E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F714AA" w:rsidR="00F714AA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 xml:space="preserve">     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Općinski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sud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k.o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zk.ul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. 11170, </w:t>
      </w: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</w:p>
    <w:p w:rsidRDefault="00F714AA" w:rsidP="00F714AA" w:rsidR="00F714AA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k.č.br. 2503/36, 224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etaža</w:t>
      </w:r>
      <w:proofErr w:type="spellEnd"/>
    </w:p>
    <w:p w:rsidRDefault="00F714AA" w:rsidP="00F714AA" w:rsidR="00F714AA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Četverosoban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stan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VIII-9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8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katu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NKP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97,27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m2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F714AA" w:rsidP="00F714AA" w:rsidR="00F714AA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Parkirališno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mjesto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P-68 u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podrumu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NKP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7,02m2</w:t>
      </w:r>
      <w:proofErr w:type="spellEnd"/>
    </w:p>
    <w:p w:rsidRDefault="001A62D6" w:rsidP="00E93B2C" w:rsidR="00F714AA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</w:t>
      </w:r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U </w:t>
      </w:r>
      <w:proofErr w:type="spellStart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>Svačićevoj</w:t>
      </w:r>
      <w:proofErr w:type="spellEnd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>ulici</w:t>
      </w:r>
      <w:proofErr w:type="spellEnd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1/B </w:t>
      </w:r>
      <w:proofErr w:type="spellStart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14AA"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F714AA" w:rsidP="00F714AA" w:rsidR="00F714AA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F714AA" w:rsidR="00F714AA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F714AA" w:rsidP="00F714AA" w:rsidR="00F714AA" w:rsidRPr="007C156C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F714AA" w:rsidP="00F714AA" w:rsidR="00F714AA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F714AA" w:rsidP="00F714AA" w:rsidR="00F714AA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A62D6" w:rsidP="00F714AA" w:rsidR="00F714AA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Ponovno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poslana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F714A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F714AA">
        <w:rPr>
          <w:rStyle w:val="Naglaeno"/>
          <w:rFonts w:hAnsi="Croswisnormal" w:ascii="Croswisnormal"/>
          <w:b w:val="false"/>
          <w:sz w:val="24"/>
          <w:szCs w:val="24"/>
        </w:rPr>
        <w:t>požurnic</w:t>
      </w:r>
      <w:r>
        <w:rPr>
          <w:rStyle w:val="Naglaeno"/>
          <w:rFonts w:hAnsi="Croswisnormal" w:ascii="Croswisnormal"/>
          <w:b w:val="false"/>
          <w:sz w:val="24"/>
          <w:szCs w:val="24"/>
        </w:rPr>
        <w:t>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F714AA" w:rsidP="00F714AA" w:rsidR="00F714AA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E93B2C" w:rsidR="00E93B2C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Nakon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prekida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postupka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nije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zakazana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niti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jedna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rasprava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, </w:t>
      </w:r>
    </w:p>
    <w:p w:rsidRDefault="00F714AA" w:rsidP="00E93B2C" w:rsidR="00F714AA" w:rsidRPr="00B44E7D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šalju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 xml:space="preserve"> se </w:t>
      </w:r>
      <w:proofErr w:type="spellStart"/>
      <w:r w:rsidRPr="00B44E7D">
        <w:rPr>
          <w:rStyle w:val="Naglaeno"/>
          <w:rFonts w:hAnsi="Croswisnormal" w:ascii="Croswisnormal"/>
          <w:sz w:val="24"/>
          <w:szCs w:val="24"/>
        </w:rPr>
        <w:t>požurnice</w:t>
      </w:r>
      <w:proofErr w:type="spellEnd"/>
      <w:r w:rsidRPr="00B44E7D">
        <w:rPr>
          <w:rStyle w:val="Naglaeno"/>
          <w:rFonts w:hAnsi="Croswisnormal" w:ascii="Croswisnormal"/>
          <w:sz w:val="24"/>
          <w:szCs w:val="24"/>
        </w:rPr>
        <w:t>.</w:t>
      </w:r>
    </w:p>
    <w:p w:rsidRDefault="00F714AA" w:rsidP="00F714AA" w:rsidR="00F714AA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7198E" w:rsidP="00B7198E" w:rsidR="00B7198E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7198E" w:rsidP="00B7198E" w:rsidR="00B7198E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Od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ostale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imovine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dužnik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naveo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da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ima</w:t>
      </w:r>
      <w:proofErr w:type="spellEnd"/>
    </w:p>
    <w:p w:rsidRDefault="00B7198E" w:rsidP="00B7198E" w:rsidR="00B7198E" w:rsidRPr="002768FB">
      <w:pPr>
        <w:numPr>
          <w:ilvl w:val="0"/>
          <w:numId w:val="4"/>
        </w:num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</w:t>
      </w:r>
      <w:r>
        <w:rPr>
          <w:rStyle w:val="Naglaeno"/>
          <w:rFonts w:hAnsi="Croswisnormal" w:ascii="Croswisnormal"/>
          <w:b w:val="false"/>
          <w:sz w:val="24"/>
          <w:szCs w:val="24"/>
        </w:rPr>
        <w:t>e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kod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povezanih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poduzetnika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iznosu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od 14.460.000,00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</w:p>
    <w:p w:rsidRDefault="00B7198E" w:rsidP="00B7198E" w:rsidR="00B7198E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i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to:</w:t>
      </w:r>
    </w:p>
    <w:p w:rsidRDefault="00B7198E" w:rsidP="00E93B2C" w:rsidR="00B7198E" w:rsidRPr="002768FB">
      <w:pPr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Poslovni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udjeli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slijedećim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trgovačkim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društvima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B7198E" w:rsidP="00B7198E" w:rsidR="00B7198E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7198E" w:rsidP="00E93B2C" w:rsidR="00B7198E" w:rsidRPr="002768FB">
      <w:pPr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BUDAINKA d.o.o.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Sjeverna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vezna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cesta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29,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E93B2C" w:rsidP="00E93B2C" w:rsidR="00E93B2C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  <w:t>u</w:t>
      </w:r>
      <w:r w:rsidR="00B7198E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2768FB">
        <w:rPr>
          <w:rStyle w:val="Naglaeno"/>
          <w:rFonts w:hAnsi="Croswisnormal" w:ascii="Croswisnormal"/>
          <w:b w:val="false"/>
          <w:sz w:val="24"/>
          <w:szCs w:val="24"/>
        </w:rPr>
        <w:t>iznosu</w:t>
      </w:r>
      <w:proofErr w:type="spellEnd"/>
      <w:r w:rsidR="00B7198E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od 10.000.000,00 </w:t>
      </w:r>
      <w:proofErr w:type="spellStart"/>
      <w:r w:rsidR="00B7198E" w:rsidRPr="002768FB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="00B7198E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E93B2C" w:rsidP="00E93B2C" w:rsidR="00B7198E" w:rsidRPr="00E93B2C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Subjekt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brisan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sudskom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registru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>.</w:t>
      </w:r>
    </w:p>
    <w:p w:rsidRDefault="00B7198E" w:rsidP="00E93B2C" w:rsid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ab/>
      </w:r>
    </w:p>
    <w:p w:rsidRDefault="00E93B2C" w:rsidP="00E93B2C" w:rsidR="00E93B2C" w:rsidRPr="00DC7E4A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DC7E4A">
        <w:rPr>
          <w:rStyle w:val="Naglaeno"/>
          <w:rFonts w:hAnsi="Croswisnormal" w:ascii="Croswisnormal"/>
          <w:b w:val="false"/>
          <w:sz w:val="24"/>
          <w:szCs w:val="24"/>
        </w:rPr>
        <w:tab/>
      </w:r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EKO SLAVONIJA d.o.o.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Sjeverna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vezna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cesta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bb,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E93B2C" w:rsidP="00E93B2C" w:rsidR="00E93B2C" w:rsidRPr="00DC7E4A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DC7E4A">
        <w:rPr>
          <w:rStyle w:val="Naglaeno"/>
          <w:rFonts w:hAnsi="Croswisnormal" w:ascii="Croswisnormal"/>
          <w:b w:val="false"/>
          <w:sz w:val="24"/>
          <w:szCs w:val="24"/>
        </w:rPr>
        <w:tab/>
        <w:t>u</w:t>
      </w:r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iznosu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od 4.460.000,00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kuna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E93B2C" w:rsidP="00E93B2C" w:rsidR="00E93B2C" w:rsidRPr="00DC7E4A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DC7E4A">
        <w:rPr>
          <w:rStyle w:val="Naglaeno"/>
          <w:rFonts w:hAnsi="Croswisnormal" w:ascii="Croswisnormal"/>
          <w:b w:val="false"/>
          <w:sz w:val="24"/>
          <w:szCs w:val="24"/>
        </w:rPr>
        <w:tab/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Navedeno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trgovačko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društvo je u </w:t>
      </w:r>
      <w:proofErr w:type="spellStart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>blokadi</w:t>
      </w:r>
      <w:proofErr w:type="spellEnd"/>
      <w:r w:rsidR="00B7198E" w:rsidRPr="00DC7E4A">
        <w:rPr>
          <w:rStyle w:val="Naglaeno"/>
          <w:rFonts w:hAnsi="Croswisnormal" w:ascii="Croswisnormal"/>
          <w:b w:val="false"/>
          <w:sz w:val="24"/>
          <w:szCs w:val="24"/>
        </w:rPr>
        <w:t xml:space="preserve"> od 05.06.2012.</w:t>
      </w:r>
    </w:p>
    <w:p w:rsidRDefault="00E93B2C" w:rsidP="00E93B2C" w:rsidR="00B7198E" w:rsidRP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DC7E4A">
        <w:rPr>
          <w:rStyle w:val="Naglaeno"/>
          <w:rFonts w:hAnsi="Croswisnormal" w:ascii="Croswisnormal"/>
          <w:b w:val="false"/>
          <w:sz w:val="24"/>
          <w:szCs w:val="24"/>
        </w:rPr>
        <w:tab/>
      </w:r>
      <w:proofErr w:type="spellStart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>Visina</w:t>
      </w:r>
      <w:proofErr w:type="spellEnd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>aktive</w:t>
      </w:r>
      <w:proofErr w:type="spellEnd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>cca</w:t>
      </w:r>
      <w:proofErr w:type="spellEnd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5 </w:t>
      </w:r>
      <w:proofErr w:type="spellStart"/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>mil.kuna</w:t>
      </w:r>
      <w:proofErr w:type="spellEnd"/>
    </w:p>
    <w:p w:rsidRDefault="00E93B2C" w:rsidP="00B7198E" w:rsidR="00B7198E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     </w:t>
      </w:r>
      <w:r w:rsidR="00B7198E">
        <w:rPr>
          <w:rStyle w:val="Naglaeno"/>
          <w:rFonts w:hAnsi="Croswisnormal" w:ascii="Croswisnormal"/>
          <w:sz w:val="24"/>
          <w:szCs w:val="24"/>
        </w:rPr>
        <w:t xml:space="preserve">     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Otvoren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stečajni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postupak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18.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veljače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2016.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>.</w:t>
      </w:r>
    </w:p>
    <w:p w:rsidRDefault="00B7198E" w:rsidP="00B7198E" w:rsidR="00B7198E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93B2C" w:rsidP="00B7198E" w:rsidR="00B7198E" w:rsidRPr="002908C9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     </w:t>
      </w:r>
      <w:r w:rsidR="00B7198E">
        <w:rPr>
          <w:rStyle w:val="Naglaeno"/>
          <w:rFonts w:hAnsi="Croswisnormal" w:ascii="Croswisnormal"/>
          <w:sz w:val="24"/>
          <w:szCs w:val="24"/>
        </w:rPr>
        <w:t xml:space="preserve">    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Vidljivo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je da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nema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mogućnosti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prodaje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hAnsi="Croswisnormal" w:ascii="Croswisnormal"/>
          <w:sz w:val="24"/>
          <w:szCs w:val="24"/>
        </w:rPr>
        <w:t>istih</w:t>
      </w:r>
      <w:proofErr w:type="spellEnd"/>
      <w:r w:rsidR="00B7198E">
        <w:rPr>
          <w:rStyle w:val="Naglaeno"/>
          <w:rFonts w:hAnsi="Croswisnormal" w:ascii="Croswisnormal"/>
          <w:sz w:val="24"/>
          <w:szCs w:val="24"/>
        </w:rPr>
        <w:t>.</w:t>
      </w:r>
    </w:p>
    <w:p w:rsidRDefault="00B7198E" w:rsidP="00B7198E" w:rsidR="00B7198E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7198E" w:rsidP="00B7198E" w:rsidR="00B7198E" w:rsidRPr="007C156C">
      <w:pPr>
        <w:jc w:val="both"/>
        <w:rPr>
          <w:bCs/>
          <w:sz w:val="24"/>
          <w:szCs w:val="24"/>
        </w:rPr>
      </w:pPr>
    </w:p>
    <w:p w:rsidRDefault="00B7198E" w:rsidP="00B7198E" w:rsidR="00B7198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Potraživanje</w:t>
      </w:r>
      <w:proofErr w:type="spellEnd"/>
      <w:r>
        <w:rPr>
          <w:bCs/>
          <w:sz w:val="24"/>
          <w:szCs w:val="24"/>
        </w:rPr>
        <w:t xml:space="preserve"> od </w:t>
      </w:r>
      <w:proofErr w:type="spellStart"/>
      <w:r>
        <w:rPr>
          <w:bCs/>
          <w:sz w:val="24"/>
          <w:szCs w:val="24"/>
        </w:rPr>
        <w:t>kupaca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Mostarkić</w:t>
      </w:r>
      <w:proofErr w:type="spellEnd"/>
      <w:r>
        <w:rPr>
          <w:bCs/>
          <w:sz w:val="24"/>
          <w:szCs w:val="24"/>
        </w:rPr>
        <w:t xml:space="preserve"> d.o.o. i EURO-STAN d.o.o.</w:t>
      </w:r>
    </w:p>
    <w:p w:rsidRDefault="00B7198E" w:rsidP="00B7198E" w:rsidR="00B7198E" w:rsidRPr="007C156C">
      <w:pPr>
        <w:jc w:val="both"/>
        <w:rPr>
          <w:bCs/>
          <w:sz w:val="24"/>
          <w:szCs w:val="24"/>
        </w:rPr>
      </w:pPr>
    </w:p>
    <w:p w:rsidRDefault="00B7198E" w:rsidP="00B7198E" w:rsidR="00B7198E" w:rsidRPr="00DC7E4A">
      <w:pPr>
        <w:ind w:left="720"/>
        <w:jc w:val="both"/>
        <w:rPr>
          <w:bCs/>
          <w:sz w:val="24"/>
          <w:szCs w:val="24"/>
        </w:rPr>
      </w:pPr>
      <w:proofErr w:type="spellStart"/>
      <w:r w:rsidRPr="00DC7E4A">
        <w:rPr>
          <w:bCs/>
          <w:sz w:val="24"/>
          <w:szCs w:val="24"/>
        </w:rPr>
        <w:t>Navedenim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kupcima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prodane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su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nekretnine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kojima</w:t>
      </w:r>
      <w:proofErr w:type="spellEnd"/>
      <w:r w:rsidRPr="00DC7E4A">
        <w:rPr>
          <w:bCs/>
          <w:sz w:val="24"/>
          <w:szCs w:val="24"/>
        </w:rPr>
        <w:t xml:space="preserve"> je </w:t>
      </w:r>
      <w:proofErr w:type="spellStart"/>
      <w:r w:rsidRPr="00DC7E4A">
        <w:rPr>
          <w:bCs/>
          <w:sz w:val="24"/>
          <w:szCs w:val="24"/>
        </w:rPr>
        <w:t>upisano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razlučno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pravo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Reifeissen</w:t>
      </w:r>
      <w:proofErr w:type="spellEnd"/>
      <w:r w:rsidRPr="00DC7E4A">
        <w:rPr>
          <w:bCs/>
          <w:sz w:val="24"/>
          <w:szCs w:val="24"/>
        </w:rPr>
        <w:t xml:space="preserve"> bank d.d. </w:t>
      </w:r>
      <w:proofErr w:type="spellStart"/>
      <w:r w:rsidRPr="00DC7E4A">
        <w:rPr>
          <w:bCs/>
          <w:sz w:val="24"/>
          <w:szCs w:val="24"/>
        </w:rPr>
        <w:t>prije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otvaranja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stečajnog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postupka</w:t>
      </w:r>
      <w:proofErr w:type="spellEnd"/>
      <w:r w:rsidRPr="00DC7E4A">
        <w:rPr>
          <w:bCs/>
          <w:sz w:val="24"/>
          <w:szCs w:val="24"/>
        </w:rPr>
        <w:t xml:space="preserve">, </w:t>
      </w:r>
      <w:proofErr w:type="spellStart"/>
      <w:r w:rsidRPr="00DC7E4A">
        <w:rPr>
          <w:bCs/>
          <w:sz w:val="24"/>
          <w:szCs w:val="24"/>
        </w:rPr>
        <w:t>prema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sklopljenim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kupoprodajnim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ugovorima</w:t>
      </w:r>
      <w:proofErr w:type="spellEnd"/>
      <w:r w:rsidR="007F06A5" w:rsidRPr="00DC7E4A">
        <w:rPr>
          <w:bCs/>
          <w:sz w:val="24"/>
          <w:szCs w:val="24"/>
        </w:rPr>
        <w:t xml:space="preserve"> a</w:t>
      </w:r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isplata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će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biti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nakon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prodaje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nekretnina</w:t>
      </w:r>
      <w:proofErr w:type="spellEnd"/>
      <w:r w:rsidRPr="00DC7E4A">
        <w:rPr>
          <w:bCs/>
          <w:sz w:val="24"/>
          <w:szCs w:val="24"/>
        </w:rPr>
        <w:t>.</w:t>
      </w:r>
    </w:p>
    <w:p w:rsidRDefault="00B7198E" w:rsidP="00B7198E" w:rsidR="00B7198E" w:rsidRPr="00DC7E4A">
      <w:pPr>
        <w:ind w:left="720"/>
        <w:jc w:val="both"/>
        <w:rPr>
          <w:bCs/>
          <w:sz w:val="24"/>
          <w:szCs w:val="24"/>
        </w:rPr>
      </w:pPr>
      <w:r w:rsidRPr="00DC7E4A">
        <w:rPr>
          <w:bCs/>
          <w:sz w:val="24"/>
          <w:szCs w:val="24"/>
        </w:rPr>
        <w:t xml:space="preserve">U </w:t>
      </w:r>
      <w:proofErr w:type="spellStart"/>
      <w:r w:rsidRPr="00DC7E4A">
        <w:rPr>
          <w:bCs/>
          <w:sz w:val="24"/>
          <w:szCs w:val="24"/>
        </w:rPr>
        <w:t>međuvremenu</w:t>
      </w:r>
      <w:proofErr w:type="spellEnd"/>
      <w:r w:rsidRPr="00DC7E4A">
        <w:rPr>
          <w:bCs/>
          <w:sz w:val="24"/>
          <w:szCs w:val="24"/>
        </w:rPr>
        <w:t xml:space="preserve"> je </w:t>
      </w:r>
      <w:proofErr w:type="spellStart"/>
      <w:r w:rsidRPr="00DC7E4A">
        <w:rPr>
          <w:bCs/>
          <w:sz w:val="24"/>
          <w:szCs w:val="24"/>
        </w:rPr>
        <w:t>prodan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dio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nekretnina</w:t>
      </w:r>
      <w:proofErr w:type="spellEnd"/>
      <w:r w:rsidRPr="00DC7E4A">
        <w:rPr>
          <w:bCs/>
          <w:sz w:val="24"/>
          <w:szCs w:val="24"/>
        </w:rPr>
        <w:t xml:space="preserve"> i </w:t>
      </w:r>
      <w:proofErr w:type="spellStart"/>
      <w:r w:rsidRPr="00DC7E4A">
        <w:rPr>
          <w:bCs/>
          <w:sz w:val="24"/>
          <w:szCs w:val="24"/>
        </w:rPr>
        <w:t>za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iste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su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sklapljeni</w:t>
      </w:r>
      <w:proofErr w:type="spellEnd"/>
      <w:r w:rsidRPr="00DC7E4A">
        <w:rPr>
          <w:bCs/>
          <w:sz w:val="24"/>
          <w:szCs w:val="24"/>
        </w:rPr>
        <w:t xml:space="preserve">  </w:t>
      </w:r>
      <w:proofErr w:type="spellStart"/>
      <w:r w:rsidRPr="00DC7E4A">
        <w:rPr>
          <w:bCs/>
          <w:sz w:val="24"/>
          <w:szCs w:val="24"/>
        </w:rPr>
        <w:t>Kupoprodajni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ugovori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odnosno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ugovori</w:t>
      </w:r>
      <w:proofErr w:type="spellEnd"/>
      <w:r w:rsidRPr="00DC7E4A">
        <w:rPr>
          <w:bCs/>
          <w:sz w:val="24"/>
          <w:szCs w:val="24"/>
        </w:rPr>
        <w:t xml:space="preserve"> o </w:t>
      </w:r>
      <w:proofErr w:type="spellStart"/>
      <w:r w:rsidRPr="00DC7E4A">
        <w:rPr>
          <w:bCs/>
          <w:sz w:val="24"/>
          <w:szCs w:val="24"/>
        </w:rPr>
        <w:t>pristupu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dugu</w:t>
      </w:r>
      <w:proofErr w:type="spellEnd"/>
      <w:r w:rsidRPr="00DC7E4A">
        <w:rPr>
          <w:bCs/>
          <w:sz w:val="24"/>
          <w:szCs w:val="24"/>
        </w:rPr>
        <w:t xml:space="preserve"> s </w:t>
      </w:r>
      <w:proofErr w:type="spellStart"/>
      <w:r w:rsidRPr="00DC7E4A">
        <w:rPr>
          <w:bCs/>
          <w:sz w:val="24"/>
          <w:szCs w:val="24"/>
        </w:rPr>
        <w:t>kupcima</w:t>
      </w:r>
      <w:proofErr w:type="spellEnd"/>
      <w:r w:rsidRPr="00DC7E4A">
        <w:rPr>
          <w:bCs/>
          <w:sz w:val="24"/>
          <w:szCs w:val="24"/>
        </w:rPr>
        <w:t xml:space="preserve"> i </w:t>
      </w:r>
      <w:proofErr w:type="spellStart"/>
      <w:r w:rsidRPr="00DC7E4A">
        <w:rPr>
          <w:bCs/>
          <w:sz w:val="24"/>
          <w:szCs w:val="24"/>
        </w:rPr>
        <w:t>Reifeissenbank</w:t>
      </w:r>
      <w:proofErr w:type="spellEnd"/>
      <w:r w:rsidRPr="00DC7E4A">
        <w:rPr>
          <w:bCs/>
          <w:sz w:val="24"/>
          <w:szCs w:val="24"/>
        </w:rPr>
        <w:t xml:space="preserve"> Austria </w:t>
      </w:r>
      <w:proofErr w:type="spellStart"/>
      <w:r w:rsidRPr="00DC7E4A">
        <w:rPr>
          <w:bCs/>
          <w:sz w:val="24"/>
          <w:szCs w:val="24"/>
        </w:rPr>
        <w:t>d.d</w:t>
      </w:r>
      <w:proofErr w:type="spellEnd"/>
      <w:r w:rsidRPr="00DC7E4A">
        <w:rPr>
          <w:bCs/>
          <w:sz w:val="24"/>
          <w:szCs w:val="24"/>
        </w:rPr>
        <w:t xml:space="preserve">. </w:t>
      </w:r>
      <w:proofErr w:type="spellStart"/>
      <w:r w:rsidRPr="00DC7E4A">
        <w:rPr>
          <w:bCs/>
          <w:sz w:val="24"/>
          <w:szCs w:val="24"/>
        </w:rPr>
        <w:t>tako</w:t>
      </w:r>
      <w:proofErr w:type="spellEnd"/>
      <w:r w:rsidRPr="00DC7E4A">
        <w:rPr>
          <w:bCs/>
          <w:sz w:val="24"/>
          <w:szCs w:val="24"/>
        </w:rPr>
        <w:t xml:space="preserve"> da </w:t>
      </w:r>
      <w:proofErr w:type="spellStart"/>
      <w:r w:rsidRPr="00DC7E4A">
        <w:rPr>
          <w:bCs/>
          <w:sz w:val="24"/>
          <w:szCs w:val="24"/>
        </w:rPr>
        <w:t>isplata</w:t>
      </w:r>
      <w:proofErr w:type="spellEnd"/>
      <w:r w:rsidRPr="00DC7E4A">
        <w:rPr>
          <w:bCs/>
          <w:sz w:val="24"/>
          <w:szCs w:val="24"/>
        </w:rPr>
        <w:t xml:space="preserve"> ide </w:t>
      </w:r>
      <w:proofErr w:type="spellStart"/>
      <w:r w:rsidRPr="00DC7E4A">
        <w:rPr>
          <w:bCs/>
          <w:sz w:val="24"/>
          <w:szCs w:val="24"/>
        </w:rPr>
        <w:t>direktno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razlučnom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vjerovniku</w:t>
      </w:r>
      <w:proofErr w:type="spellEnd"/>
      <w:r w:rsidRPr="00DC7E4A">
        <w:rPr>
          <w:bCs/>
          <w:sz w:val="24"/>
          <w:szCs w:val="24"/>
        </w:rPr>
        <w:t>.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potraživanja</w:t>
      </w:r>
      <w:proofErr w:type="spellEnd"/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iznosu</w:t>
      </w:r>
      <w:proofErr w:type="spellEnd"/>
      <w:r>
        <w:rPr>
          <w:b/>
          <w:bCs/>
          <w:sz w:val="24"/>
          <w:szCs w:val="24"/>
        </w:rPr>
        <w:t xml:space="preserve"> od  </w:t>
      </w:r>
      <w:r w:rsidR="00D27E92">
        <w:rPr>
          <w:b/>
          <w:bCs/>
          <w:sz w:val="24"/>
          <w:szCs w:val="24"/>
        </w:rPr>
        <w:t>2.</w:t>
      </w:r>
      <w:r w:rsidR="00DC7E4A">
        <w:rPr>
          <w:b/>
          <w:bCs/>
          <w:sz w:val="24"/>
          <w:szCs w:val="24"/>
        </w:rPr>
        <w:t>740.801,00</w:t>
      </w:r>
      <w:r w:rsidR="00D27E92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 </w:t>
      </w:r>
      <w:proofErr w:type="spellStart"/>
      <w:r>
        <w:rPr>
          <w:b/>
          <w:bCs/>
          <w:sz w:val="24"/>
          <w:szCs w:val="24"/>
        </w:rPr>
        <w:t>kuna</w:t>
      </w:r>
      <w:proofErr w:type="spellEnd"/>
      <w:r w:rsidR="00D27E92">
        <w:rPr>
          <w:b/>
          <w:bCs/>
          <w:sz w:val="24"/>
          <w:szCs w:val="24"/>
        </w:rPr>
        <w:t xml:space="preserve">, </w:t>
      </w:r>
      <w:proofErr w:type="spellStart"/>
      <w:r w:rsidR="00D27E92">
        <w:rPr>
          <w:b/>
          <w:bCs/>
          <w:sz w:val="24"/>
          <w:szCs w:val="24"/>
        </w:rPr>
        <w:t>odnosno</w:t>
      </w:r>
      <w:proofErr w:type="spellEnd"/>
      <w:r w:rsidR="00D27E92">
        <w:rPr>
          <w:b/>
          <w:bCs/>
          <w:sz w:val="24"/>
          <w:szCs w:val="24"/>
        </w:rPr>
        <w:t xml:space="preserve"> 3</w:t>
      </w:r>
      <w:r w:rsidR="00DC7E4A">
        <w:rPr>
          <w:b/>
          <w:bCs/>
          <w:sz w:val="24"/>
          <w:szCs w:val="24"/>
        </w:rPr>
        <w:t>63</w:t>
      </w:r>
      <w:r w:rsidR="00D27E92">
        <w:rPr>
          <w:b/>
          <w:bCs/>
          <w:sz w:val="24"/>
          <w:szCs w:val="24"/>
        </w:rPr>
        <w:t>.</w:t>
      </w:r>
      <w:r w:rsidR="00DC7E4A">
        <w:rPr>
          <w:b/>
          <w:bCs/>
          <w:sz w:val="24"/>
          <w:szCs w:val="24"/>
        </w:rPr>
        <w:t>020</w:t>
      </w:r>
      <w:r w:rsidR="00D27E92">
        <w:rPr>
          <w:b/>
          <w:bCs/>
          <w:sz w:val="24"/>
          <w:szCs w:val="24"/>
        </w:rPr>
        <w:t>,00 EUR-</w:t>
      </w:r>
      <w:proofErr w:type="spellStart"/>
      <w:r w:rsidR="00D27E92"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>,</w:t>
      </w:r>
      <w:r w:rsidR="00D27E92">
        <w:rPr>
          <w:b/>
          <w:bCs/>
          <w:sz w:val="24"/>
          <w:szCs w:val="24"/>
        </w:rPr>
        <w:t>a</w:t>
      </w:r>
      <w:proofErr w:type="spellEnd"/>
      <w:r w:rsidR="00D27E92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odmah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žiro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račun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Reiffeisenbank</w:t>
      </w:r>
      <w:proofErr w:type="spellEnd"/>
      <w:r>
        <w:rPr>
          <w:b/>
          <w:bCs/>
          <w:sz w:val="24"/>
          <w:szCs w:val="24"/>
        </w:rPr>
        <w:t xml:space="preserve">  Austria </w:t>
      </w:r>
      <w:proofErr w:type="spellStart"/>
      <w:r>
        <w:rPr>
          <w:b/>
          <w:bCs/>
          <w:sz w:val="24"/>
          <w:szCs w:val="24"/>
        </w:rPr>
        <w:t>d.d</w:t>
      </w:r>
      <w:proofErr w:type="spellEnd"/>
      <w:r>
        <w:rPr>
          <w:b/>
          <w:bCs/>
          <w:sz w:val="24"/>
          <w:szCs w:val="24"/>
        </w:rPr>
        <w:t>.,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lastRenderedPageBreak/>
        <w:t>Znači</w:t>
      </w:r>
      <w:proofErr w:type="spellEnd"/>
      <w:r>
        <w:rPr>
          <w:b/>
          <w:bCs/>
          <w:sz w:val="24"/>
          <w:szCs w:val="24"/>
        </w:rPr>
        <w:t xml:space="preserve"> 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podmirene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obveze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</w:t>
      </w:r>
      <w:r w:rsidR="00D27E92">
        <w:rPr>
          <w:b/>
          <w:bCs/>
          <w:sz w:val="24"/>
          <w:szCs w:val="24"/>
        </w:rPr>
        <w:t>lučnom</w:t>
      </w:r>
      <w:proofErr w:type="spellEnd"/>
      <w:r w:rsidR="00D27E92">
        <w:rPr>
          <w:b/>
          <w:bCs/>
          <w:sz w:val="24"/>
          <w:szCs w:val="24"/>
        </w:rPr>
        <w:t xml:space="preserve"> </w:t>
      </w:r>
      <w:proofErr w:type="spellStart"/>
      <w:r w:rsidR="00D27E92">
        <w:rPr>
          <w:b/>
          <w:bCs/>
          <w:sz w:val="24"/>
          <w:szCs w:val="24"/>
        </w:rPr>
        <w:t>vjerovniku</w:t>
      </w:r>
      <w:proofErr w:type="spellEnd"/>
      <w:r w:rsidR="00D27E92">
        <w:rPr>
          <w:b/>
          <w:bCs/>
          <w:sz w:val="24"/>
          <w:szCs w:val="24"/>
        </w:rPr>
        <w:t xml:space="preserve"> u </w:t>
      </w:r>
      <w:proofErr w:type="spellStart"/>
      <w:r w:rsidR="00D27E92">
        <w:rPr>
          <w:b/>
          <w:bCs/>
          <w:sz w:val="24"/>
          <w:szCs w:val="24"/>
        </w:rPr>
        <w:t>iznosu</w:t>
      </w:r>
      <w:proofErr w:type="spellEnd"/>
      <w:r w:rsidR="00D27E92">
        <w:rPr>
          <w:b/>
          <w:bCs/>
          <w:sz w:val="24"/>
          <w:szCs w:val="24"/>
        </w:rPr>
        <w:t xml:space="preserve"> od </w:t>
      </w:r>
      <w:r w:rsidR="00DC7E4A">
        <w:rPr>
          <w:b/>
          <w:bCs/>
          <w:sz w:val="24"/>
          <w:szCs w:val="24"/>
        </w:rPr>
        <w:t xml:space="preserve">2.740.801 </w:t>
      </w:r>
      <w:proofErr w:type="spellStart"/>
      <w:r w:rsidR="00DC7E4A">
        <w:rPr>
          <w:b/>
          <w:bCs/>
          <w:sz w:val="24"/>
          <w:szCs w:val="24"/>
        </w:rPr>
        <w:t>kunu</w:t>
      </w:r>
      <w:proofErr w:type="spellEnd"/>
      <w:r w:rsidR="00DC7E4A">
        <w:rPr>
          <w:b/>
          <w:bCs/>
          <w:sz w:val="24"/>
          <w:szCs w:val="24"/>
        </w:rPr>
        <w:t>.</w:t>
      </w:r>
    </w:p>
    <w:p w:rsidRDefault="00DC7E4A" w:rsidP="00B7198E" w:rsidR="00DC7E4A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Prilog</w:t>
      </w:r>
      <w:proofErr w:type="spellEnd"/>
      <w:r>
        <w:rPr>
          <w:b/>
          <w:bCs/>
          <w:sz w:val="24"/>
          <w:szCs w:val="24"/>
        </w:rPr>
        <w:t xml:space="preserve">: </w:t>
      </w:r>
      <w:proofErr w:type="spellStart"/>
      <w:r>
        <w:rPr>
          <w:b/>
          <w:bCs/>
          <w:sz w:val="24"/>
          <w:szCs w:val="24"/>
        </w:rPr>
        <w:t>Pregled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sklopljenih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kupoprodajnih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ugovora</w:t>
      </w:r>
      <w:proofErr w:type="spellEnd"/>
      <w:r>
        <w:rPr>
          <w:b/>
          <w:bCs/>
          <w:sz w:val="24"/>
          <w:szCs w:val="24"/>
        </w:rPr>
        <w:t>.</w:t>
      </w:r>
    </w:p>
    <w:p w:rsidRDefault="00DC7E4A" w:rsidP="00B7198E" w:rsidR="00DC7E4A">
      <w:pPr>
        <w:ind w:left="720"/>
        <w:jc w:val="both"/>
        <w:rPr>
          <w:b/>
          <w:bCs/>
          <w:sz w:val="24"/>
          <w:szCs w:val="24"/>
        </w:rPr>
      </w:pPr>
    </w:p>
    <w:p w:rsidRDefault="00B7198E" w:rsidP="00B7198E" w:rsidR="00B7198E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>II. STANJE STEČAJNE MASE</w:t>
      </w:r>
    </w:p>
    <w:p w:rsidRDefault="00B7198E" w:rsidP="00B7198E" w:rsidR="00B7198E" w:rsidRPr="000268DA">
      <w:pPr>
        <w:ind w:left="720"/>
        <w:jc w:val="both"/>
        <w:rPr>
          <w:bCs/>
          <w:sz w:val="24"/>
          <w:szCs w:val="24"/>
        </w:rPr>
      </w:pPr>
    </w:p>
    <w:p w:rsidRDefault="00B7198E" w:rsidP="00B7198E" w:rsidR="00B7198E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 xml:space="preserve">Do </w:t>
      </w:r>
      <w:proofErr w:type="spellStart"/>
      <w:r w:rsidRPr="000268DA">
        <w:rPr>
          <w:bCs/>
          <w:sz w:val="24"/>
          <w:szCs w:val="24"/>
        </w:rPr>
        <w:t>sada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nije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ostvaren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nikakv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prihod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žiro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račun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stečajnog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dužnika</w:t>
      </w:r>
      <w:proofErr w:type="spellEnd"/>
      <w:r w:rsidRPr="000268DA">
        <w:rPr>
          <w:bCs/>
          <w:sz w:val="24"/>
          <w:szCs w:val="24"/>
        </w:rPr>
        <w:t xml:space="preserve"> od </w:t>
      </w:r>
      <w:proofErr w:type="spellStart"/>
      <w:r w:rsidRPr="000268DA">
        <w:rPr>
          <w:bCs/>
          <w:sz w:val="24"/>
          <w:szCs w:val="24"/>
        </w:rPr>
        <w:t>unovčenja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imovine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stečajnog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dužnika</w:t>
      </w:r>
      <w:proofErr w:type="spellEnd"/>
      <w:r w:rsidRPr="000268DA">
        <w:rPr>
          <w:bCs/>
          <w:sz w:val="24"/>
          <w:szCs w:val="24"/>
        </w:rPr>
        <w:t>.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III. RADNJE KOJE ĆE SE PODUZETI U NAREDNOM RAZDOBLJU</w:t>
      </w: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Nastaviti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voditi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brigu</w:t>
      </w:r>
      <w:proofErr w:type="spellEnd"/>
      <w:r>
        <w:rPr>
          <w:bCs/>
          <w:sz w:val="24"/>
          <w:szCs w:val="24"/>
        </w:rPr>
        <w:t xml:space="preserve"> o </w:t>
      </w:r>
      <w:proofErr w:type="spellStart"/>
      <w:r>
        <w:rPr>
          <w:bCs/>
          <w:sz w:val="24"/>
          <w:szCs w:val="24"/>
        </w:rPr>
        <w:t>neunovčenim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nekretninama</w:t>
      </w:r>
      <w:proofErr w:type="spellEnd"/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nenaplaćenim</w:t>
      </w:r>
      <w:proofErr w:type="spellEnd"/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potraživanjima</w:t>
      </w:r>
      <w:proofErr w:type="spellEnd"/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Nastaviti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sudjelovati</w:t>
      </w:r>
      <w:proofErr w:type="spellEnd"/>
      <w:r w:rsidR="007F06A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unovčenju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nekretnina</w:t>
      </w:r>
      <w:proofErr w:type="spellEnd"/>
      <w:r>
        <w:rPr>
          <w:bCs/>
          <w:sz w:val="24"/>
          <w:szCs w:val="24"/>
        </w:rPr>
        <w:t xml:space="preserve"> </w:t>
      </w: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Ponovno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će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poslati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požurnica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Općinski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Slavonskom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Brodu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Ovr</w:t>
      </w:r>
      <w:proofErr w:type="spellEnd"/>
      <w:r>
        <w:rPr>
          <w:bCs/>
          <w:sz w:val="24"/>
          <w:szCs w:val="24"/>
        </w:rPr>
        <w:t>-2001/12.</w:t>
      </w:r>
    </w:p>
    <w:p w:rsidRDefault="00B7198E" w:rsidP="00B7198E" w:rsidR="00B7198E" w:rsidRPr="007C156C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zakonskom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roku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predati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sva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zakonom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propisana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izvješća</w:t>
      </w:r>
      <w:proofErr w:type="spellEnd"/>
      <w:r>
        <w:rPr>
          <w:bCs/>
          <w:sz w:val="24"/>
          <w:szCs w:val="24"/>
        </w:rPr>
        <w:t xml:space="preserve"> i </w:t>
      </w:r>
      <w:proofErr w:type="spellStart"/>
      <w:r>
        <w:rPr>
          <w:bCs/>
          <w:sz w:val="24"/>
          <w:szCs w:val="24"/>
        </w:rPr>
        <w:t>obrasce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nadležnim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institucijama</w:t>
      </w:r>
      <w:proofErr w:type="spellEnd"/>
      <w:r>
        <w:rPr>
          <w:bCs/>
          <w:sz w:val="24"/>
          <w:szCs w:val="24"/>
        </w:rPr>
        <w:t>.</w:t>
      </w:r>
    </w:p>
    <w:p w:rsidRDefault="00B7198E" w:rsidP="00B7198E" w:rsidR="00B7198E" w:rsidRPr="007C156C">
      <w:pPr>
        <w:jc w:val="both"/>
        <w:rPr>
          <w:bCs/>
          <w:sz w:val="24"/>
          <w:szCs w:val="24"/>
        </w:rPr>
      </w:pP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504513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  <w:t xml:space="preserve">  U Zagrebu </w:t>
      </w:r>
      <w:r w:rsidR="00DC7E4A">
        <w:rPr>
          <w:rFonts w:cs="Arial"/>
          <w:bCs/>
          <w:sz w:val="24"/>
          <w:szCs w:val="24"/>
          <w:lang w:val="hr-HR"/>
        </w:rPr>
        <w:t>27.11.</w:t>
      </w:r>
      <w:r w:rsidR="00086F8C">
        <w:rPr>
          <w:rFonts w:cs="Arial"/>
          <w:bCs/>
          <w:sz w:val="24"/>
          <w:szCs w:val="24"/>
          <w:lang w:val="hr-HR"/>
        </w:rPr>
        <w:t>2018.</w:t>
      </w:r>
    </w:p>
    <w:p w:rsidRDefault="00C97F8B" w:rsidP="00E80116" w:rsidR="00C97F8B">
      <w:pPr>
        <w:pStyle w:val="Tijeloteksta"/>
        <w:rPr>
          <w:rFonts w:cs="Arial"/>
          <w:bCs/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p w:rsidRDefault="001004C7" w:rsidP="00E80116" w:rsidR="001004C7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  <w:t>Stečajni upravitelj</w:t>
      </w:r>
    </w:p>
    <w:p w:rsidRDefault="001004C7" w:rsidP="00E80116" w:rsidR="001004C7" w:rsidRPr="00461CE9">
      <w:pPr>
        <w:pStyle w:val="Tijeloteksta"/>
        <w:rPr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 w:rsidR="007B64D7">
        <w:rPr>
          <w:rFonts w:cs="Arial"/>
          <w:bCs/>
          <w:sz w:val="24"/>
          <w:szCs w:val="24"/>
          <w:lang w:val="hr-HR"/>
        </w:rPr>
        <w:t xml:space="preserve"> </w:t>
      </w:r>
      <w:r>
        <w:rPr>
          <w:rFonts w:cs="Arial"/>
          <w:bCs/>
          <w:sz w:val="24"/>
          <w:szCs w:val="24"/>
          <w:lang w:val="hr-HR"/>
        </w:rPr>
        <w:t>Branka Malbašić</w:t>
      </w:r>
    </w:p>
    <w:sectPr w:rsidR="001004C7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B1CC8"/>
    <w:multiLevelType w:val="hybridMultilevel"/>
    <w:tmpl w:val="294EEED6"/>
    <w:lvl w:tplc="7E02A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8DA"/>
    <w:rsid w:val="00050E65"/>
    <w:rsid w:val="00066827"/>
    <w:rsid w:val="00071823"/>
    <w:rsid w:val="00073A82"/>
    <w:rsid w:val="00086F8C"/>
    <w:rsid w:val="000C1B34"/>
    <w:rsid w:val="000C47F9"/>
    <w:rsid w:val="000D57EE"/>
    <w:rsid w:val="000E564C"/>
    <w:rsid w:val="001004C7"/>
    <w:rsid w:val="00116A07"/>
    <w:rsid w:val="00151EBA"/>
    <w:rsid w:val="001A62D6"/>
    <w:rsid w:val="001F3170"/>
    <w:rsid w:val="001F4759"/>
    <w:rsid w:val="00203BB0"/>
    <w:rsid w:val="002239C0"/>
    <w:rsid w:val="00230A3C"/>
    <w:rsid w:val="00253A03"/>
    <w:rsid w:val="002768FB"/>
    <w:rsid w:val="002854B0"/>
    <w:rsid w:val="002908C9"/>
    <w:rsid w:val="00295B51"/>
    <w:rsid w:val="002A0235"/>
    <w:rsid w:val="002E0249"/>
    <w:rsid w:val="00301002"/>
    <w:rsid w:val="00313EC2"/>
    <w:rsid w:val="0033669B"/>
    <w:rsid w:val="00351618"/>
    <w:rsid w:val="0036535E"/>
    <w:rsid w:val="00370390"/>
    <w:rsid w:val="00375E21"/>
    <w:rsid w:val="003A5A55"/>
    <w:rsid w:val="003C2CA1"/>
    <w:rsid w:val="003E015E"/>
    <w:rsid w:val="003E2DFB"/>
    <w:rsid w:val="00461CE9"/>
    <w:rsid w:val="00464E8E"/>
    <w:rsid w:val="00470BDC"/>
    <w:rsid w:val="004D2C06"/>
    <w:rsid w:val="004F7416"/>
    <w:rsid w:val="00504513"/>
    <w:rsid w:val="00517126"/>
    <w:rsid w:val="00571CDE"/>
    <w:rsid w:val="005812E7"/>
    <w:rsid w:val="005B5750"/>
    <w:rsid w:val="00606EF7"/>
    <w:rsid w:val="00615C1F"/>
    <w:rsid w:val="0063049E"/>
    <w:rsid w:val="0066786E"/>
    <w:rsid w:val="006A7C04"/>
    <w:rsid w:val="006D4628"/>
    <w:rsid w:val="006E5394"/>
    <w:rsid w:val="0073436E"/>
    <w:rsid w:val="00780238"/>
    <w:rsid w:val="007A6C57"/>
    <w:rsid w:val="007B64D7"/>
    <w:rsid w:val="007C06CA"/>
    <w:rsid w:val="007C156C"/>
    <w:rsid w:val="007F06A5"/>
    <w:rsid w:val="0080204E"/>
    <w:rsid w:val="00825B82"/>
    <w:rsid w:val="00837955"/>
    <w:rsid w:val="00841DAB"/>
    <w:rsid w:val="008930A5"/>
    <w:rsid w:val="008A5047"/>
    <w:rsid w:val="008A5644"/>
    <w:rsid w:val="008C7C74"/>
    <w:rsid w:val="008D6F29"/>
    <w:rsid w:val="008E1E4E"/>
    <w:rsid w:val="008E785A"/>
    <w:rsid w:val="00917A18"/>
    <w:rsid w:val="009211F3"/>
    <w:rsid w:val="00967851"/>
    <w:rsid w:val="00985FC9"/>
    <w:rsid w:val="009B5E09"/>
    <w:rsid w:val="009C4D9A"/>
    <w:rsid w:val="009E2697"/>
    <w:rsid w:val="00A719CB"/>
    <w:rsid w:val="00A8389B"/>
    <w:rsid w:val="00A95EB6"/>
    <w:rsid w:val="00A97806"/>
    <w:rsid w:val="00AC5775"/>
    <w:rsid w:val="00B041FF"/>
    <w:rsid w:val="00B0470B"/>
    <w:rsid w:val="00B07E10"/>
    <w:rsid w:val="00B26916"/>
    <w:rsid w:val="00B35A1F"/>
    <w:rsid w:val="00B44E7D"/>
    <w:rsid w:val="00B45466"/>
    <w:rsid w:val="00B7198E"/>
    <w:rsid w:val="00B80AFB"/>
    <w:rsid w:val="00BA365B"/>
    <w:rsid w:val="00BC07EC"/>
    <w:rsid w:val="00BD2B05"/>
    <w:rsid w:val="00BF75FA"/>
    <w:rsid w:val="00C06BD6"/>
    <w:rsid w:val="00C51711"/>
    <w:rsid w:val="00C675FD"/>
    <w:rsid w:val="00C732F6"/>
    <w:rsid w:val="00C77935"/>
    <w:rsid w:val="00C90536"/>
    <w:rsid w:val="00C97F8B"/>
    <w:rsid w:val="00CB47DB"/>
    <w:rsid w:val="00D04B41"/>
    <w:rsid w:val="00D21A15"/>
    <w:rsid w:val="00D2410C"/>
    <w:rsid w:val="00D241CB"/>
    <w:rsid w:val="00D27E92"/>
    <w:rsid w:val="00D41189"/>
    <w:rsid w:val="00DC7E4A"/>
    <w:rsid w:val="00DD4719"/>
    <w:rsid w:val="00DF1FBD"/>
    <w:rsid w:val="00E37DB2"/>
    <w:rsid w:val="00E4715D"/>
    <w:rsid w:val="00E62F67"/>
    <w:rsid w:val="00E80116"/>
    <w:rsid w:val="00E93B2C"/>
    <w:rsid w:val="00EA29AA"/>
    <w:rsid w:val="00EB1C9D"/>
    <w:rsid w:val="00EC18A8"/>
    <w:rsid w:val="00EE1D13"/>
    <w:rsid w:val="00EF7050"/>
    <w:rsid w:val="00F14ED0"/>
    <w:rsid w:val="00F263DD"/>
    <w:rsid w:val="00F54183"/>
    <w:rsid w:val="00F545E3"/>
    <w:rsid w:val="00F714AA"/>
    <w:rsid w:val="00F74DA2"/>
    <w:rsid w:val="00F800D8"/>
    <w:rsid w:val="00FA4C82"/>
    <w:rsid w:val="00FA6137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E2DFB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C8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C82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C8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C8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C8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C82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C8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C8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4</properties:Pages>
  <properties:Words>797</properties:Words>
  <properties:Characters>4659</properties:Characters>
  <properties:Lines>163</properties:Lines>
  <properties:Paragraphs>84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2018-11-27T10:13:00Z</dcterms:created>
  <dc:creator>Kresimir Kolonic</dc:creator>
  <cp:lastModifiedBy>Vinka Mihalinčić</cp:lastModifiedBy>
  <cp:lastPrinted>2018-11-27T10:01:00Z</cp:lastPrinted>
  <dcterms:modified xmlns:xsi="http://www.w3.org/2001/XMLSchema-instance" xsi:type="dcterms:W3CDTF">2018-12-03T13:26:00Z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St-815/2014-86 / Podnesak - Izvješće stečajnog upravitelja (Izvješće od 04.12.2018.docx)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