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28dd" w14:paraId="07128dd" w:rsidRDefault="00036AF9" w:rsidP="00036AF9" w:rsidR="00036A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AF9" w:rsidP="00036AF9" w:rsidR="00036A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6AF9" w:rsidP="00036AF9" w:rsidR="00036A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6AF9" w:rsidP="00036AF9" w:rsidR="00036A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6AF9" w:rsidP="00036AF9" w:rsidR="00036A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6AF9" w:rsidP="00036AF9" w:rsidR="00036A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6AF9" w:rsidP="00036AF9" w:rsidR="00036AF9" w:rsidRPr="005D578C">
      <w:pPr>
        <w:jc w:val="center"/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LUNA PROMOTION j. d. o. o. Pula, Novigradska ulica 6, OIB </w:t>
      </w:r>
      <w:r w:rsidRPr="00036AF9">
        <w:rPr>
          <w:rFonts w:cs="Times New Roman" w:eastAsia="Times New Roman"/>
        </w:rPr>
        <w:t>24144662872</w:t>
      </w:r>
      <w:r>
        <w:rPr>
          <w:rFonts w:cs="Times New Roman" w:eastAsia="Times New Roman"/>
        </w:rPr>
        <w:t xml:space="preserve">, MBS </w:t>
      </w:r>
      <w:r w:rsidRPr="00036AF9">
        <w:rPr>
          <w:rFonts w:cs="Times New Roman" w:eastAsia="Times New Roman"/>
        </w:rPr>
        <w:t>040333012</w:t>
      </w:r>
      <w:r>
        <w:rPr>
          <w:rFonts w:cs="Times New Roman" w:eastAsia="Times New Roman"/>
          <w:szCs w:val="24"/>
        </w:rPr>
        <w:t xml:space="preserve">, </w:t>
      </w:r>
      <w:r w:rsidR="00161D8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LUNA PROMOTION j. d. o. o. Pula, Novigradska ulica 6, OIB </w:t>
      </w:r>
      <w:r w:rsidRPr="00036AF9">
        <w:rPr>
          <w:rFonts w:cs="Times New Roman" w:eastAsia="Times New Roman"/>
        </w:rPr>
        <w:t>24144662872</w:t>
      </w:r>
      <w:r>
        <w:rPr>
          <w:rFonts w:cs="Times New Roman" w:eastAsia="Times New Roman"/>
        </w:rPr>
        <w:t xml:space="preserve">, MBS </w:t>
      </w:r>
      <w:r w:rsidRPr="00036AF9">
        <w:rPr>
          <w:rFonts w:cs="Times New Roman" w:eastAsia="Times New Roman"/>
        </w:rPr>
        <w:t>040333012</w:t>
      </w:r>
      <w:r>
        <w:rPr>
          <w:rFonts w:cs="Times New Roman" w:eastAsia="Times New Roman"/>
          <w:szCs w:val="24"/>
        </w:rPr>
        <w:t>.</w:t>
      </w: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AA1C0E">
        <w:t xml:space="preserve">Slaven Gavrić iz Rijeke, Zagrebačka 18, OIB 20372135016. </w:t>
      </w:r>
    </w:p>
    <w:p w:rsidRDefault="00036AF9" w:rsidP="00036AF9" w:rsidR="00036AF9">
      <w:pPr>
        <w:rPr>
          <w:rFonts w:cs="Times New Roman" w:eastAsia="Times New Roman"/>
          <w:szCs w:val="20"/>
        </w:rPr>
      </w:pPr>
    </w:p>
    <w:p w:rsidRDefault="00036AF9" w:rsidP="00036AF9" w:rsidR="00036A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LUNA PROMOTION j. d. o. o. Pula, Novigradska ulica 6, OIB </w:t>
      </w:r>
      <w:r w:rsidRPr="00036AF9">
        <w:rPr>
          <w:rFonts w:cs="Times New Roman" w:eastAsia="Times New Roman"/>
        </w:rPr>
        <w:t>24144662872</w:t>
      </w:r>
      <w:r>
        <w:rPr>
          <w:rFonts w:cs="Times New Roman" w:eastAsia="Times New Roman"/>
        </w:rPr>
        <w:t xml:space="preserve">, MBS </w:t>
      </w:r>
      <w:r w:rsidRPr="00036AF9">
        <w:rPr>
          <w:rFonts w:cs="Times New Roman" w:eastAsia="Times New Roman"/>
        </w:rPr>
        <w:t>040333012</w:t>
      </w:r>
      <w:r>
        <w:rPr>
          <w:rFonts w:cs="Times New Roman" w:eastAsia="Times New Roman"/>
          <w:szCs w:val="24"/>
        </w:rPr>
        <w:t>.</w:t>
      </w:r>
    </w:p>
    <w:p w:rsidRDefault="00036AF9" w:rsidP="00036AF9" w:rsidR="00036AF9">
      <w:pPr>
        <w:ind w:firstLine="709"/>
        <w:rPr>
          <w:rFonts w:cs="Times New Roman" w:eastAsia="Times New Roman"/>
          <w:szCs w:val="24"/>
        </w:rPr>
      </w:pPr>
    </w:p>
    <w:p w:rsidRDefault="00036AF9" w:rsidP="00036AF9" w:rsidR="00036AF9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LUNA PROMOTION j. d. o. o. Pula, Novigradska ulica 6, OIB </w:t>
      </w:r>
      <w:r w:rsidRPr="00036AF9">
        <w:rPr>
          <w:rFonts w:cs="Times New Roman" w:eastAsia="Times New Roman"/>
        </w:rPr>
        <w:t>24144662872</w:t>
      </w:r>
      <w:r>
        <w:rPr>
          <w:rFonts w:cs="Times New Roman" w:eastAsia="Times New Roman"/>
        </w:rPr>
        <w:t xml:space="preserve">, MBS </w:t>
      </w:r>
      <w:r w:rsidRPr="00036AF9">
        <w:rPr>
          <w:rFonts w:cs="Times New Roman" w:eastAsia="Times New Roman"/>
        </w:rPr>
        <w:t>040333012</w:t>
      </w:r>
      <w:r>
        <w:rPr>
          <w:rFonts w:cs="Times New Roman" w:eastAsia="Times New Roman"/>
        </w:rPr>
        <w:t>.</w:t>
      </w:r>
    </w:p>
    <w:p w:rsidRDefault="00036AF9" w:rsidP="00036AF9" w:rsidR="00036AF9" w:rsidRPr="005D578C">
      <w:pPr>
        <w:ind w:firstLine="709"/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6AF9" w:rsidP="00036AF9" w:rsidR="00036AF9">
      <w:pPr>
        <w:ind w:firstLine="708"/>
        <w:rPr>
          <w:rFonts w:cs="Times New Roman" w:eastAsia="Times New Roman"/>
          <w:szCs w:val="24"/>
        </w:rPr>
      </w:pPr>
    </w:p>
    <w:p w:rsidRDefault="00036AF9" w:rsidP="00036AF9" w:rsidR="00036A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LUNA PROMOTION j. d. o. o. Pula</w:t>
      </w:r>
      <w:r>
        <w:rPr>
          <w:rFonts w:cs="Times New Roman" w:eastAsia="Times New Roman"/>
          <w:szCs w:val="24"/>
        </w:rPr>
        <w:t>.</w:t>
      </w:r>
    </w:p>
    <w:p w:rsidRDefault="00036AF9" w:rsidP="00036AF9" w:rsidR="00036AF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rujna 2017. imao neizvršene osnove za plaćanje u neprekinutom razdoblju od 120 dana u ukupnom iznosu 6.695,21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5.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St-555/2017-3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36AF9" w:rsidP="00036AF9" w:rsidR="00036A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36AF9" w:rsidP="00036AF9" w:rsidR="00036A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61D8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6AF9" w:rsidP="00036AF9" w:rsidR="00036AF9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36AF9" w:rsidP="00036AF9" w:rsidR="00036AF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37BB8">
        <w:rPr>
          <w:rFonts w:cs="Times New Roman" w:eastAsia="Times New Roman"/>
          <w:szCs w:val="24"/>
        </w:rPr>
        <w:t xml:space="preserve">, v. r. </w:t>
      </w:r>
    </w:p>
    <w:p w:rsidRDefault="00036AF9" w:rsidP="00036AF9" w:rsidR="00036AF9">
      <w:pPr>
        <w:jc w:val="left"/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left"/>
        <w:rPr>
          <w:rFonts w:cs="Times New Roman" w:eastAsia="Times New Roman"/>
          <w:szCs w:val="24"/>
        </w:rPr>
      </w:pPr>
    </w:p>
    <w:p w:rsidRDefault="00036AF9" w:rsidP="00036AF9" w:rsidR="00036AF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036AF9" w:rsidP="00036AF9" w:rsidR="00036AF9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36AF9" w:rsidP="00036AF9" w:rsidR="00036AF9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rPr>
          <w:rFonts w:cs="Times New Roman" w:eastAsia="Times New Roman"/>
          <w:szCs w:val="24"/>
        </w:rPr>
      </w:pPr>
    </w:p>
    <w:p w:rsidRDefault="00036AF9" w:rsidP="00036AF9" w:rsidR="00036A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LUNA PROMOTION j. d. o. o. Pula, Novigradska ulica 6,</w:t>
      </w:r>
    </w:p>
    <w:p w:rsidRDefault="00036AF9" w:rsidP="00036AF9" w:rsidR="00036A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36AF9" w:rsidP="00036AF9" w:rsidR="00036AF9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AA1C0E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036AF9" w:rsidP="00036AF9" w:rsidR="00036AF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36AF9" w:rsidP="00036AF9" w:rsidR="00036A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36AF9" w:rsidP="00036AF9" w:rsidR="00036AF9"/>
    <w:p w:rsidRDefault="00036AF9" w:rsidP="00036AF9" w:rsidR="00036AF9"/>
    <w:p w:rsidRDefault="00036AF9" w:rsidP="00036AF9" w:rsidR="00036AF9"/>
    <w:sectPr w:rsidSect="00C011A6" w:rsidR="00036AF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AF9" w:rsidP="00036AF9" w:rsidR="00036AF9">
      <w:r>
        <w:separator/>
      </w:r>
    </w:p>
  </w:endnote>
  <w:endnote w:id="0" w:type="continuationSeparator">
    <w:p w:rsidRDefault="00036AF9" w:rsidP="00036AF9" w:rsidR="00036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AF9" w:rsidP="00036AF9" w:rsidR="00036AF9">
      <w:r>
        <w:separator/>
      </w:r>
    </w:p>
  </w:footnote>
  <w:footnote w:id="0" w:type="continuationSeparator">
    <w:p w:rsidRDefault="00036AF9" w:rsidP="00036AF9" w:rsidR="00036A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AF9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7B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St-555/2017-4</w:t>
    </w:r>
  </w:p>
  <w:p w:rsidRDefault="00837BB8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AF9" w:rsidP="00C011A6" w:rsidR="00C011A6" w:rsidRPr="00970AE0">
    <w:pPr>
      <w:pStyle w:val="Zaglavlje"/>
      <w:jc w:val="right"/>
    </w:pPr>
    <w:r>
      <w:rPr>
        <w:szCs w:val="24"/>
      </w:rPr>
      <w:t>11 St-555/2017-4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0F8"/>
    <w:rsid w:val="00036AF9"/>
    <w:rsid w:val="00161D8B"/>
    <w:rsid w:val="0047136B"/>
    <w:rsid w:val="00561B59"/>
    <w:rsid w:val="00837BB8"/>
    <w:rsid w:val="00AA1C0E"/>
    <w:rsid w:val="00C9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6A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A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6A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A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A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A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B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7B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7B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7B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6A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A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6A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A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A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A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B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7B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7B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7B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PROMOTION j.d.o.o. PULA</izvorni_sadrzaj>
    <derivirana_varijabla naziv="DomainObject.Predmet.ProtustrankaFormated_1">  LUNA PROMOTION j.d.o.o. PULA</derivirana_varijabla>
  </DomainObject.Predmet.ProtustrankaFormated>
  <DomainObject.Predmet.ProtustrankaFormatedOIB>
    <izvorni_sadrzaj>  LUNA PROMOTION j.d.o.o. PULA, OIB 24144662872</izvorni_sadrzaj>
    <derivirana_varijabla naziv="DomainObject.Predmet.ProtustrankaFormatedOIB_1">  LUNA PROMOTION j.d.o.o. PULA, OIB 24144662872</derivirana_varijabla>
  </DomainObject.Predmet.ProtustrankaFormatedOIB>
  <DomainObject.Predmet.ProtustrankaFormatedWithAdress>
    <izvorni_sadrzaj> LUNA PROMOTION j.d.o.o. PULA, Novigradska ulica 6, 52100 Pula</izvorni_sadrzaj>
    <derivirana_varijabla naziv="DomainObject.Predmet.ProtustrankaFormatedWithAdress_1"> LUNA PROMOTION j.d.o.o. PULA, Novigradska ulica 6, 52100 Pula</derivirana_varijabla>
  </DomainObject.Predmet.ProtustrankaFormatedWithAdress>
  <DomainObject.Predmet.ProtustrankaFormatedWithAdressOIB>
    <izvorni_sadrzaj> LUNA PROMOTION j.d.o.o. PULA, OIB 24144662872, Novigradska ulica 6, 52100 Pula</izvorni_sadrzaj>
    <derivirana_varijabla naziv="DomainObject.Predmet.ProtustrankaFormatedWithAdressOIB_1"> LUNA PROMOTION j.d.o.o. PULA, OIB 24144662872, Novigradska ulica 6, 52100 Pula</derivirana_varijabla>
  </DomainObject.Predmet.ProtustrankaFormatedWithAdressOIB>
  <DomainObject.Predmet.ProtustrankaWithAdress>
    <izvorni_sadrzaj>LUNA PROMOTION j.d.o.o. PULA Novigradska ulica 6, 52100 Pula</izvorni_sadrzaj>
    <derivirana_varijabla naziv="DomainObject.Predmet.ProtustrankaWithAdress_1">LUNA PROMOTION j.d.o.o. PULA Novigradska ulica 6, 52100 Pula</derivirana_varijabla>
  </DomainObject.Predmet.ProtustrankaWithAdress>
  <DomainObject.Predmet.ProtustrankaWithAdressOIB>
    <izvorni_sadrzaj>LUNA PROMOTION j.d.o.o. PULA, OIB 24144662872, Novigradska ulica 6, 52100 Pula</izvorni_sadrzaj>
    <derivirana_varijabla naziv="DomainObject.Predmet.ProtustrankaWithAdressOIB_1">LUNA PROMOTION j.d.o.o. PULA, OIB 24144662872, Novigradska ulica 6, 52100 Pula</derivirana_varijabla>
  </DomainObject.Predmet.ProtustrankaWithAdressOIB>
  <DomainObject.Predmet.ProtustrankaNazivFormated>
    <izvorni_sadrzaj>LUNA PROMOTION j.d.o.o. PULA</izvorni_sadrzaj>
    <derivirana_varijabla naziv="DomainObject.Predmet.ProtustrankaNazivFormated_1">LUNA PROMOTION j.d.o.o. PULA</derivirana_varijabla>
  </DomainObject.Predmet.ProtustrankaNazivFormated>
  <DomainObject.Predmet.ProtustrankaNazivFormatedOIB>
    <izvorni_sadrzaj>LUNA PROMOTION j.d.o.o. PULA, OIB 24144662872</izvorni_sadrzaj>
    <derivirana_varijabla naziv="DomainObject.Predmet.ProtustrankaNazivFormatedOIB_1">LUNA PROMOTION j.d.o.o. PULA, OIB 24144662872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6695.21</izvorni_sadrzaj>
    <derivirana_varijabla naziv="DomainObject.Predmet.TrenutnaVrijednost_1">6695.21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PROMOTION j.d.o.o. PULA</item>
    </izvorni_sadrzaj>
    <derivirana_varijabla naziv="DomainObject.Predmet.ProtuStrankaListFormated_1">
      <item>LUNA PROMOTION j.d.o.o. PULA</item>
    </derivirana_varijabla>
  </DomainObject.Predmet.ProtuStrankaListFormated>
  <DomainObject.Predmet.ProtuStrankaListFormatedOIB>
    <izvorni_sadrzaj>
      <item>LUNA PROMOTION j.d.o.o. PULA, OIB 24144662872</item>
    </izvorni_sadrzaj>
    <derivirana_varijabla naziv="DomainObject.Predmet.ProtuStrankaListFormatedOIB_1">
      <item>LUNA PROMOTION j.d.o.o. PULA, OIB 24144662872</item>
    </derivirana_varijabla>
  </DomainObject.Predmet.ProtuStrankaListFormatedOIB>
  <DomainObject.Predmet.ProtuStrankaListFormatedWithAdress>
    <izvorni_sadrzaj>
      <item>LUNA PROMOTION j.d.o.o. PULA, Novigradska ulica 6, 52100 Pula</item>
    </izvorni_sadrzaj>
    <derivirana_varijabla naziv="DomainObject.Predmet.ProtuStrankaListFormatedWithAdress_1">
      <item>LUNA PROMOTION j.d.o.o. PULA, Novigradska ulica 6, 52100 Pula</item>
    </derivirana_varijabla>
  </DomainObject.Predmet.ProtuStrankaListFormatedWithAdress>
  <DomainObject.Predmet.ProtuStrankaListFormatedWithAdressOIB>
    <izvorni_sadrzaj>
      <item>LUNA PROMOTION j.d.o.o. PULA, OIB 24144662872, Novigradska ulica 6, 52100 Pula</item>
    </izvorni_sadrzaj>
    <derivirana_varijabla naziv="DomainObject.Predmet.ProtuStrankaListFormatedWithAdressOIB_1">
      <item>LUNA PROMOTION j.d.o.o. PULA, OIB 24144662872, Novigradska ulica 6, 52100 Pula</item>
    </derivirana_varijabla>
  </DomainObject.Predmet.ProtuStrankaListFormatedWithAdressOIB>
  <DomainObject.Predmet.ProtuStrankaListNazivFormated>
    <izvorni_sadrzaj>
      <item>LUNA PROMOTION j.d.o.o. PULA</item>
    </izvorni_sadrzaj>
    <derivirana_varijabla naziv="DomainObject.Predmet.ProtuStrankaListNazivFormated_1">
      <item>LUNA PROMOTION j.d.o.o. PULA</item>
    </derivirana_varijabla>
  </DomainObject.Predmet.ProtuStrankaListNazivFormated>
  <DomainObject.Predmet.ProtuStrankaListNazivFormatedOIB>
    <izvorni_sadrzaj>
      <item>LUNA PROMOTION j.d.o.o. PULA, OIB 24144662872</item>
    </izvorni_sadrzaj>
    <derivirana_varijabla naziv="DomainObject.Predmet.ProtuStrankaListNazivFormatedOIB_1">
      <item>LUNA PROMOTION j.d.o.o. PULA, OIB 24144662872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PROMOTION j.d.o.o. PULA</izvorni_sadrzaj>
    <derivirana_varijabla naziv="DomainObject.Predmet.ProtustrankaIDrugi_1">LUNA PROMOTION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LUNA PROMOTION j.d.o.o. PULA, OIB 24144662872, Novigradska ulica 6, 52100 Pula</izvorni_sadrzaj>
    <derivirana_varijabla naziv="DomainObject.Predmet.ProtustrankaIDrugiAdressOIB_1">LUNA PROMOTION j.d.o.o. PULA, OIB 24144662872, Novigradska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PROMOTION j.d.o.o. PULA</item>
    </izvorni_sadrzaj>
    <derivirana_varijabla naziv="DomainObject.Predmet.SudioniciListNaziv_1">
      <item>FINANCIJSKA AGENCIJA, RC RIJEKA, PODRUŽNICA PULA, PULA</item>
      <item>LUNA PROMOTION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LUNA PROMOTION j.d.o.o. PULA, OIB 24144662872, Novigradska ulica 6,52100 Pula</item>
    </izvorni_sadrzaj>
    <derivirana_varijabla naziv="DomainObject.Predmet.SudioniciListAdressOIB_1">
      <item>FINANCIJSKA AGENCIJA, RC RIJEKA, PODRUŽNICA PULA, PULA, OIB 85821130368, Ulica grada Vukovara 70,10000 Zagreb</item>
      <item>LUNA PROMOTION j.d.o.o. PULA, OIB 24144662872, Novigradska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24144662872</item>
    </izvorni_sadrzaj>
    <derivirana_varijabla naziv="DomainObject.Predmet.SudioniciListNazivOIB_1">
      <item>, OIB 85821130368</item>
      <item>, OIB 24144662872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3674</properties:Characters>
  <properties:Lines>86</properties:Lines>
  <properties:Paragraphs>31</properties:Paragraphs>
  <properties:TotalTime>7</properties:TotalTime>
  <properties:ScaleCrop>false</properties:ScaleCrop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2018-01-05T08:04:00Z</dcterms:created>
  <dc:creator>Morena Brajuha</dc:creator>
  <dc:description/>
  <cp:keywords/>
  <cp:lastModifiedBy>Morena Brajuha</cp:lastModifiedBy>
  <cp:lastPrinted>2018-01-23T11:29:00Z</cp:lastPrinted>
  <dcterms:modified xmlns:xsi="http://www.w3.org/2001/XMLSchema-instance" xsi:type="dcterms:W3CDTF">2018-01-23T11:29:00Z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