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bfb1" w14:paraId="3d2bfb1" w:rsidRDefault="004A229F" w:rsidP="004A229F" w:rsidR="004A229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3 St-</w:t>
      </w:r>
      <w:r>
        <w:rPr>
          <w:lang w:val="hr-HR"/>
        </w:rPr>
        <w:t>1094</w:t>
      </w:r>
      <w:r>
        <w:rPr>
          <w:lang w:val="hr-HR"/>
        </w:rPr>
        <w:t>/16-3</w:t>
      </w:r>
    </w:p>
    <w:p w:rsidRDefault="004A229F" w:rsidP="004A229F" w:rsidR="004A229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3295" cx="724535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29F" w:rsidP="004A229F" w:rsidR="004A229F">
      <w:r>
        <w:t xml:space="preserve">         REPUBLIKA HRVATSKA</w:t>
      </w:r>
    </w:p>
    <w:p w:rsidRDefault="004A229F" w:rsidP="004A229F" w:rsidR="004A229F">
      <w:r>
        <w:t xml:space="preserve"> TRGOVAČKI SUD U VARAŽDINU</w:t>
      </w:r>
    </w:p>
    <w:p w:rsidRDefault="004A229F" w:rsidP="004A229F" w:rsidR="004A229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jc w:val="center"/>
        <w:rPr>
          <w:lang w:val="hr-HR"/>
        </w:rPr>
      </w:pPr>
    </w:p>
    <w:p w:rsidRDefault="004A229F" w:rsidP="004A229F" w:rsidR="004A229F">
      <w:pPr>
        <w:jc w:val="center"/>
        <w:rPr>
          <w:lang w:val="hr-HR"/>
        </w:rPr>
      </w:pPr>
    </w:p>
    <w:p w:rsidRDefault="004A229F" w:rsidP="004A229F" w:rsidR="004A229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Jasni</w:t>
      </w:r>
      <w:proofErr w:type="spellEnd"/>
      <w:r>
        <w:t xml:space="preserve"> </w:t>
      </w:r>
      <w:proofErr w:type="spellStart"/>
      <w:r>
        <w:t>Lekić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BRUNO ŠPORT-TRADE </w:t>
      </w:r>
      <w:proofErr w:type="spellStart"/>
      <w:r>
        <w:t>d.o.o</w:t>
      </w:r>
      <w:proofErr w:type="spellEnd"/>
      <w:r>
        <w:t xml:space="preserve">., OIB: 26563914073,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A. </w:t>
      </w:r>
      <w:proofErr w:type="spellStart"/>
      <w:r>
        <w:t>Augustinčića</w:t>
      </w:r>
      <w:proofErr w:type="spellEnd"/>
      <w:r>
        <w:t xml:space="preserve">,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</w:t>
      </w:r>
      <w:r>
        <w:t xml:space="preserve">11.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A229F" w:rsidP="004A229F" w:rsidR="004A229F">
      <w:pPr>
        <w:jc w:val="both"/>
      </w:pPr>
    </w:p>
    <w:p w:rsidRDefault="004A229F" w:rsidP="004A229F" w:rsidR="004A229F">
      <w:pPr>
        <w:jc w:val="both"/>
      </w:pPr>
    </w:p>
    <w:p w:rsidRDefault="004A229F" w:rsidP="004A229F" w:rsidR="004A229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A229F" w:rsidP="004A229F" w:rsidR="004A229F">
      <w:pPr>
        <w:jc w:val="center"/>
        <w:rPr>
          <w:sz w:val="28"/>
          <w:szCs w:val="28"/>
          <w:lang w:val="hr-HR"/>
        </w:rPr>
      </w:pPr>
    </w:p>
    <w:p w:rsidRDefault="004A229F" w:rsidP="004A229F" w:rsidR="004A229F">
      <w:pPr>
        <w:jc w:val="both"/>
        <w:rPr>
          <w:lang w:val="hr-HR"/>
        </w:rPr>
      </w:pPr>
    </w:p>
    <w:p w:rsidRDefault="004A229F" w:rsidP="004A229F" w:rsidR="004A229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E4425B">
        <w:t xml:space="preserve">BRUNO ŠPORT-TRADE </w:t>
      </w:r>
      <w:proofErr w:type="spellStart"/>
      <w:r w:rsidR="00E4425B">
        <w:t>d.o.o</w:t>
      </w:r>
      <w:proofErr w:type="spellEnd"/>
      <w:r w:rsidR="00E4425B">
        <w:t xml:space="preserve">., OIB: 26563914073, </w:t>
      </w:r>
      <w:proofErr w:type="spellStart"/>
      <w:proofErr w:type="gramStart"/>
      <w:r w:rsidR="00E4425B">
        <w:t>sa</w:t>
      </w:r>
      <w:proofErr w:type="spellEnd"/>
      <w:proofErr w:type="gramEnd"/>
      <w:r w:rsidR="00E4425B">
        <w:t xml:space="preserve"> </w:t>
      </w:r>
      <w:proofErr w:type="spellStart"/>
      <w:r w:rsidR="00E4425B">
        <w:t>sjedištem</w:t>
      </w:r>
      <w:proofErr w:type="spellEnd"/>
      <w:r w:rsidR="00E4425B">
        <w:t xml:space="preserve"> u A. </w:t>
      </w:r>
      <w:proofErr w:type="spellStart"/>
      <w:r w:rsidR="00E4425B">
        <w:t>Augustinčića</w:t>
      </w:r>
      <w:proofErr w:type="spellEnd"/>
      <w:r w:rsidR="00E4425B">
        <w:t xml:space="preserve">, </w:t>
      </w:r>
      <w:proofErr w:type="spellStart"/>
      <w:r w:rsidR="00E4425B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E4425B">
        <w:t>40</w:t>
      </w:r>
      <w:r>
        <w:t>.</w:t>
      </w:r>
      <w:r w:rsidR="00E4425B">
        <w:t>680</w:t>
      </w:r>
      <w:r>
        <w:t>,</w:t>
      </w:r>
      <w:r w:rsidR="00E4425B">
        <w:t>39</w:t>
      </w:r>
      <w:r>
        <w:t xml:space="preserve"> kn.</w:t>
      </w:r>
    </w:p>
    <w:p w:rsidRDefault="004A229F" w:rsidP="004A229F" w:rsidR="004A229F">
      <w:pPr>
        <w:jc w:val="both"/>
      </w:pPr>
    </w:p>
    <w:p w:rsidRDefault="004A229F" w:rsidP="004A229F" w:rsidR="004A229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E4425B">
        <w:t xml:space="preserve">Bruno </w:t>
      </w:r>
      <w:proofErr w:type="spellStart"/>
      <w:r w:rsidR="00E4425B">
        <w:t>Kovačić</w:t>
      </w:r>
      <w:proofErr w:type="spellEnd"/>
      <w:r w:rsidR="00E4425B">
        <w:t xml:space="preserve">, OIB: 53508124221, </w:t>
      </w:r>
      <w:proofErr w:type="spellStart"/>
      <w:r w:rsidR="00E4425B">
        <w:t>Čakovec</w:t>
      </w:r>
      <w:proofErr w:type="spellEnd"/>
      <w:r w:rsidR="00E4425B">
        <w:t xml:space="preserve">, A. </w:t>
      </w:r>
      <w:proofErr w:type="spellStart"/>
      <w:r w:rsidR="00E4425B">
        <w:t>Augustinčića</w:t>
      </w:r>
      <w:proofErr w:type="spellEnd"/>
      <w:r w:rsidR="00E4425B">
        <w:t xml:space="preserve"> 4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A229F" w:rsidP="004A229F" w:rsidR="004A229F">
      <w:pPr>
        <w:jc w:val="both"/>
      </w:pPr>
    </w:p>
    <w:p w:rsidRDefault="004A229F" w:rsidP="004A229F" w:rsidR="004A229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A229F" w:rsidP="004A229F" w:rsidR="004A229F">
      <w:pPr>
        <w:jc w:val="both"/>
      </w:pPr>
    </w:p>
    <w:p w:rsidRDefault="004A229F" w:rsidP="004A229F" w:rsidR="004A229F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A229F" w:rsidP="004A229F" w:rsidR="004A229F">
      <w:pPr>
        <w:jc w:val="both"/>
      </w:pPr>
    </w:p>
    <w:p w:rsidRDefault="004A229F" w:rsidP="004A229F" w:rsidR="004A229F">
      <w:pPr>
        <w:jc w:val="both"/>
      </w:pPr>
      <w:r>
        <w:tab/>
      </w:r>
    </w:p>
    <w:p w:rsidRDefault="004A229F" w:rsidP="004A229F" w:rsidR="004A229F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E4425B">
        <w:rPr>
          <w:lang w:val="hr-HR"/>
        </w:rPr>
        <w:t>04. studenog</w:t>
      </w:r>
      <w:r>
        <w:rPr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E4425B">
        <w:t xml:space="preserve">BRUNO ŠPORT-TRADE </w:t>
      </w:r>
      <w:proofErr w:type="spellStart"/>
      <w:r w:rsidR="00E4425B">
        <w:t>d.o.o</w:t>
      </w:r>
      <w:proofErr w:type="spellEnd"/>
      <w:r w:rsidR="00E4425B">
        <w:t xml:space="preserve">., OIB: 26563914073, </w:t>
      </w:r>
      <w:proofErr w:type="spellStart"/>
      <w:proofErr w:type="gramStart"/>
      <w:r w:rsidR="00E4425B">
        <w:t>sa</w:t>
      </w:r>
      <w:proofErr w:type="spellEnd"/>
      <w:proofErr w:type="gramEnd"/>
      <w:r w:rsidR="00E4425B">
        <w:t xml:space="preserve"> </w:t>
      </w:r>
      <w:proofErr w:type="spellStart"/>
      <w:r w:rsidR="00E4425B">
        <w:t>sjedištem</w:t>
      </w:r>
      <w:proofErr w:type="spellEnd"/>
      <w:r w:rsidR="00E4425B">
        <w:t xml:space="preserve"> u A. </w:t>
      </w:r>
      <w:proofErr w:type="spellStart"/>
      <w:r w:rsidR="00E4425B">
        <w:t>Augustinčića</w:t>
      </w:r>
      <w:proofErr w:type="spellEnd"/>
      <w:r w:rsidR="00E4425B">
        <w:t xml:space="preserve">, </w:t>
      </w:r>
      <w:proofErr w:type="spellStart"/>
      <w:r w:rsidR="00E4425B">
        <w:t>Čakovec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E4425B">
        <w:t xml:space="preserve">28. </w:t>
      </w:r>
      <w:proofErr w:type="spellStart"/>
      <w:proofErr w:type="gramStart"/>
      <w:r w:rsidR="00E4425B">
        <w:t>listopada</w:t>
      </w:r>
      <w:proofErr w:type="spellEnd"/>
      <w:proofErr w:type="gramEnd"/>
      <w:r>
        <w:t xml:space="preserve"> 201</w:t>
      </w:r>
      <w:r w:rsidR="00E4425B">
        <w:t>6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E4425B">
        <w:t>40.680,39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A229F" w:rsidP="004A229F" w:rsidR="004A229F">
      <w:pPr>
        <w:jc w:val="both"/>
        <w:outlineLvl w:val="0"/>
        <w:rPr>
          <w:lang w:val="hr-HR"/>
        </w:rPr>
      </w:pPr>
    </w:p>
    <w:p w:rsidRDefault="004A229F" w:rsidP="004A229F" w:rsidR="004A229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A229F" w:rsidP="004A229F" w:rsidR="004A229F">
      <w:pPr>
        <w:jc w:val="both"/>
        <w:outlineLvl w:val="0"/>
        <w:rPr>
          <w:lang w:val="hr-HR"/>
        </w:rPr>
      </w:pPr>
    </w:p>
    <w:p w:rsidRDefault="004A229F" w:rsidP="004A229F" w:rsidR="004A229F">
      <w:pPr>
        <w:jc w:val="center"/>
        <w:outlineLvl w:val="0"/>
        <w:rPr>
          <w:lang w:val="hr-HR"/>
        </w:rPr>
      </w:pPr>
    </w:p>
    <w:p w:rsidRDefault="004A229F" w:rsidP="004A229F" w:rsidR="004A229F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4425B">
        <w:rPr>
          <w:lang w:val="hr-HR"/>
        </w:rPr>
        <w:t>11. studenog</w:t>
      </w:r>
      <w:r>
        <w:rPr>
          <w:lang w:val="hr-HR"/>
        </w:rPr>
        <w:t xml:space="preserve"> 2016. godine</w:t>
      </w:r>
    </w:p>
    <w:p w:rsidRDefault="004A229F" w:rsidP="004A229F" w:rsidR="004A229F">
      <w:pPr>
        <w:jc w:val="center"/>
        <w:outlineLvl w:val="0"/>
        <w:rPr>
          <w:lang w:val="hr-HR"/>
        </w:rPr>
      </w:pPr>
    </w:p>
    <w:p w:rsidRDefault="004A229F" w:rsidP="004A229F" w:rsidR="004A229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A229F" w:rsidP="004A229F" w:rsidR="004A229F">
      <w:pPr>
        <w:jc w:val="center"/>
        <w:outlineLvl w:val="0"/>
        <w:rPr>
          <w:lang w:val="hr-HR"/>
        </w:rPr>
      </w:pPr>
    </w:p>
    <w:p w:rsidRDefault="004A229F" w:rsidP="004A229F" w:rsidR="004A229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4A229F" w:rsidP="004A229F" w:rsidR="004A229F">
      <w:pPr>
        <w:ind w:firstLine="720" w:left="3600"/>
        <w:outlineLvl w:val="0"/>
        <w:rPr>
          <w:lang w:val="hr-HR"/>
        </w:rPr>
      </w:pPr>
    </w:p>
    <w:p w:rsidRDefault="00E4425B" w:rsidP="004A229F" w:rsidR="004A229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  </w:t>
      </w:r>
      <w:r w:rsidR="004A229F">
        <w:rPr>
          <w:lang w:val="hr-HR"/>
        </w:rPr>
        <w:t>Jasna Lekić</w:t>
      </w:r>
    </w:p>
    <w:p w:rsidRDefault="004A229F" w:rsidP="004A229F" w:rsidR="004A229F">
      <w:pPr>
        <w:ind w:firstLine="720" w:left="3600"/>
        <w:outlineLvl w:val="0"/>
        <w:rPr>
          <w:lang w:val="hr-HR"/>
        </w:rPr>
      </w:pP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outlineLvl w:val="0"/>
        <w:rPr>
          <w:lang w:val="hr-HR"/>
        </w:rPr>
      </w:pPr>
    </w:p>
    <w:p w:rsidRDefault="004A229F" w:rsidP="004A229F" w:rsidR="004A229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A229F" w:rsidP="004A229F" w:rsidR="004A229F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4A229F" w:rsidP="004A229F" w:rsidR="004A229F"/>
    <w:p w:rsidRDefault="004A229F" w:rsidP="004A229F" w:rsidR="004A229F"/>
    <w:p w:rsidRDefault="00DA0242" w:rsidP="004A229F" w:rsidR="00DA0242" w:rsidRPr="004A229F"/>
    <w:sectPr w:rsidSect="0032366B" w:rsidR="00DA0242" w:rsidRPr="004A229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29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29F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25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A22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A22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07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St-1094/2016-3</izvorni_sadrzaj>
    <derivirana_varijabla naziv="DomainObject.Oznaka_1">St-1094/2016-3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Zahjtev za provedbu skraćenoga srečajnoga postupka</izvorni_sadrzaj>
    <derivirana_varijabla naziv="DomainObject.Predmet.Opis_1">Zahjtev za provedbu skraćenoga srečajnoga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ŠPORT-TRADE društvo s ograničenom odgovornošću za športski marketing</izvorni_sadrzaj>
    <derivirana_varijabla naziv="DomainObject.Predmet.ProtustrankaFormated_1">  BRUNO ŠPORT-TRADE društvo s ograničenom odgovornošću za športski marketing</derivirana_varijabla>
  </DomainObject.Predmet.ProtustrankaFormated>
  <DomainObject.Predmet.ProtustrankaFormatedOIB>
    <izvorni_sadrzaj>  BRUNO ŠPORT-TRADE društvo s ograničenom odgovornošću za športski marketing, OIB 26563914073</izvorni_sadrzaj>
    <derivirana_varijabla naziv="DomainObject.Predmet.ProtustrankaFormatedOIB_1">  BRUNO ŠPORT-TRADE društvo s ograničenom odgovornošću za športski marketing, OIB 26563914073</derivirana_varijabla>
  </DomainObject.Predmet.ProtustrankaFormatedOIB>
  <DomainObject.Predmet.ProtustrankaFormatedWithAdress>
    <izvorni_sadrzaj> BRUNO ŠPORT-TRADE društvo s ograničenom odgovornošću za športski marketing, A. Augustinčića 4, 40000 Čakovec</izvorni_sadrzaj>
    <derivirana_varijabla naziv="DomainObject.Predmet.ProtustrankaFormatedWithAdress_1"> BRUNO ŠPORT-TRADE društvo s ograničenom odgovornošću za športski marketing, A. Augustinčića 4, 40000 Čakovec</derivirana_varijabla>
  </DomainObject.Predmet.ProtustrankaFormatedWithAdress>
  <DomainObject.Predmet.ProtustrankaFormatedWithAdressOIB>
    <izvorni_sadrzaj> BRUNO ŠPORT-TRADE društvo s ograničenom odgovornošću za športski marketing, OIB 26563914073, A. Augustinčića 4, 40000 Čakovec</izvorni_sadrzaj>
    <derivirana_varijabla naziv="DomainObject.Predmet.ProtustrankaFormatedWithAdressOIB_1"> BRUNO ŠPORT-TRADE društvo s ograničenom odgovornošću za športski marketing, OIB 26563914073, A. Augustinčića 4, 40000 Čakovec</derivirana_varijabla>
  </DomainObject.Predmet.ProtustrankaFormatedWithAdressOIB>
  <DomainObject.Predmet.ProtustrankaWithAdress>
    <izvorni_sadrzaj>BRUNO ŠPORT-TRADE društvo s ograničenom odgovornošću za športski marketing A. Augustinčića 4, 40000 Čakovec</izvorni_sadrzaj>
    <derivirana_varijabla naziv="DomainObject.Predmet.ProtustrankaWithAdress_1">BRUNO ŠPORT-TRADE društvo s ograničenom odgovornošću za športski marketing A. Augustinčića 4, 40000 Čakovec</derivirana_varijabla>
  </DomainObject.Predmet.ProtustrankaWithAdress>
  <DomainObject.Predmet.ProtustrankaWithAdressOIB>
    <izvorni_sadrzaj>BRUNO ŠPORT-TRADE društvo s ograničenom odgovornošću za športski marketing, OIB 26563914073, A. Augustinčića 4, 40000 Čakovec</izvorni_sadrzaj>
    <derivirana_varijabla naziv="DomainObject.Predmet.ProtustrankaWithAdressOIB_1">BRUNO ŠPORT-TRADE društvo s ograničenom odgovornošću za športski marketing, OIB 26563914073, A. Augustinčića 4, 40000 Čakovec</derivirana_varijabla>
  </DomainObject.Predmet.ProtustrankaWithAdressOIB>
  <DomainObject.Predmet.ProtustrankaNazivFormated>
    <izvorni_sadrzaj>BRUNO ŠPORT-TRADE društvo s ograničenom odgovornošću za športski marketing</izvorni_sadrzaj>
    <derivirana_varijabla naziv="DomainObject.Predmet.ProtustrankaNazivFormated_1">BRUNO ŠPORT-TRADE društvo s ograničenom odgovornošću za športski marketing</derivirana_varijabla>
  </DomainObject.Predmet.ProtustrankaNazivFormated>
  <DomainObject.Predmet.ProtustrankaNazivFormatedOIB>
    <izvorni_sadrzaj>BRUNO ŠPORT-TRADE društvo s ograničenom odgovornošću za športski marketing, OIB 26563914073</izvorni_sadrzaj>
    <derivirana_varijabla naziv="DomainObject.Predmet.ProtustrankaNazivFormatedOIB_1">BRUNO ŠPORT-TRADE društvo s ograničenom odgovornošću za športski marketing, OIB 26563914073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40680.39</izvorni_sadrzaj>
    <derivirana_varijabla naziv="DomainObject.Predmet.TrenutnaVrijednost_1">40680.39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BRUNO ŠPORT-TRADE društvo s ograničenom odgovornošću za športski marketing</item>
    </izvorni_sadrzaj>
    <derivirana_varijabla naziv="DomainObject.Predmet.ProtuStrankaListFormated_1">
      <item>BRUNO ŠPORT-TRADE društvo s ograničenom odgovornošću za športski marketing</item>
    </derivirana_varijabla>
  </DomainObject.Predmet.ProtuStrankaListFormated>
  <DomainObject.Predmet.ProtuStrankaListFormatedOIB>
    <izvorni_sadrzaj>
      <item>BRUNO ŠPORT-TRADE društvo s ograničenom odgovornošću za športski marketing, OIB 26563914073</item>
    </izvorni_sadrzaj>
    <derivirana_varijabla naziv="DomainObject.Predmet.ProtuStrankaListFormatedOIB_1">
      <item>BRUNO ŠPORT-TRADE društvo s ograničenom odgovornošću za športski marketing, OIB 26563914073</item>
    </derivirana_varijabla>
  </DomainObject.Predmet.ProtuStrankaListFormatedOIB>
  <DomainObject.Predmet.ProtuStrankaListFormatedWithAdress>
    <izvorni_sadrzaj>
      <item>BRUNO ŠPORT-TRADE društvo s ograničenom odgovornošću za športski marketing, A. Augustinčića 4, 40000 Čakovec</item>
    </izvorni_sadrzaj>
    <derivirana_varijabla naziv="DomainObject.Predmet.ProtuStrankaListFormatedWithAdress_1">
      <item>BRUNO ŠPORT-TRADE društvo s ograničenom odgovornošću za športski marketing, A. Augustinčića 4, 40000 Čakovec</item>
    </derivirana_varijabla>
  </DomainObject.Predmet.ProtuStrankaListFormatedWithAdress>
  <DomainObject.Predmet.ProtuStrankaListFormatedWithAdressOIB>
    <izvorni_sadrzaj>
      <item>BRUNO ŠPORT-TRADE društvo s ograničenom odgovornošću za športski marketing, OIB 26563914073, A. Augustinčića 4, 40000 Čakovec</item>
    </izvorni_sadrzaj>
    <derivirana_varijabla naziv="DomainObject.Predmet.ProtuStrankaListFormatedWithAdressOIB_1">
      <item>BRUNO ŠPORT-TRADE društvo s ograničenom odgovornošću za športski marketing, OIB 26563914073, A. Augustinčića 4, 40000 Čakovec</item>
    </derivirana_varijabla>
  </DomainObject.Predmet.ProtuStrankaListFormatedWithAdressOIB>
  <DomainObject.Predmet.ProtuStrankaListNazivFormated>
    <izvorni_sadrzaj>
      <item>BRUNO ŠPORT-TRADE društvo s ograničenom odgovornošću za športski marketing</item>
    </izvorni_sadrzaj>
    <derivirana_varijabla naziv="DomainObject.Predmet.ProtuStrankaListNazivFormated_1">
      <item>BRUNO ŠPORT-TRADE društvo s ograničenom odgovornošću za športski marketing</item>
    </derivirana_varijabla>
  </DomainObject.Predmet.ProtuStrankaListNazivFormated>
  <DomainObject.Predmet.ProtuStrankaListNazivFormatedOIB>
    <izvorni_sadrzaj>
      <item>BRUNO ŠPORT-TRADE društvo s ograničenom odgovornošću za športski marketing, OIB 26563914073</item>
    </izvorni_sadrzaj>
    <derivirana_varijabla naziv="DomainObject.Predmet.ProtuStrankaListNazivFormatedOIB_1">
      <item>BRUNO ŠPORT-TRADE društvo s ograničenom odgovornošću za športski marketing, OIB 26563914073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St-1094/2016-3</izvorni_sadrzaj>
    <derivirana_varijabla naziv="DomainObject.PoslovniBrojDokumenta_1">St-1094/2016-3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BRUNO ŠPORT-TRADE društvo s ograničenom odgovornošću za športski marketing</izvorni_sadrzaj>
    <derivirana_varijabla naziv="DomainObject.Predmet.ProtustrankaIDrugi_1">BRUNO ŠPORT-TRADE društvo s ograničenom odgovornošću za športski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BRUNO ŠPORT-TRADE društvo s ograničenom odgovornošću za športski marketing, OIB 26563914073, A. Augustinčića 4, 40000 Čakovec</izvorni_sadrzaj>
    <derivirana_varijabla naziv="DomainObject.Predmet.ProtustrankaIDrugiAdressOIB_1">BRUNO ŠPORT-TRADE društvo s ograničenom odgovornošću za športski marketing, OIB 26563914073, A. Augustinčića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BRUNO ŠPORT-TRADE društvo s ograničenom odgovornošću za športski marketing</item>
      <item>Sudski registar</item>
      <item>e-oglasna ploča</item>
    </izvorni_sadrzaj>
    <derivirana_varijabla naziv="DomainObject.Predmet.SudioniciListNaziv_1">
      <item>Financijska agencija</item>
      <item>BRUNO ŠPORT-TRADE društvo s ograničenom odgovornošću za športski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BRUNO ŠPORT-TRADE društvo s ograničenom odgovornošću za športski marketing, OIB 26563914073, A. Augustinčića 4,40000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BRUNO ŠPORT-TRADE društvo s ograničenom odgovornošću za športski marketing, OIB 26563914073, A. Augustinčića 4,40000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B45F8-B0C3-4D18-B213-F19BB2D6E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2499</properties:Characters>
  <properties:Lines>75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2016-11-11T07:24:00Z</cp:lastPrinted>
  <dcterms:modified xmlns:xsi="http://www.w3.org/2001/XMLSchema-instance" xsi:type="dcterms:W3CDTF">2016-11-11T07:24:00Z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