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0794" w14:paraId="55e0794" w:rsidRDefault="00AE649C" w:rsidP="00F6470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64700" w:rsidP="00F6470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64700" w:rsidP="00F64700" w:rsidR="00AE649C" w:rsidRPr="00B76F3C">
      <w:pPr>
        <w:pStyle w:val="SudSjedite"/>
      </w:pPr>
      <w:r>
        <w:t xml:space="preserve">                                                                                         Poslovni broj: 4 St-1035/15-4</w:t>
      </w:r>
      <w:r w:rsidR="00EA1C6D">
        <w:tab/>
      </w:r>
    </w:p>
    <w:p w:rsidRDefault="00F64700" w:rsidP="00F64700" w:rsidR="00F64700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64700" w:rsidP="00F64700" w:rsidR="00F6470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64700" w:rsidP="00F64700" w:rsidR="00F6470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64700" w:rsidP="00F64700" w:rsidR="00F6470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64700" w:rsidP="00F64700" w:rsidR="00F64700">
      <w:pPr>
        <w:spacing w:after="0"/>
        <w:jc w:val="right"/>
        <w:rPr>
          <w:lang w:eastAsia="hr-HR"/>
        </w:rPr>
      </w:pPr>
    </w:p>
    <w:p w:rsidRDefault="00F64700" w:rsidP="00F64700" w:rsidR="00F64700">
      <w:pPr>
        <w:spacing w:after="0"/>
        <w:jc w:val="right"/>
      </w:pPr>
    </w:p>
    <w:p w:rsidRDefault="00F64700" w:rsidP="00F64700" w:rsidR="00F64700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ENERGIJA d.o.o., Križevci, I. Z. Dijankovečkog 4, OIB: 67231578380,  14. siječnja 2016. temeljem čl. 430. Stečajnog zakona („NN“ 71/15, u daljnjem tekstu SZ) objavljuje sljedeći</w:t>
      </w:r>
    </w:p>
    <w:p w:rsidRDefault="00F64700" w:rsidP="00F64700" w:rsidR="00F64700">
      <w:pPr>
        <w:spacing w:after="0"/>
        <w:jc w:val="center"/>
      </w:pPr>
    </w:p>
    <w:p w:rsidRDefault="00F64700" w:rsidP="00F64700" w:rsidR="00F64700">
      <w:pPr>
        <w:spacing w:after="0"/>
        <w:jc w:val="center"/>
      </w:pPr>
      <w:r>
        <w:t>OGLAS</w:t>
      </w:r>
    </w:p>
    <w:p w:rsidRDefault="00F64700" w:rsidP="00F64700" w:rsidR="00F64700">
      <w:pPr>
        <w:spacing w:after="0"/>
      </w:pPr>
    </w:p>
    <w:p w:rsidRDefault="00F64700" w:rsidP="00F64700" w:rsidR="00F64700">
      <w:pPr>
        <w:spacing w:after="0"/>
        <w:jc w:val="both"/>
      </w:pPr>
      <w:r>
        <w:t>1/</w:t>
      </w:r>
      <w:r>
        <w:tab/>
        <w:t>Utvrđuje se da ukupni iznos evidentiranog duga dužnika ENERGIJA d.o.o., Križevci, I. Z. Dijankovečkog 4, OIB: 67231578380  iznosi 21.055,94 kn.</w:t>
      </w:r>
    </w:p>
    <w:p w:rsidRDefault="00F64700" w:rsidP="00F64700" w:rsidR="00F64700">
      <w:pPr>
        <w:spacing w:after="0"/>
        <w:jc w:val="both"/>
      </w:pPr>
    </w:p>
    <w:p w:rsidRDefault="00F64700" w:rsidP="00F64700" w:rsidR="00F64700">
      <w:pPr>
        <w:spacing w:after="0"/>
        <w:jc w:val="both"/>
      </w:pPr>
      <w:r>
        <w:t>2/</w:t>
      </w:r>
      <w:r>
        <w:tab/>
        <w:t xml:space="preserve"> Pozivaju se osobe ovlaštene za zastupanje dužnika Marijan Belani iz Križevaca, I. Z. Dijankovečkog  4 i Davor Behur iz Križevaca, Ulica Frana Gundruma 29 da u roku od 15 dana od dana objave ovog oglasa na e-oglasnoj ploči suda podnese ovome sudu, pozivom na gornji broj spisa, javnobilježnički ovjerovljeni prokazni popis imovine i obveza dužnika na propisanom obrascu.</w:t>
      </w:r>
    </w:p>
    <w:p w:rsidRDefault="00F64700" w:rsidP="00F64700" w:rsidR="00F64700">
      <w:pPr>
        <w:spacing w:after="0"/>
        <w:jc w:val="both"/>
      </w:pPr>
    </w:p>
    <w:p w:rsidRDefault="00F64700" w:rsidP="00F64700" w:rsidR="00F64700">
      <w:pPr>
        <w:spacing w:after="0"/>
        <w:jc w:val="both"/>
      </w:pPr>
      <w:r>
        <w:t>3/</w:t>
      </w:r>
      <w:r>
        <w:tab/>
        <w:t>Upozoravaju se osobe ovlaštene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64700" w:rsidP="00F64700" w:rsidR="00F64700">
      <w:pPr>
        <w:spacing w:after="0"/>
      </w:pPr>
    </w:p>
    <w:p w:rsidRDefault="00F64700" w:rsidP="00F64700" w:rsidR="00F64700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F64700" w:rsidP="00F64700" w:rsidR="00F64700">
      <w:pPr>
        <w:spacing w:after="0"/>
        <w:jc w:val="both"/>
        <w:rPr>
          <w:color w:val="000000"/>
        </w:rPr>
      </w:pPr>
      <w:r>
        <w:tab/>
      </w:r>
    </w:p>
    <w:p w:rsidRDefault="00F64700" w:rsidP="00F64700" w:rsidR="00F64700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220103515 otvoren kod Hrvatske poštanske banke. </w:t>
      </w:r>
    </w:p>
    <w:p w:rsidRDefault="00F64700" w:rsidP="00F64700" w:rsidR="00F64700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F64700" w:rsidP="00F64700" w:rsidR="00F64700">
      <w:pPr>
        <w:spacing w:after="0"/>
        <w:jc w:val="both"/>
      </w:pPr>
    </w:p>
    <w:p w:rsidRDefault="00F64700" w:rsidP="00F64700" w:rsidR="00F64700">
      <w:pPr>
        <w:spacing w:after="0"/>
        <w:jc w:val="center"/>
      </w:pPr>
      <w:r>
        <w:lastRenderedPageBreak/>
        <w:t>U Varaždinu, 14. siječnja 2016.</w:t>
      </w:r>
    </w:p>
    <w:p w:rsidRDefault="00F64700" w:rsidP="00F64700" w:rsidR="00F64700">
      <w:pPr>
        <w:spacing w:after="0"/>
        <w:jc w:val="both"/>
      </w:pPr>
    </w:p>
    <w:p w:rsidRDefault="00F64700" w:rsidP="00F64700" w:rsidR="00F6470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64700" w:rsidP="00F64700" w:rsidR="00F64700">
      <w:pPr>
        <w:spacing w:after="0"/>
      </w:pPr>
    </w:p>
    <w:p w:rsidRDefault="00F64700" w:rsidP="00F64700" w:rsidR="00F6470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F64700" w:rsidR="00CB0EA4">
      <w:pPr>
        <w:pStyle w:val="Naslovdokumenta"/>
        <w:spacing w:after="0"/>
      </w:pPr>
    </w:p>
    <w:p w:rsidRDefault="0071688E" w:rsidP="00F64700" w:rsidR="0071688E">
      <w:pPr>
        <w:pStyle w:val="Poetniodjeljak"/>
        <w:spacing w:after="0"/>
      </w:pPr>
    </w:p>
    <w:p w:rsidRDefault="00A21F0D" w:rsidP="00F64700" w:rsidR="00A21F0D">
      <w:pPr>
        <w:pStyle w:val="NormaleSPIS"/>
        <w:spacing w:after="0"/>
        <w:rPr>
          <w:noProof/>
        </w:rPr>
      </w:pPr>
    </w:p>
    <w:p w:rsidRDefault="00DA0242" w:rsidP="00F6470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70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66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St-1035/2015-4</izvorni_sadrzaj>
    <derivirana_varijabla naziv="DomainObject.Oznaka_1">St-1035/2015-4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društvo s ograničenom odgovornošću za proizvodnju i trgovinu</izvorni_sadrzaj>
    <derivirana_varijabla naziv="DomainObject.Predmet.ProtustrankaFormated_1">  ENERGIJA društvo s ograničenom odgovornošću za proizvodnju i trgovinu</derivirana_varijabla>
  </DomainObject.Predmet.ProtustrankaFormated>
  <DomainObject.Predmet.ProtustrankaFormatedOIB>
    <izvorni_sadrzaj>  ENERGIJA društvo s ograničenom odgovornošću za proizvodnju i trgovinu, OIB 67231578380</izvorni_sadrzaj>
    <derivirana_varijabla naziv="DomainObject.Predmet.ProtustrankaFormatedOIB_1">  ENERGIJA društvo s ograničenom odgovornošću za proizvodnju i trgovinu, OIB 67231578380</derivirana_varijabla>
  </DomainObject.Predmet.ProtustrankaFormatedOIB>
  <DomainObject.Predmet.ProtustrankaFormatedWithAdress>
    <izvorni_sadrzaj> ENERGIJA društvo s ograničenom odgovornošću za proizvodnju i trgovinu, I.Z.Dijankovečkog 4, 48260 Križevci</izvorni_sadrzaj>
    <derivirana_varijabla naziv="DomainObject.Predmet.ProtustrankaFormatedWithAdress_1"> ENERGIJA društvo s ograničenom odgovornošću za proizvodnju i trgovinu, I.Z.Dijankovečkog 4, 48260 Križevci</derivirana_varijabla>
  </DomainObject.Predmet.ProtustrankaFormatedWithAdress>
  <DomainObject.Predmet.ProtustrankaFormatedWithAdressOIB>
    <izvorni_sadrzaj> ENERGIJA društvo s ograničenom odgovornošću za proizvodnju i trgovinu, OIB 67231578380, I.Z.Dijankovečkog 4, 48260 Križevci</izvorni_sadrzaj>
    <derivirana_varijabla naziv="DomainObject.Predmet.ProtustrankaFormatedWithAdressOIB_1"> ENERGIJA društvo s ograničenom odgovornošću za proizvodnju i trgovinu, OIB 67231578380, I.Z.Dijankovečkog 4, 48260 Križevci</derivirana_varijabla>
  </DomainObject.Predmet.ProtustrankaFormatedWithAdressOIB>
  <DomainObject.Predmet.ProtustrankaWithAdress>
    <izvorni_sadrzaj>ENERGIJA društvo s ograničenom odgovornošću za proizvodnju i trgovinu I.Z.Dijankovečkog 4, 48260 Križevci</izvorni_sadrzaj>
    <derivirana_varijabla naziv="DomainObject.Predmet.ProtustrankaWithAdress_1">ENERGIJA društvo s ograničenom odgovornošću za proizvodnju i trgovinu I.Z.Dijankovečkog 4, 48260 Križevci</derivirana_varijabla>
  </DomainObject.Predmet.ProtustrankaWithAdress>
  <DomainObject.Predmet.ProtustrankaWithAdressOIB>
    <izvorni_sadrzaj>ENERGIJA društvo s ograničenom odgovornošću za proizvodnju i trgovinu, OIB 67231578380, I.Z.Dijankovečkog 4, 48260 Križevci</izvorni_sadrzaj>
    <derivirana_varijabla naziv="DomainObject.Predmet.ProtustrankaWithAdressOIB_1">ENERGIJA društvo s ograničenom odgovornošću za proizvodnju i trgovinu, OIB 67231578380, I.Z.Dijankovečkog 4, 48260 Križevci</derivirana_varijabla>
  </DomainObject.Predmet.ProtustrankaWithAdressOIB>
  <DomainObject.Predmet.ProtustrankaNazivFormated>
    <izvorni_sadrzaj>ENERGIJA društvo s ograničenom odgovornošću za proizvodnju i trgovinu</izvorni_sadrzaj>
    <derivirana_varijabla naziv="DomainObject.Predmet.ProtustrankaNazivFormated_1">ENERGIJA društvo s ograničenom odgovornošću za proizvodnju i trgovinu</derivirana_varijabla>
  </DomainObject.Predmet.ProtustrankaNazivFormated>
  <DomainObject.Predmet.ProtustrankaNazivFormatedOIB>
    <izvorni_sadrzaj>ENERGIJA društvo s ograničenom odgovornošću za proizvodnju i trgovinu, OIB 67231578380</izvorni_sadrzaj>
    <derivirana_varijabla naziv="DomainObject.Predmet.ProtustrankaNazivFormatedOIB_1">ENERGIJA društvo s ograničenom odgovornošću za proizvodnju i trgovinu, OIB 67231578380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21055.94</izvorni_sadrzaj>
    <derivirana_varijabla naziv="DomainObject.Predmet.TrenutnaVrijednost_1">21055.94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ENERGIJA društvo s ograničenom odgovornošću za proizvodnju i trgovinu</item>
    </izvorni_sadrzaj>
    <derivirana_varijabla naziv="DomainObject.Predmet.ProtuStrankaListFormated_1">
      <item>ENERGIJA društvo s ograničenom odgovornošću za proizvodnju i trgovinu</item>
    </derivirana_varijabla>
  </DomainObject.Predmet.ProtuStrankaListFormated>
  <DomainObject.Predmet.ProtuStrankaListFormatedOIB>
    <izvorni_sadrzaj>
      <item>ENERGIJA društvo s ograničenom odgovornošću za proizvodnju i trgovinu, OIB 67231578380</item>
    </izvorni_sadrzaj>
    <derivirana_varijabla naziv="DomainObject.Predmet.ProtuStrankaListFormatedOIB_1">
      <item>ENERGIJA društvo s ograničenom odgovornošću za proizvodnju i trgovinu, OIB 67231578380</item>
    </derivirana_varijabla>
  </DomainObject.Predmet.ProtuStrankaListFormatedOIB>
  <DomainObject.Predmet.ProtuStrankaListFormatedWithAdress>
    <izvorni_sadrzaj>
      <item>ENERGIJA društvo s ograničenom odgovornošću za proizvodnju i trgovinu, I.Z.Dijankovečkog 4, 48260 Križevci</item>
    </izvorni_sadrzaj>
    <derivirana_varijabla naziv="DomainObject.Predmet.ProtuStrankaListFormatedWithAdress_1">
      <item>ENERGIJA društvo s ograničenom odgovornošću za proizvodnju i trgovinu, I.Z.Dijankovečkog 4, 48260 Križevci</item>
    </derivirana_varijabla>
  </DomainObject.Predmet.ProtuStrankaListFormatedWithAdress>
  <DomainObject.Predmet.ProtuStrankaListFormatedWithAdressOIB>
    <izvorni_sadrzaj>
      <item>ENERGIJA društvo s ograničenom odgovornošću za proizvodnju i trgovinu, OIB 67231578380, I.Z.Dijankovečkog 4, 48260 Križevci</item>
    </izvorni_sadrzaj>
    <derivirana_varijabla naziv="DomainObject.Predmet.ProtuStrankaListFormatedWithAdressOIB_1">
      <item>ENERGIJA društvo s ograničenom odgovornošću za proizvodnju i trgovinu, OIB 67231578380, I.Z.Dijankovečkog 4, 48260 Križevci</item>
    </derivirana_varijabla>
  </DomainObject.Predmet.ProtuStrankaListFormatedWithAdressOIB>
  <DomainObject.Predmet.ProtuStrankaListNazivFormated>
    <izvorni_sadrzaj>
      <item>ENERGIJA društvo s ograničenom odgovornošću za proizvodnju i trgovinu</item>
    </izvorni_sadrzaj>
    <derivirana_varijabla naziv="DomainObject.Predmet.ProtuStrankaListNazivFormated_1">
      <item>ENERGIJA društvo s ograničenom odgovornošću za proizvodnju i trgovinu</item>
    </derivirana_varijabla>
  </DomainObject.Predmet.ProtuStrankaListNazivFormated>
  <DomainObject.Predmet.ProtuStrankaListNazivFormatedOIB>
    <izvorni_sadrzaj>
      <item>ENERGIJA društvo s ograničenom odgovornošću za proizvodnju i trgovinu, OIB 67231578380</item>
    </izvorni_sadrzaj>
    <derivirana_varijabla naziv="DomainObject.Predmet.ProtuStrankaListNazivFormatedOIB_1">
      <item>ENERGIJA društvo s ograničenom odgovornošću za proizvodnju i trgovinu, OIB 67231578380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St-1035/2015-4</izvorni_sadrzaj>
    <derivirana_varijabla naziv="DomainObject.PoslovniBrojDokumenta_1">St-1035/2015-4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ENERGIJA društvo s ograničenom odgovornošću za proizvodnju i trgovinu</izvorni_sadrzaj>
    <derivirana_varijabla naziv="DomainObject.Predmet.ProtustrankaIDrugi_1">ENERGIJA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ENERGIJA društvo s ograničenom odgovornošću za proizvodnju i trgovinu, OIB 67231578380, I.Z.Dijankovečkog 4, 48260 Križevci</izvorni_sadrzaj>
    <derivirana_varijabla naziv="DomainObject.Predmet.ProtustrankaIDrugiAdressOIB_1">ENERGIJA društvo s ograničenom odgovornošću za proizvodnju i trgovinu, OIB 67231578380, I.Z.Dijankovečkog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ENERGIJA društvo s ograničenom odgovornošću za proizvodnju i trgovinu</item>
      <item>Sudski registar, Trgovački sud u Varaždinu</item>
      <item>E-oglasna ploča</item>
    </izvorni_sadrzaj>
    <derivirana_varijabla naziv="DomainObject.Predmet.SudioniciListNaziv_1">
      <item>Financijska agencija</item>
      <item>ENERGIJA društvo s ograničenom odgovornošću za proizvodnju i trgovinu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ENERGIJA društvo s ograničenom odgovornošću za proizvodnju i trgovinu, OIB 67231578380, I.Z.Dijankovečkog 4,48260 Križevci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ENERGIJA društvo s ograničenom odgovornošću za proizvodnju i trgovinu, OIB 67231578380, I.Z.Dijankovečkog 4,48260 Križevci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DB510-3C41-4DF6-A986-F7EE54D4A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2081</properties:Characters>
  <properties:Lines>56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