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0198" w14:paraId="d8f019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B3EE6">
        <w:rPr>
          <w:rFonts w:hAnsi="Times New Roman" w:ascii="Times New Roman"/>
          <w:b/>
          <w:sz w:val="24"/>
          <w:szCs w:val="24"/>
        </w:rPr>
        <w:t>1566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29386E" w:rsidR="0029386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9386E">
        <w:rPr>
          <w:rFonts w:hAnsi="Times New Roman" w:ascii="Times New Roman"/>
        </w:rPr>
        <w:t xml:space="preserve">            </w:t>
      </w:r>
    </w:p>
    <w:p w:rsidRDefault="0029386E" w:rsidP="0029386E" w:rsidR="002938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5B3EE6">
        <w:rPr>
          <w:rFonts w:hAnsi="Times New Roman" w:ascii="Times New Roman"/>
        </w:rPr>
        <w:t>1566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43353">
        <w:rPr>
          <w:rFonts w:hAnsi="Times New Roman" w:ascii="Times New Roman"/>
        </w:rPr>
        <w:t xml:space="preserve"> </w:t>
      </w:r>
      <w:r w:rsidR="005B3EE6" w:rsidRPr="005B3EE6">
        <w:rPr>
          <w:rFonts w:hAnsi="Times New Roman" w:ascii="Times New Roman"/>
        </w:rPr>
        <w:t>MAGNETON 2 d.o.o.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5B3EE6" w:rsidRPr="005B3EE6">
        <w:rPr>
          <w:rFonts w:hAnsi="Times New Roman" w:ascii="Times New Roman"/>
        </w:rPr>
        <w:t>79551178502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9386E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480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05E8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25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St-1566/2016-4</izvorni_sadrzaj>
    <derivirana_varijabla naziv="DomainObject.Oznaka_1">St-1566/2016-4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MAGNETON 2 d.o.o. zastupanog po punomoćniku DRAGUTIN PRANIČEVIĆ</izvorni_sadrzaj>
    <derivirana_varijabla naziv="DomainObject.Predmet.ProtustrankaFormated_1">  MAGNETON 2 d.o.o. zastupanog po punomoćniku DRAGUTIN PRANIČEVIĆ</derivirana_varijabla>
  </DomainObject.Predmet.ProtustrankaFormated>
  <DomainObject.Predmet.ProtustrankaFormatedOIB>
    <izvorni_sadrzaj>  MAGNETON 2 d.o.o., OIB 79551178502 zastupanog po punomoćniku DRAGUTIN PRANIČEVIĆ</izvorni_sadrzaj>
    <derivirana_varijabla naziv="DomainObject.Predmet.ProtustrankaFormatedOIB_1">  MAGNETON 2 d.o.o., OIB 79551178502 zastupanog po punomoćniku DRAGUTIN PRANIČEVIĆ</derivirana_varijabla>
  </DomainObject.Predmet.ProtustrankaFormatedOIB>
  <DomainObject.Predmet.ProtustrankaFormatedWithAdress>
    <izvorni_sadrzaj> MAGNETON 2 d.o.o., Prilaz Vladislava Brajkovića 2, 10000 Zagreb zastupanog po punomoćniku DRAGUTIN PRANIČEVIĆ</izvorni_sadrzaj>
    <derivirana_varijabla naziv="DomainObject.Predmet.ProtustrankaFormatedWithAdress_1"> MAGNETON 2 d.o.o., Prilaz Vladislava Brajkovića 2, 10000 Zagreb zastupanog po punomoćniku DRAGUTIN PRANIČEVIĆ</derivirana_varijabla>
  </DomainObject.Predmet.ProtustrankaFormatedWithAdress>
  <DomainObject.Predmet.ProtustrankaFormatedWithAdressOIB>
    <izvorni_sadrzaj> MAGNETON 2 d.o.o., OIB 79551178502, Prilaz Vladislava Brajkovića 2, 10000 Zagreb zastupanog po punomoćniku DRAGUTIN PRANIČEVIĆ</izvorni_sadrzaj>
    <derivirana_varijabla naziv="DomainObject.Predmet.ProtustrankaFormatedWithAdressOIB_1"> MAGNETON 2 d.o.o., OIB 79551178502, Prilaz Vladislava Brajkovića 2, 10000 Zagreb zastupanog po punomoćniku DRAGUTIN PRANIČEVIĆ</derivirana_varijabla>
  </DomainObject.Predmet.ProtustrankaFormatedWithAdressOIB>
  <DomainObject.Predmet.ProtustrankaWithAdress>
    <izvorni_sadrzaj>MAGNETON 2 d.o.o. Prilaz Vladislava Brajkovića 2, 10000 Zagreb</izvorni_sadrzaj>
    <derivirana_varijabla naziv="DomainObject.Predmet.ProtustrankaWithAdress_1">MAGNETON 2 d.o.o. Prilaz Vladislava Brajkovića 2, 10000 Zagreb</derivirana_varijabla>
  </DomainObject.Predmet.ProtustrankaWithAdress>
  <DomainObject.Predmet.ProtustrankaWithAdressOIB>
    <izvorni_sadrzaj>MAGNETON 2 d.o.o., OIB 79551178502, Prilaz Vladislava Brajkovića 2, 10000 Zagreb</izvorni_sadrzaj>
    <derivirana_varijabla naziv="DomainObject.Predmet.ProtustrankaWithAdressOIB_1">MAGNETON 2 d.o.o., OIB 79551178502, Prilaz Vladislava Brajkovića 2, 10000 Zagreb</derivirana_varijabla>
  </DomainObject.Predmet.ProtustrankaWithAdressOIB>
  <DomainObject.Predmet.ProtustrankaNazivFormated>
    <izvorni_sadrzaj>MAGNETON 2 d.o.o.</izvorni_sadrzaj>
    <derivirana_varijabla naziv="DomainObject.Predmet.ProtustrankaNazivFormated_1">MAGNETON 2 d.o.o.</derivirana_varijabla>
  </DomainObject.Predmet.ProtustrankaNazivFormated>
  <DomainObject.Predmet.ProtustrankaNazivFormatedOIB>
    <izvorni_sadrzaj>MAGNETON 2 d.o.o., OIB 79551178502</izvorni_sadrzaj>
    <derivirana_varijabla naziv="DomainObject.Predmet.ProtustrankaNazivFormatedOIB_1">MAGNETON 2 d.o.o., OIB 79551178502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MAGNETON 2 d.o.o. zastupanog po punomoćniku DRAGUTIN PRANIČEVIĆ</item>
    </izvorni_sadrzaj>
    <derivirana_varijabla naziv="DomainObject.Predmet.ProtuStrankaListFormated_1">
      <item>MAGNETON 2 d.o.o. zastupanog po punomoćniku DRAGUTIN PRANIČEVIĆ</item>
    </derivirana_varijabla>
  </DomainObject.Predmet.ProtuStrankaListFormated>
  <DomainObject.Predmet.ProtuStrankaListFormatedOIB>
    <izvorni_sadrzaj>
      <item>MAGNETON 2 d.o.o., OIB 79551178502 zastupanog po punomoćniku DRAGUTIN PRANIČEVIĆ</item>
    </izvorni_sadrzaj>
    <derivirana_varijabla naziv="DomainObject.Predmet.ProtuStrankaListFormatedOIB_1">
      <item>MAGNETON 2 d.o.o., OIB 79551178502 zastupanog po punomoćniku DRAGUTIN PRANIČEVIĆ</item>
    </derivirana_varijabla>
  </DomainObject.Predmet.ProtuStrankaListFormatedOIB>
  <DomainObject.Predmet.ProtuStrankaListFormatedWithAdress>
    <izvorni_sadrzaj>
      <item>MAGNETON 2 d.o.o., Prilaz Vladislava Brajkovića 2, 10000 Zagreb zastupanog po punomoćniku DRAGUTIN PRANIČEVIĆ</item>
    </izvorni_sadrzaj>
    <derivirana_varijabla naziv="DomainObject.Predmet.ProtuStrankaListFormatedWithAdress_1">
      <item>MAGNETON 2 d.o.o., Prilaz Vladislava Brajkovića 2, 10000 Zagreb zastupanog po punomoćniku DRAGUTIN PRANIČEVIĆ</item>
    </derivirana_varijabla>
  </DomainObject.Predmet.ProtuStrankaListFormatedWithAdress>
  <DomainObject.Predmet.ProtuStrankaListFormatedWithAdressOIB>
    <izvorni_sadrzaj>
      <item>MAGNETON 2 d.o.o., OIB 79551178502, Prilaz Vladislava Brajkovića 2, 10000 Zagreb zastupanog po punomoćniku DRAGUTIN PRANIČEVIĆ</item>
    </izvorni_sadrzaj>
    <derivirana_varijabla naziv="DomainObject.Predmet.ProtuStrankaListFormatedWithAdressOIB_1">
      <item>MAGNETON 2 d.o.o., OIB 79551178502, Prilaz Vladislava Brajkovića 2, 10000 Zagreb zastupanog po punomoćniku DRAGUTIN PRANIČEVIĆ</item>
    </derivirana_varijabla>
  </DomainObject.Predmet.ProtuStrankaListFormatedWithAdressOIB>
  <DomainObject.Predmet.ProtuStrankaListNazivFormated>
    <izvorni_sadrzaj>
      <item>MAGNETON 2 d.o.o.</item>
    </izvorni_sadrzaj>
    <derivirana_varijabla naziv="DomainObject.Predmet.ProtuStrankaListNazivFormated_1">
      <item>MAGNETON 2 d.o.o.</item>
    </derivirana_varijabla>
  </DomainObject.Predmet.ProtuStrankaListNazivFormated>
  <DomainObject.Predmet.ProtuStrankaListNazivFormatedOIB>
    <izvorni_sadrzaj>
      <item>MAGNETON 2 d.o.o., OIB 79551178502</item>
    </izvorni_sadrzaj>
    <derivirana_varijabla naziv="DomainObject.Predmet.ProtuStrankaListNazivFormatedOIB_1">
      <item>MAGNETON 2 d.o.o., OIB 79551178502</item>
    </derivirana_varijabla>
  </DomainObject.Predmet.ProtuStrankaListNazivFormatedOIB>
  <DomainObject.Predmet.OstaliListFormated>
    <izvorni_sadrzaj>
      <item>DRAGUTIN PRANIČEVIĆ punomoćnik sudionika u postupku MAGNETON 2 d.o.o.</item>
    </izvorni_sadrzaj>
    <derivirana_varijabla naziv="DomainObject.Predmet.OstaliListFormated_1">
      <item>DRAGUTIN PRANIČEVIĆ punomoćnik sudionika u postupku MAGNETON 2 d.o.o.</item>
    </derivirana_varijabla>
  </DomainObject.Predmet.OstaliListFormated>
  <DomainObject.Predmet.OstaliListFormatedOIB>
    <izvorni_sadrzaj>
      <item>DRAGUTIN PRANIČEVIĆ, OIB 62525250013 punomoćnik sudionika u postupku MAGNETON 2 d.o.o.</item>
    </izvorni_sadrzaj>
    <derivirana_varijabla naziv="DomainObject.Predmet.OstaliListFormatedOIB_1">
      <item>DRAGUTIN PRANIČEVIĆ, OIB 62525250013 punomoćnik sudionika u postupku MAGNETON 2 d.o.o.</item>
    </derivirana_varijabla>
  </DomainObject.Predmet.OstaliListFormatedOIB>
  <DomainObject.Predmet.OstaliListFormatedWithAdress>
    <izvorni_sadrzaj>
      <item>DRAGUTIN PRANIČEVIĆ, PRILAZ VLADISLAVA BRAJKOVIĆA 2, 10000 Zagreb punomoćnik sudionika u postupku MAGNETON 2 d.o.o.</item>
    </izvorni_sadrzaj>
    <derivirana_varijabla naziv="DomainObject.Predmet.OstaliListFormatedWithAdress_1">
      <item>DRAGUTIN PRANIČEVIĆ, PRILAZ VLADISLAVA BRAJKOVIĆA 2, 10000 Zagreb punomoćnik sudionika u postupku MAGNETON 2 d.o.o.</item>
    </derivirana_varijabla>
  </DomainObject.Predmet.OstaliListFormatedWithAdress>
  <DomainObject.Predmet.OstaliListFormatedWithAdressOIB>
    <izvorni_sadrzaj>
      <item>DRAGUTIN PRANIČEVIĆ, OIB 62525250013, PRILAZ VLADISLAVA BRAJKOVIĆA 2, 10000 Zagreb punomoćnik sudionika u postupku MAGNETON 2 d.o.o.</item>
    </izvorni_sadrzaj>
    <derivirana_varijabla naziv="DomainObject.Predmet.OstaliListFormatedWithAdressOIB_1">
      <item>DRAGUTIN PRANIČEVIĆ, OIB 62525250013, PRILAZ VLADISLAVA BRAJKOVIĆA 2, 10000 Zagreb punomoćnik sudionika u postupku MAGNETON 2 d.o.o.</item>
    </derivirana_varijabla>
  </DomainObject.Predmet.OstaliListFormatedWithAdressOIB>
  <DomainObject.Predmet.OstaliListNazivFormated>
    <izvorni_sadrzaj>
      <item>DRAGUTIN PRANIČEVIĆ</item>
    </izvorni_sadrzaj>
    <derivirana_varijabla naziv="DomainObject.Predmet.OstaliListNazivFormated_1">
      <item>DRAGUTIN PRANIČEVIĆ</item>
    </derivirana_varijabla>
  </DomainObject.Predmet.OstaliListNazivFormated>
  <DomainObject.Predmet.OstaliListNazivFormatedOIB>
    <izvorni_sadrzaj>
      <item>DRAGUTIN PRANIČEVIĆ, OIB 62525250013</item>
    </izvorni_sadrzaj>
    <derivirana_varijabla naziv="DomainObject.Predmet.OstaliListNazivFormatedOIB_1">
      <item>DRAGUTIN PRANIČEVIĆ, OIB 62525250013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St-1566/2016-4</izvorni_sadrzaj>
    <derivirana_varijabla naziv="DomainObject.PoslovniBrojDokumenta_1">St-1566/2016-4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MAGNETON 2 d.o.o.</izvorni_sadrzaj>
    <derivirana_varijabla naziv="DomainObject.Predmet.ProtustrankaIDrugi_1">MAGNETON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MAGNETON 2 d.o.o., OIB 79551178502, Prilaz Vladislava Brajkovića 2, 10000 Zagreb</izvorni_sadrzaj>
    <derivirana_varijabla naziv="DomainObject.Predmet.ProtustrankaIDrugiAdressOIB_1">MAGNETON 2 d.o.o., OIB 79551178502, Prilaz Vladislava Brajkovića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MAGNETON 2 d.o.o.</item>
      <item>DRAGUTIN PRANIČEVIĆ</item>
    </izvorni_sadrzaj>
    <derivirana_varijabla naziv="DomainObject.Predmet.SudioniciListNaziv_1">
      <item>FINA Regionalni centar Zagreb</item>
      <item>MAGNETON 2 d.o.o.</item>
      <item>DRAGUTIN PRANIČEVIĆ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MAGNETON 2 d.o.o., OIB 79551178502, Prilaz Vladislava Brajkovića 2,10000 Zagreb</item>
      <item>DRAGUTIN PRANIČEVIĆ, OIB 62525250013, PRILAZ VLADISLAVA BRAJKOVIĆA 2,10000 Zagreb</item>
    </izvorni_sadrzaj>
    <derivirana_varijabla naziv="DomainObject.Predmet.SudioniciListAdressOIB_1">
      <item>FINA Regionalni centar Zagreb, OIB 85821130368, Trg svibanjskih žrtava 1995. 1,10000 Zagreb</item>
      <item>MAGNETON 2 d.o.o., OIB 79551178502, Prilaz Vladislava Brajkovića 2,10000 Zagreb</item>
      <item>DRAGUTIN PRANIČEVIĆ, OIB 62525250013, PRILAZ VLADISLAVA BRAJKOVIĆA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79551178502</item>
      <item>, OIB 62525250013</item>
    </izvorni_sadrzaj>
    <derivirana_varijabla naziv="DomainObject.Predmet.SudioniciListNazivOIB_1">
      <item>, OIB 85821130368</item>
      <item>, OIB 79551178502</item>
      <item>, OIB 62525250013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49</properties:Lines>
  <properties:Paragraphs>21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2016-06-07T05:48:00Z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St-1566/2016-4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