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2799" w14:paraId="dea2799" w:rsidRDefault="00AB7A67" w:rsidP="00910611" w:rsidR="00AB7A6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A67" w:rsidP="00D04179" w:rsidR="00AB7A6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B7A67" w:rsidP="00D04179" w:rsidR="00AB7A6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B7A67" w:rsidP="00D04179" w:rsidR="00AB7A6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278A9" w:rsidP="00F278A9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6D33EB" w:rsidRPr="006D33E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D33EB" w:rsidRPr="006D33EB">
        <w:rPr>
          <w:rFonts w:eastAsia="Times New Roman" w:hAnsi="Times New Roman" w:ascii="Times New Roman"/>
          <w:bCs/>
          <w:sz w:val="24"/>
          <w:szCs w:val="24"/>
        </w:rPr>
        <w:t>HOSTEL CRIKVENICA j.d.o.o., Crikvenica, Vinodolska 23, O</w:t>
      </w:r>
      <w:r w:rsidR="006D33EB">
        <w:rPr>
          <w:rFonts w:eastAsia="Times New Roman" w:hAnsi="Times New Roman" w:ascii="Times New Roman"/>
          <w:bCs/>
          <w:sz w:val="24"/>
          <w:szCs w:val="24"/>
        </w:rPr>
        <w:t>IB: 53839450556, MBS: 040302624</w:t>
      </w:r>
      <w:r w:rsidR="00BA0607" w:rsidRPr="00BA0607">
        <w:rPr>
          <w:rFonts w:eastAsia="Times New Roman" w:hAnsi="Times New Roman" w:ascii="Times New Roman"/>
          <w:sz w:val="24"/>
          <w:szCs w:val="24"/>
        </w:rPr>
        <w:t>,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72557">
        <w:rPr>
          <w:rFonts w:eastAsia="Times New Roman" w:hAnsi="Times New Roman" w:ascii="Times New Roman"/>
          <w:sz w:val="24"/>
          <w:szCs w:val="24"/>
        </w:rPr>
        <w:t>11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6D33EB" w:rsidR="006D33EB" w:rsidRPr="008725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C4CAA" w:rsidRPr="001C4CA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D33EB" w:rsidRPr="006D33E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HOSTEL CRIKVENICA j.d.o.o., </w:t>
      </w:r>
      <w:r w:rsidR="006D33EB" w:rsidRPr="00872557">
        <w:rPr>
          <w:rFonts w:eastAsia="Times New Roman" w:hAnsi="Times New Roman" w:ascii="Times New Roman"/>
          <w:bCs/>
          <w:sz w:val="24"/>
          <w:szCs w:val="24"/>
          <w:lang w:eastAsia="hr-HR"/>
        </w:rPr>
        <w:t>Crikvenica, Vinodolska 23, OIB: 53839450556, MBS: 040302624.</w:t>
      </w:r>
    </w:p>
    <w:p w:rsidRDefault="00895F8A" w:rsidP="00895F8A" w:rsidR="00F804C1" w:rsidRPr="00872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72557">
        <w:rPr>
          <w:rFonts w:eastAsia="Times New Roman" w:hAnsi="Times New Roman" w:ascii="Times New Roman"/>
          <w:sz w:val="24"/>
          <w:szCs w:val="24"/>
        </w:rPr>
        <w:tab/>
        <w:t>II.</w:t>
      </w:r>
      <w:r w:rsidRPr="00872557">
        <w:rPr>
          <w:rFonts w:eastAsia="Times New Roman" w:hAnsi="Times New Roman" w:ascii="Times New Roman"/>
          <w:sz w:val="24"/>
          <w:szCs w:val="24"/>
        </w:rPr>
        <w:tab/>
      </w:r>
      <w:r w:rsidR="00F804C1" w:rsidRPr="00872557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872557" w:rsidRPr="00872557">
        <w:rPr>
          <w:rFonts w:eastAsia="Times New Roman" w:hAnsi="Times New Roman" w:ascii="Times New Roman"/>
          <w:sz w:val="24"/>
          <w:szCs w:val="24"/>
        </w:rPr>
        <w:t>11. studenog 20</w:t>
      </w:r>
      <w:r w:rsidR="00F804C1" w:rsidRPr="00872557">
        <w:rPr>
          <w:rFonts w:eastAsia="Times New Roman" w:hAnsi="Times New Roman" w:ascii="Times New Roman"/>
          <w:sz w:val="24"/>
          <w:szCs w:val="24"/>
        </w:rPr>
        <w:t>16. godine u 1</w:t>
      </w:r>
      <w:r w:rsidR="00AB60C0">
        <w:rPr>
          <w:rFonts w:eastAsia="Times New Roman" w:hAnsi="Times New Roman" w:ascii="Times New Roman"/>
          <w:sz w:val="24"/>
          <w:szCs w:val="24"/>
        </w:rPr>
        <w:t>1</w:t>
      </w:r>
      <w:r w:rsidR="00F804C1" w:rsidRPr="00872557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72557" w:rsidRPr="00872557">
        <w:rPr>
          <w:rFonts w:eastAsia="Times New Roman" w:hAnsi="Times New Roman" w:ascii="Times New Roman"/>
          <w:sz w:val="24"/>
          <w:szCs w:val="24"/>
        </w:rPr>
        <w:t>0</w:t>
      </w:r>
      <w:r w:rsidR="00F804C1" w:rsidRPr="00872557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895F8A" w:rsidR="009A5582" w:rsidRPr="00872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72557">
        <w:rPr>
          <w:rFonts w:eastAsia="Times New Roman" w:hAnsi="Times New Roman" w:ascii="Times New Roman"/>
          <w:sz w:val="24"/>
          <w:szCs w:val="24"/>
        </w:rPr>
        <w:tab/>
        <w:t>III.</w:t>
      </w:r>
      <w:r w:rsidRPr="00872557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872557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72557" w:rsidRPr="00872557">
        <w:rPr>
          <w:rFonts w:eastAsia="Times New Roman" w:hAnsi="Times New Roman" w:ascii="Times New Roman"/>
          <w:sz w:val="24"/>
          <w:szCs w:val="24"/>
        </w:rPr>
        <w:t xml:space="preserve"> Renato Sabljić iz Zagreba, Zdenački zavoj 14, OIB: 74644810692.</w:t>
      </w:r>
    </w:p>
    <w:p w:rsidRDefault="00895F8A" w:rsidP="006D33EB" w:rsidR="006D33EB" w:rsidRPr="006D33EB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BA0607" w:rsidRPr="00BA060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D33EB" w:rsidRPr="006D33EB">
        <w:rPr>
          <w:rFonts w:eastAsia="Times New Roman" w:hAnsi="Times New Roman" w:ascii="Times New Roman"/>
          <w:bCs/>
          <w:sz w:val="24"/>
          <w:szCs w:val="24"/>
          <w:lang w:eastAsia="hr-HR"/>
        </w:rPr>
        <w:t>HOSTEL CRIKVENICA j.d.o.o., Crikvenica, Vinodolska 23, OIB: 53839450556, MBS: 040302624.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D33EB">
        <w:rPr>
          <w:rFonts w:eastAsia="Times New Roman" w:hAnsi="Times New Roman" w:ascii="Times New Roman"/>
          <w:sz w:val="24"/>
          <w:szCs w:val="24"/>
        </w:rPr>
        <w:t>24. svibnja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6D33EB" w:rsidRPr="006D33EB">
        <w:rPr>
          <w:rFonts w:eastAsia="Times New Roman" w:hAnsi="Times New Roman" w:ascii="Times New Roman"/>
          <w:bCs/>
          <w:sz w:val="24"/>
          <w:szCs w:val="24"/>
        </w:rPr>
        <w:t>HOSTEL CRIKVENICA j.d.o.o., Crikvenica, Vinodolska 23, O</w:t>
      </w:r>
      <w:r w:rsidR="006D33EB">
        <w:rPr>
          <w:rFonts w:eastAsia="Times New Roman" w:hAnsi="Times New Roman" w:ascii="Times New Roman"/>
          <w:bCs/>
          <w:sz w:val="24"/>
          <w:szCs w:val="24"/>
        </w:rPr>
        <w:t xml:space="preserve">IB: 53839450556, MBS: 040302624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17. 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kolovoza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872557">
        <w:rPr>
          <w:rFonts w:eastAsia="Times New Roman" w:hAnsi="Times New Roman" w:ascii="Times New Roman"/>
          <w:sz w:val="24"/>
          <w:szCs w:val="24"/>
        </w:rPr>
        <w:t>11</w:t>
      </w:r>
      <w:r w:rsidR="00C73A4D">
        <w:rPr>
          <w:rFonts w:eastAsia="Times New Roman" w:hAnsi="Times New Roman" w:ascii="Times New Roman"/>
          <w:sz w:val="24"/>
          <w:szCs w:val="24"/>
        </w:rPr>
        <w:t>. studenog 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72557" w:rsidP="00AB60C0" w:rsidR="00AB60C0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AB60C0">
        <w:rPr>
          <w:rFonts w:eastAsia="Times New Roman" w:hAnsi="Times New Roman" w:ascii="Times New Roman"/>
          <w:sz w:val="24"/>
          <w:szCs w:val="24"/>
        </w:rPr>
        <w:t xml:space="preserve"> elektronski </w:t>
      </w:r>
    </w:p>
    <w:p w:rsidRDefault="00872557" w:rsidP="00AB60C0" w:rsidR="00872557" w:rsidRPr="00B23AB0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 w:rsidR="00AB60C0">
        <w:rPr>
          <w:rFonts w:eastAsia="Times New Roman" w:hAnsi="Times New Roman" w:ascii="Times New Roman"/>
          <w:sz w:val="24"/>
          <w:szCs w:val="24"/>
        </w:rPr>
        <w:t xml:space="preserve">neposredno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10. prosinca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872557">
        <w:rPr>
          <w:rFonts w:eastAsia="Times New Roman" w:hAnsi="Times New Roman" w:ascii="Times New Roman"/>
          <w:sz w:val="24"/>
          <w:szCs w:val="24"/>
        </w:rPr>
        <w:t>11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DE9" w:rsidP="00895F8A" w:rsidR="00184DE9">
      <w:pPr>
        <w:spacing w:lineRule="auto" w:line="240" w:after="0"/>
      </w:pPr>
      <w:r>
        <w:separator/>
      </w:r>
    </w:p>
  </w:endnote>
  <w:endnote w:id="0" w:type="continuationSeparator">
    <w:p w:rsidRDefault="00184DE9" w:rsidP="00895F8A" w:rsidR="00184D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B7A67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DE9" w:rsidP="00895F8A" w:rsidR="00184DE9">
      <w:pPr>
        <w:spacing w:lineRule="auto" w:line="240" w:after="0"/>
      </w:pPr>
      <w:r>
        <w:separator/>
      </w:r>
    </w:p>
  </w:footnote>
  <w:footnote w:id="0" w:type="continuationSeparator">
    <w:p w:rsidRDefault="00184DE9" w:rsidP="00895F8A" w:rsidR="00184D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6D33EB">
      <w:rPr>
        <w:rFonts w:eastAsia="Times New Roman" w:hAnsi="Times New Roman" w:ascii="Times New Roman"/>
        <w:sz w:val="24"/>
        <w:szCs w:val="24"/>
        <w:lang w:eastAsia="hr-HR"/>
      </w:rPr>
      <w:t>088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72907"/>
    <w:rsid w:val="000E1F46"/>
    <w:rsid w:val="000E7A53"/>
    <w:rsid w:val="00122C4C"/>
    <w:rsid w:val="001473A2"/>
    <w:rsid w:val="00150A62"/>
    <w:rsid w:val="00173717"/>
    <w:rsid w:val="00184DE9"/>
    <w:rsid w:val="001B0263"/>
    <w:rsid w:val="001C4CAA"/>
    <w:rsid w:val="00217A52"/>
    <w:rsid w:val="00227AC9"/>
    <w:rsid w:val="00230445"/>
    <w:rsid w:val="002371D6"/>
    <w:rsid w:val="002522C0"/>
    <w:rsid w:val="00272D47"/>
    <w:rsid w:val="00287DCB"/>
    <w:rsid w:val="00294D45"/>
    <w:rsid w:val="002A1FCF"/>
    <w:rsid w:val="002C6148"/>
    <w:rsid w:val="002D0A80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6D33EB"/>
    <w:rsid w:val="0071014D"/>
    <w:rsid w:val="00712FFC"/>
    <w:rsid w:val="00723B19"/>
    <w:rsid w:val="00742B9C"/>
    <w:rsid w:val="00793264"/>
    <w:rsid w:val="00803AE6"/>
    <w:rsid w:val="008118FF"/>
    <w:rsid w:val="00853F21"/>
    <w:rsid w:val="00872557"/>
    <w:rsid w:val="00872C40"/>
    <w:rsid w:val="00895F8A"/>
    <w:rsid w:val="008C7805"/>
    <w:rsid w:val="0091002A"/>
    <w:rsid w:val="00922D05"/>
    <w:rsid w:val="00963E5D"/>
    <w:rsid w:val="009955B2"/>
    <w:rsid w:val="009A5582"/>
    <w:rsid w:val="009F7142"/>
    <w:rsid w:val="00A409F8"/>
    <w:rsid w:val="00A61B14"/>
    <w:rsid w:val="00AB60C0"/>
    <w:rsid w:val="00AB7A67"/>
    <w:rsid w:val="00AE5848"/>
    <w:rsid w:val="00AE7EC5"/>
    <w:rsid w:val="00B53903"/>
    <w:rsid w:val="00B61241"/>
    <w:rsid w:val="00BA0607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C73A4D"/>
    <w:rsid w:val="00CE4298"/>
    <w:rsid w:val="00D3167F"/>
    <w:rsid w:val="00D61B44"/>
    <w:rsid w:val="00D65AAE"/>
    <w:rsid w:val="00D70636"/>
    <w:rsid w:val="00D7088A"/>
    <w:rsid w:val="00D75A73"/>
    <w:rsid w:val="00DB4499"/>
    <w:rsid w:val="00DB4A5C"/>
    <w:rsid w:val="00E65BF5"/>
    <w:rsid w:val="00EA15CC"/>
    <w:rsid w:val="00F06DC1"/>
    <w:rsid w:val="00F278A9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7A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7A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A6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A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A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7A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7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A6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HOSTEL CRIKVENICA jd.o.o.</izvorni_sadrzaj>
    <derivirana_varijabla naziv="DomainObject.Predmet.ProtustrankaFormated_1">  HOSTEL CRIKVENICA jd.o.o.</derivirana_varijabla>
  </DomainObject.Predmet.ProtustrankaFormated>
  <DomainObject.Predmet.ProtustrankaFormatedOIB>
    <izvorni_sadrzaj>  HOSTEL CRIKVENICA jd.o.o., OIB 53839450556</izvorni_sadrzaj>
    <derivirana_varijabla naziv="DomainObject.Predmet.ProtustrankaFormatedOIB_1">  HOSTEL CRIKVENICA jd.o.o., OIB 53839450556</derivirana_varijabla>
  </DomainObject.Predmet.ProtustrankaFormatedOIB>
  <DomainObject.Predmet.ProtustrankaFormatedWithAdress>
    <izvorni_sadrzaj> HOSTEL CRIKVENICA jd.o.o., Vinodolska 23, 51260 Crikvenica</izvorni_sadrzaj>
    <derivirana_varijabla naziv="DomainObject.Predmet.ProtustrankaFormatedWithAdress_1"> HOSTEL CRIKVENICA jd.o.o., Vinodolska 23, 51260 Crikvenica</derivirana_varijabla>
  </DomainObject.Predmet.ProtustrankaFormatedWithAdress>
  <DomainObject.Predmet.ProtustrankaFormatedWithAdressOIB>
    <izvorni_sadrzaj> HOSTEL CRIKVENICA jd.o.o., OIB 53839450556, Vinodolska 23, 51260 Crikvenica</izvorni_sadrzaj>
    <derivirana_varijabla naziv="DomainObject.Predmet.ProtustrankaFormatedWithAdressOIB_1"> HOSTEL CRIKVENICA jd.o.o., OIB 53839450556, Vinodolska 23, 51260 Crikvenica</derivirana_varijabla>
  </DomainObject.Predmet.ProtustrankaFormatedWithAdressOIB>
  <DomainObject.Predmet.ProtustrankaWithAdress>
    <izvorni_sadrzaj>HOSTEL CRIKVENICA jd.o.o. Vinodolska 23, 51260 Crikvenica</izvorni_sadrzaj>
    <derivirana_varijabla naziv="DomainObject.Predmet.ProtustrankaWithAdress_1">HOSTEL CRIKVENICA jd.o.o. Vinodolska 23, 51260 Crikvenica</derivirana_varijabla>
  </DomainObject.Predmet.ProtustrankaWithAdress>
  <DomainObject.Predmet.ProtustrankaWithAdressOIB>
    <izvorni_sadrzaj>HOSTEL CRIKVENICA jd.o.o., OIB 53839450556, Vinodolska 23, 51260 Crikvenica</izvorni_sadrzaj>
    <derivirana_varijabla naziv="DomainObject.Predmet.ProtustrankaWithAdressOIB_1">HOSTEL CRIKVENICA jd.o.o., OIB 53839450556, Vinodolska 23, 51260 Crikvenica</derivirana_varijabla>
  </DomainObject.Predmet.ProtustrankaWithAdressOIB>
  <DomainObject.Predmet.ProtustrankaNazivFormated>
    <izvorni_sadrzaj>HOSTEL CRIKVENICA jd.o.o.</izvorni_sadrzaj>
    <derivirana_varijabla naziv="DomainObject.Predmet.ProtustrankaNazivFormated_1">HOSTEL CRIKVENICA jd.o.o.</derivirana_varijabla>
  </DomainObject.Predmet.ProtustrankaNazivFormated>
  <DomainObject.Predmet.ProtustrankaNazivFormatedOIB>
    <izvorni_sadrzaj>HOSTEL CRIKVENICA jd.o.o., OIB 53839450556</izvorni_sadrzaj>
    <derivirana_varijabla naziv="DomainObject.Predmet.ProtustrankaNazivFormatedOIB_1">HOSTEL CRIKVENICA jd.o.o., OIB 53839450556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HOSTEL CRIKVENICA jd.o.o.</item>
    </izvorni_sadrzaj>
    <derivirana_varijabla naziv="DomainObject.Predmet.ProtuStrankaListFormated_1">
      <item>HOSTEL CRIKVENICA jd.o.o.</item>
    </derivirana_varijabla>
  </DomainObject.Predmet.ProtuStrankaListFormated>
  <DomainObject.Predmet.ProtuStrankaListFormatedOIB>
    <izvorni_sadrzaj>
      <item>HOSTEL CRIKVENICA jd.o.o., OIB 53839450556</item>
    </izvorni_sadrzaj>
    <derivirana_varijabla naziv="DomainObject.Predmet.ProtuStrankaListFormatedOIB_1">
      <item>HOSTEL CRIKVENICA jd.o.o., OIB 53839450556</item>
    </derivirana_varijabla>
  </DomainObject.Predmet.ProtuStrankaListFormatedOIB>
  <DomainObject.Predmet.ProtuStrankaListFormatedWithAdress>
    <izvorni_sadrzaj>
      <item>HOSTEL CRIKVENICA jd.o.o., Vinodolska 23, 51260 Crikvenica</item>
    </izvorni_sadrzaj>
    <derivirana_varijabla naziv="DomainObject.Predmet.ProtuStrankaListFormatedWithAdress_1">
      <item>HOSTEL CRIKVENICA jd.o.o., Vinodolska 23, 51260 Crikvenica</item>
    </derivirana_varijabla>
  </DomainObject.Predmet.ProtuStrankaListFormatedWithAdress>
  <DomainObject.Predmet.ProtuStrankaListFormatedWithAdressOIB>
    <izvorni_sadrzaj>
      <item>HOSTEL CRIKVENICA jd.o.o., OIB 53839450556, Vinodolska 23, 51260 Crikvenica</item>
    </izvorni_sadrzaj>
    <derivirana_varijabla naziv="DomainObject.Predmet.ProtuStrankaListFormatedWithAdressOIB_1">
      <item>HOSTEL CRIKVENICA jd.o.o., OIB 53839450556, Vinodolska 23, 51260 Crikvenica</item>
    </derivirana_varijabla>
  </DomainObject.Predmet.ProtuStrankaListFormatedWithAdressOIB>
  <DomainObject.Predmet.ProtuStrankaListNazivFormated>
    <izvorni_sadrzaj>
      <item>HOSTEL CRIKVENICA jd.o.o.</item>
    </izvorni_sadrzaj>
    <derivirana_varijabla naziv="DomainObject.Predmet.ProtuStrankaListNazivFormated_1">
      <item>HOSTEL CRIKVENICA jd.o.o.</item>
    </derivirana_varijabla>
  </DomainObject.Predmet.ProtuStrankaListNazivFormated>
  <DomainObject.Predmet.ProtuStrankaListNazivFormatedOIB>
    <izvorni_sadrzaj>
      <item>HOSTEL CRIKVENICA jd.o.o., OIB 53839450556</item>
    </izvorni_sadrzaj>
    <derivirana_varijabla naziv="DomainObject.Predmet.ProtuStrankaListNazivFormatedOIB_1">
      <item>HOSTEL CRIKVENICA jd.o.o., OIB 53839450556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HOSTEL CRIKVENICA jd.o.o.</izvorni_sadrzaj>
    <derivirana_varijabla naziv="DomainObject.Predmet.ProtustrankaIDrugi_1">HOSTEL CRIKVENICA jd.o.o.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HOSTEL CRIKVENICA jd.o.o., OIB 53839450556, Vinodolska 23, 51260 Crikvenica</izvorni_sadrzaj>
    <derivirana_varijabla naziv="DomainObject.Predmet.ProtustrankaIDrugiAdressOIB_1">HOSTEL CRIKVENICA jd.o.o., OIB 53839450556, Vinodolska 23,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HOSTEL CRIKVENICA jd.o.o.</item>
    </izvorni_sadrzaj>
    <derivirana_varijabla naziv="DomainObject.Predmet.SudioniciListNaziv_1">
      <item>FINA  Rijeka</item>
      <item>HOSTEL CRIKVENICA jd.o.o.</item>
    </derivirana_varijabla>
  </DomainObject.Predmet.SudioniciListNaziv>
  <DomainObject.Predmet.SudioniciListAdressOIB>
    <izvorni_sadrzaj>
      <item>FINA  Rijeka, OIB 85821130368, Frana Kurelca 8,51000 Rijeka</item>
      <item>HOSTEL CRIKVENICA jd.o.o., OIB 53839450556, Vinodolska 23,51260 Crikvenica</item>
    </izvorni_sadrzaj>
    <derivirana_varijabla naziv="DomainObject.Predmet.SudioniciListAdressOIB_1">
      <item>FINA  Rijeka, OIB 85821130368, Frana Kurelca 8,51000 Rijeka</item>
      <item>HOSTEL CRIKVENICA jd.o.o., OIB 53839450556, Vinodolska 23,51260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53839450556</item>
    </izvorni_sadrzaj>
    <derivirana_varijabla naziv="DomainObject.Predmet.SudioniciListNazivOIB_1">
      <item>, OIB 85821130368</item>
      <item>, OIB 53839450556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DC197-E3AE-47F8-9B0D-311E04676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507</properties:Words>
  <properties:Characters>2787</properties:Characters>
  <properties:Lines>126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2016-11-09T13:54:00Z</dcterms:created>
  <dc:creator>Sanela Uzelac</dc:creator>
  <cp:lastModifiedBy>Sanela Uzelac</cp:lastModifiedBy>
  <dcterms:modified xmlns:xsi="http://www.w3.org/2001/XMLSchema-instance" xsi:type="dcterms:W3CDTF">2016-11-11T09:55:00Z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