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c98d" w14:paraId="a11c98d" w:rsidRDefault="008231DB" w:rsidP="00910611" w:rsidR="008231DB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31DB" w:rsidP="00910611" w:rsidR="008231DB">
      <w:r>
        <w:rPr>
          <w:rFonts w:eastAsia="MS Mincho"/>
        </w:rPr>
        <w:t>REPUBLIKA HRVATSKA</w:t>
      </w:r>
    </w:p>
    <w:p w:rsidRDefault="008231DB" w:rsidP="00910611" w:rsidR="008231DB">
      <w:r>
        <w:rPr>
          <w:rFonts w:eastAsia="MS Mincho"/>
        </w:rPr>
        <w:t>TRGOVAČKI SUD U RIJECI</w:t>
      </w:r>
    </w:p>
    <w:p w:rsidRDefault="008231DB" w:rsidR="008231D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2F757A" w:rsidR="00DA5409" w:rsidRPr="006B56D1">
      <w:pPr>
        <w:jc w:val="right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               Posl.br. 14 </w:t>
      </w:r>
      <w:r w:rsidR="0003275A" w:rsidRPr="006B56D1">
        <w:rPr>
          <w:rFonts w:hAnsi="Times New Roman" w:ascii="Times New Roman"/>
          <w:b w:val="false"/>
        </w:rPr>
        <w:t>St</w:t>
      </w:r>
      <w:r w:rsidR="001A4901" w:rsidRPr="006B56D1">
        <w:rPr>
          <w:rFonts w:hAnsi="Times New Roman" w:ascii="Times New Roman"/>
          <w:b w:val="false"/>
        </w:rPr>
        <w:t>pn</w:t>
      </w:r>
      <w:r w:rsidRPr="006B56D1">
        <w:rPr>
          <w:rFonts w:hAnsi="Times New Roman" w:ascii="Times New Roman"/>
          <w:b w:val="false"/>
        </w:rPr>
        <w:t>-</w:t>
      </w:r>
      <w:r w:rsidR="00B55FD5" w:rsidRPr="006B56D1">
        <w:rPr>
          <w:rFonts w:hAnsi="Times New Roman" w:ascii="Times New Roman"/>
          <w:b w:val="false"/>
        </w:rPr>
        <w:t>99</w:t>
      </w:r>
      <w:r w:rsidR="001A4901" w:rsidRPr="006B56D1">
        <w:rPr>
          <w:rFonts w:hAnsi="Times New Roman" w:ascii="Times New Roman"/>
          <w:b w:val="false"/>
        </w:rPr>
        <w:t>/2014</w:t>
      </w: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2F757A" w:rsidP="00DA5409" w:rsidR="002F757A" w:rsidRPr="006B56D1">
      <w:pPr>
        <w:jc w:val="center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6B56D1">
      <w:pPr>
        <w:jc w:val="center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1A4901" w:rsidP="001A4901" w:rsidR="001A4901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ab/>
      </w:r>
      <w:r w:rsidRPr="006B56D1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B55FD5" w:rsidRPr="006B56D1">
        <w:rPr>
          <w:rFonts w:hAnsi="Times New Roman" w:ascii="Times New Roman"/>
          <w:b w:val="false"/>
        </w:rPr>
        <w:t xml:space="preserve">u postupku radi sklapanja predstečajne nagodbe, odlučujući o prijedlogu predlagatelja dužnika </w:t>
      </w:r>
      <w:r w:rsidR="00B55FD5" w:rsidRPr="006B56D1">
        <w:rPr>
          <w:rFonts w:hAnsi="Times New Roman" w:ascii="Times New Roman"/>
          <w:b w:val="false"/>
          <w:bCs/>
        </w:rPr>
        <w:t>SCAM</w:t>
      </w:r>
      <w:r w:rsidR="00B55FD5" w:rsidRPr="006B56D1">
        <w:rPr>
          <w:rFonts w:hAnsi="Times New Roman" w:ascii="Times New Roman"/>
          <w:b w:val="false"/>
        </w:rPr>
        <w:t xml:space="preserve"> MARINE društvo s ograničenom odgovornošću za proizvodnju i trgovinu nautičkom opremom Viškovo, Mavri bb, OIB: 60671571411</w:t>
      </w:r>
      <w:r w:rsidRPr="006B56D1">
        <w:rPr>
          <w:rFonts w:hAnsi="Times New Roman" w:ascii="Times New Roman"/>
          <w:b w:val="false"/>
        </w:rPr>
        <w:t xml:space="preserve">, dana </w:t>
      </w:r>
      <w:r w:rsidR="00B55FD5" w:rsidRPr="006B56D1">
        <w:rPr>
          <w:rFonts w:hAnsi="Times New Roman" w:ascii="Times New Roman"/>
          <w:b w:val="false"/>
        </w:rPr>
        <w:t>16. studenoga</w:t>
      </w:r>
      <w:r w:rsidRPr="006B56D1">
        <w:rPr>
          <w:rFonts w:hAnsi="Times New Roman" w:ascii="Times New Roman"/>
          <w:b w:val="false"/>
        </w:rPr>
        <w:t xml:space="preserve"> 2015. godine </w:t>
      </w: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center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B94701" w:rsidP="00DA5409" w:rsidR="00B94701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 </w:t>
      </w:r>
      <w:r w:rsidRPr="006B56D1">
        <w:rPr>
          <w:rFonts w:hAnsi="Times New Roman" w:ascii="Times New Roman"/>
          <w:b w:val="false"/>
        </w:rPr>
        <w:tab/>
        <w:t>Ispravlja se rješenje ovog suda posl. br. St</w:t>
      </w:r>
      <w:r w:rsidR="00B55FD5" w:rsidRPr="006B56D1">
        <w:rPr>
          <w:rFonts w:hAnsi="Times New Roman" w:ascii="Times New Roman"/>
          <w:b w:val="false"/>
        </w:rPr>
        <w:t>pn</w:t>
      </w:r>
      <w:r w:rsidRPr="006B56D1">
        <w:rPr>
          <w:rFonts w:hAnsi="Times New Roman" w:ascii="Times New Roman"/>
          <w:b w:val="false"/>
        </w:rPr>
        <w:t>-</w:t>
      </w:r>
      <w:r w:rsidR="00B55FD5" w:rsidRPr="006B56D1">
        <w:rPr>
          <w:rFonts w:hAnsi="Times New Roman" w:ascii="Times New Roman"/>
          <w:b w:val="false"/>
        </w:rPr>
        <w:t>99/2014</w:t>
      </w:r>
      <w:r w:rsidR="002F757A" w:rsidRPr="006B56D1">
        <w:rPr>
          <w:rFonts w:hAnsi="Times New Roman" w:ascii="Times New Roman"/>
          <w:b w:val="false"/>
        </w:rPr>
        <w:t xml:space="preserve"> od </w:t>
      </w:r>
      <w:r w:rsidR="00B55FD5" w:rsidRPr="006B56D1">
        <w:rPr>
          <w:rFonts w:hAnsi="Times New Roman" w:ascii="Times New Roman"/>
          <w:b w:val="false"/>
        </w:rPr>
        <w:t xml:space="preserve">30. lipnja </w:t>
      </w:r>
      <w:r w:rsidR="001A4901" w:rsidRPr="006B56D1">
        <w:rPr>
          <w:rFonts w:hAnsi="Times New Roman" w:ascii="Times New Roman"/>
          <w:b w:val="false"/>
        </w:rPr>
        <w:t>2015</w:t>
      </w:r>
      <w:r w:rsidR="002F757A" w:rsidRPr="006B56D1">
        <w:rPr>
          <w:rFonts w:hAnsi="Times New Roman" w:ascii="Times New Roman"/>
          <w:b w:val="false"/>
        </w:rPr>
        <w:t>. godine</w:t>
      </w:r>
      <w:r w:rsidR="00B55FD5" w:rsidRPr="006B56D1">
        <w:rPr>
          <w:rFonts w:hAnsi="Times New Roman" w:ascii="Times New Roman"/>
          <w:b w:val="false"/>
        </w:rPr>
        <w:t>:</w:t>
      </w:r>
    </w:p>
    <w:p w:rsidRDefault="00B55FD5" w:rsidP="00DA5409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>-</w:t>
      </w:r>
      <w:r w:rsidR="002F757A" w:rsidRPr="006B56D1">
        <w:rPr>
          <w:rFonts w:hAnsi="Times New Roman" w:ascii="Times New Roman"/>
          <w:b w:val="false"/>
        </w:rPr>
        <w:t xml:space="preserve"> u </w:t>
      </w:r>
      <w:r w:rsidR="001A4901" w:rsidRPr="006B56D1">
        <w:rPr>
          <w:rFonts w:hAnsi="Times New Roman" w:ascii="Times New Roman"/>
          <w:b w:val="false"/>
        </w:rPr>
        <w:t>izreci</w:t>
      </w:r>
      <w:r w:rsidR="002F757A" w:rsidRPr="006B56D1">
        <w:rPr>
          <w:rFonts w:hAnsi="Times New Roman" w:ascii="Times New Roman"/>
          <w:b w:val="false"/>
        </w:rPr>
        <w:t>,</w:t>
      </w:r>
      <w:r w:rsidR="001A4901" w:rsidRPr="006B56D1">
        <w:rPr>
          <w:rFonts w:hAnsi="Times New Roman" w:ascii="Times New Roman"/>
          <w:b w:val="false"/>
        </w:rPr>
        <w:t xml:space="preserve"> točka </w:t>
      </w:r>
      <w:r w:rsidRPr="006B56D1">
        <w:rPr>
          <w:rFonts w:hAnsi="Times New Roman" w:ascii="Times New Roman"/>
          <w:b w:val="false"/>
        </w:rPr>
        <w:t>V. 5. 5. 11</w:t>
      </w:r>
      <w:r w:rsidR="001A4901" w:rsidRPr="006B56D1">
        <w:rPr>
          <w:rFonts w:hAnsi="Times New Roman" w:ascii="Times New Roman"/>
          <w:b w:val="false"/>
        </w:rPr>
        <w:t xml:space="preserve">, </w:t>
      </w:r>
      <w:r w:rsidR="002F757A" w:rsidRPr="006B56D1">
        <w:rPr>
          <w:rFonts w:hAnsi="Times New Roman" w:ascii="Times New Roman"/>
          <w:b w:val="false"/>
        </w:rPr>
        <w:t xml:space="preserve">redak </w:t>
      </w:r>
      <w:r w:rsidRPr="006B56D1">
        <w:rPr>
          <w:rFonts w:hAnsi="Times New Roman" w:ascii="Times New Roman"/>
          <w:b w:val="false"/>
        </w:rPr>
        <w:t>prvi i drugi</w:t>
      </w:r>
      <w:r w:rsidR="002F757A" w:rsidRPr="006B56D1">
        <w:rPr>
          <w:rFonts w:hAnsi="Times New Roman" w:ascii="Times New Roman"/>
          <w:b w:val="false"/>
        </w:rPr>
        <w:t xml:space="preserve">, </w:t>
      </w:r>
      <w:r w:rsidR="00DA5409" w:rsidRPr="006B56D1">
        <w:rPr>
          <w:rFonts w:hAnsi="Times New Roman" w:ascii="Times New Roman"/>
          <w:b w:val="false"/>
        </w:rPr>
        <w:t>tako da umjesto „</w:t>
      </w:r>
      <w:r w:rsidRPr="006B56D1">
        <w:rPr>
          <w:rFonts w:hAnsi="Times New Roman" w:ascii="Times New Roman"/>
          <w:b w:val="false"/>
          <w:bCs/>
        </w:rPr>
        <w:t>ALFES d.o.o.,</w:t>
      </w:r>
      <w:r w:rsidRPr="006B56D1">
        <w:rPr>
          <w:rFonts w:hAnsi="Times New Roman" w:ascii="Times New Roman"/>
          <w:b w:val="false"/>
        </w:rPr>
        <w:t xml:space="preserve"> ŠOJSKA 25C, KOSTRENA, OIB:08286591924</w:t>
      </w:r>
      <w:r w:rsidR="00DA5409" w:rsidRPr="006B56D1">
        <w:rPr>
          <w:rFonts w:hAnsi="Times New Roman" w:ascii="Times New Roman"/>
          <w:b w:val="false"/>
        </w:rPr>
        <w:t>“ treba pisati „</w:t>
      </w:r>
      <w:r w:rsidR="00216C28" w:rsidRPr="006B56D1">
        <w:rPr>
          <w:rFonts w:hAnsi="Times New Roman" w:ascii="Times New Roman"/>
          <w:b w:val="false"/>
          <w:bCs/>
        </w:rPr>
        <w:t>ALFES d. o. o.,</w:t>
      </w:r>
      <w:r w:rsidR="00216C28" w:rsidRPr="006B56D1">
        <w:rPr>
          <w:rFonts w:hAnsi="Times New Roman" w:ascii="Times New Roman"/>
          <w:b w:val="false"/>
        </w:rPr>
        <w:t xml:space="preserve"> ŠOJSKA 25/C, RIJEKA, OIB:08286591924</w:t>
      </w:r>
      <w:r w:rsidR="002F757A" w:rsidRPr="006B56D1">
        <w:rPr>
          <w:rFonts w:hAnsi="Times New Roman" w:ascii="Times New Roman"/>
          <w:b w:val="false"/>
        </w:rPr>
        <w:t>“</w:t>
      </w:r>
      <w:r w:rsidRPr="006B56D1">
        <w:rPr>
          <w:rFonts w:hAnsi="Times New Roman" w:ascii="Times New Roman"/>
          <w:b w:val="false"/>
        </w:rPr>
        <w:t>;</w:t>
      </w:r>
    </w:p>
    <w:p w:rsidRDefault="00B55FD5" w:rsidP="00B55FD5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- u izreci, točka V. 5. 5. </w:t>
      </w:r>
      <w:r w:rsidR="00216C28" w:rsidRPr="006B56D1">
        <w:rPr>
          <w:rFonts w:hAnsi="Times New Roman" w:ascii="Times New Roman"/>
          <w:b w:val="false"/>
        </w:rPr>
        <w:t>34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216C28" w:rsidRPr="006B56D1">
        <w:rPr>
          <w:rFonts w:hAnsi="Times New Roman" w:ascii="Times New Roman"/>
          <w:b w:val="false"/>
          <w:bCs/>
        </w:rPr>
        <w:t>BAŠIĆ SERVIS održavanje i popravak brod. motora</w:t>
      </w:r>
      <w:r w:rsidR="00216C28" w:rsidRPr="006B56D1">
        <w:rPr>
          <w:rFonts w:hAnsi="Times New Roman" w:ascii="Times New Roman"/>
          <w:b w:val="false"/>
        </w:rPr>
        <w:t>, A.T.PAVIČIĆA 11, ZADAR, OIB:52828686833</w:t>
      </w:r>
      <w:r w:rsidRPr="006B56D1">
        <w:rPr>
          <w:rFonts w:hAnsi="Times New Roman" w:ascii="Times New Roman"/>
          <w:b w:val="false"/>
        </w:rPr>
        <w:t>“ treba pisati „</w:t>
      </w:r>
      <w:r w:rsidR="00216C28" w:rsidRPr="006B56D1">
        <w:rPr>
          <w:rFonts w:hAnsi="Times New Roman" w:ascii="Times New Roman"/>
          <w:b w:val="false"/>
        </w:rPr>
        <w:t xml:space="preserve">VALTER BAŠIĆ, vl. obrta BAŠIĆ SERVIS, </w:t>
      </w:r>
      <w:r w:rsidR="00216C28" w:rsidRPr="006B56D1">
        <w:rPr>
          <w:rFonts w:hAnsi="Times New Roman" w:ascii="Times New Roman"/>
          <w:b w:val="false"/>
          <w:bCs/>
        </w:rPr>
        <w:t>ODRŽAVANJE I POPRAVAK BRODSKIH MOTORA</w:t>
      </w:r>
      <w:r w:rsidR="00216C28" w:rsidRPr="006B56D1">
        <w:rPr>
          <w:rFonts w:hAnsi="Times New Roman" w:ascii="Times New Roman"/>
          <w:b w:val="false"/>
        </w:rPr>
        <w:t>, ANTE TRESIĆA PAVIČIĆA 11, ZADAR, OIB:52828686833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B55FD5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- u izreci, točka V. 5. 5. </w:t>
      </w:r>
      <w:r w:rsidR="00216C28" w:rsidRPr="006B56D1">
        <w:rPr>
          <w:rFonts w:hAnsi="Times New Roman" w:ascii="Times New Roman"/>
          <w:b w:val="false"/>
        </w:rPr>
        <w:t>47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216C28" w:rsidRPr="006B56D1">
        <w:rPr>
          <w:rFonts w:hAnsi="Times New Roman" w:ascii="Times New Roman"/>
          <w:b w:val="false"/>
          <w:bCs/>
        </w:rPr>
        <w:t>BONIFAČIĆ TRANSPORT I LOGISTIKA d.o.o.</w:t>
      </w:r>
      <w:r w:rsidR="00216C28" w:rsidRPr="006B56D1">
        <w:rPr>
          <w:rFonts w:hAnsi="Times New Roman" w:ascii="Times New Roman"/>
          <w:b w:val="false"/>
        </w:rPr>
        <w:t xml:space="preserve"> Rijeka, STANKA FRANKOVIĆA 3, RIJEKA, OIB:33214949747</w:t>
      </w:r>
      <w:r w:rsidRPr="006B56D1">
        <w:rPr>
          <w:rFonts w:hAnsi="Times New Roman" w:ascii="Times New Roman"/>
          <w:b w:val="false"/>
        </w:rPr>
        <w:t>“ treba pisati „</w:t>
      </w:r>
      <w:r w:rsidR="00216C28" w:rsidRPr="006B56D1">
        <w:rPr>
          <w:rFonts w:hAnsi="Times New Roman" w:ascii="Times New Roman"/>
          <w:b w:val="false"/>
          <w:bCs/>
        </w:rPr>
        <w:t>BONIFAČIĆ TRANSPORT I LOGISTIKA d. o. o.</w:t>
      </w:r>
      <w:r w:rsidR="00216C28" w:rsidRPr="006B56D1">
        <w:rPr>
          <w:rFonts w:hAnsi="Times New Roman" w:ascii="Times New Roman"/>
          <w:b w:val="false"/>
        </w:rPr>
        <w:t>, STANKA FRANKOVIĆA 3, RIJEKA, OIB:33214949747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216C28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- u izreci, točka V. 5. 5. </w:t>
      </w:r>
      <w:r w:rsidR="00216C28" w:rsidRPr="006B56D1">
        <w:rPr>
          <w:rFonts w:hAnsi="Times New Roman" w:ascii="Times New Roman"/>
          <w:b w:val="false"/>
        </w:rPr>
        <w:t>66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216C28" w:rsidRPr="006B56D1">
        <w:rPr>
          <w:rFonts w:hAnsi="Times New Roman" w:ascii="Times New Roman"/>
          <w:b w:val="false"/>
          <w:bCs/>
        </w:rPr>
        <w:t>CELADA d.o.o.,</w:t>
      </w:r>
      <w:r w:rsidR="00216C28" w:rsidRPr="006B56D1">
        <w:rPr>
          <w:rFonts w:hAnsi="Times New Roman" w:ascii="Times New Roman"/>
          <w:b w:val="false"/>
        </w:rPr>
        <w:t xml:space="preserve"> POLJSKI PUT 17, SAMOBOR, OIB:13816940463</w:t>
      </w:r>
      <w:r w:rsidRPr="006B56D1">
        <w:rPr>
          <w:rFonts w:hAnsi="Times New Roman" w:ascii="Times New Roman"/>
          <w:b w:val="false"/>
        </w:rPr>
        <w:t>“ treba pisati „</w:t>
      </w:r>
      <w:r w:rsidR="00216C28" w:rsidRPr="006B56D1">
        <w:rPr>
          <w:rFonts w:hAnsi="Times New Roman" w:ascii="Times New Roman"/>
          <w:b w:val="false"/>
          <w:bCs/>
        </w:rPr>
        <w:t>CELADA d.o.o.,</w:t>
      </w:r>
      <w:r w:rsidR="00216C28" w:rsidRPr="006B56D1">
        <w:rPr>
          <w:rFonts w:hAnsi="Times New Roman" w:ascii="Times New Roman"/>
          <w:b w:val="false"/>
        </w:rPr>
        <w:t xml:space="preserve"> DOMASLOVEC, POLJSKI PUT 17, SAMOBOR, OIB:13816940463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B55FD5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- u izreci, točka V. 5. 5. </w:t>
      </w:r>
      <w:r w:rsidR="00216C28" w:rsidRPr="006B56D1">
        <w:rPr>
          <w:rFonts w:hAnsi="Times New Roman" w:ascii="Times New Roman"/>
          <w:b w:val="false"/>
        </w:rPr>
        <w:t>79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216C28" w:rsidRPr="006B56D1">
        <w:rPr>
          <w:rFonts w:hAnsi="Times New Roman" w:ascii="Times New Roman"/>
          <w:b w:val="false"/>
          <w:bCs/>
        </w:rPr>
        <w:t>DEZINSEKCIJA d.o.o.</w:t>
      </w:r>
      <w:r w:rsidR="00216C28" w:rsidRPr="006B56D1">
        <w:rPr>
          <w:rFonts w:hAnsi="Times New Roman" w:ascii="Times New Roman"/>
          <w:b w:val="false"/>
        </w:rPr>
        <w:t>, BRAJŠINE 13, RIJEKA, OIB: 75145286506</w:t>
      </w:r>
      <w:r w:rsidRPr="006B56D1">
        <w:rPr>
          <w:rFonts w:hAnsi="Times New Roman" w:ascii="Times New Roman"/>
          <w:b w:val="false"/>
        </w:rPr>
        <w:t>“ treba pisati „</w:t>
      </w:r>
      <w:r w:rsidR="00216C28" w:rsidRPr="006B56D1">
        <w:rPr>
          <w:rFonts w:hAnsi="Times New Roman" w:ascii="Times New Roman"/>
          <w:b w:val="false"/>
          <w:bCs/>
        </w:rPr>
        <w:t>DEZINSEKCIJA, d. o. o.</w:t>
      </w:r>
      <w:r w:rsidR="00216C28" w:rsidRPr="006B56D1">
        <w:rPr>
          <w:rFonts w:hAnsi="Times New Roman" w:ascii="Times New Roman"/>
          <w:b w:val="false"/>
        </w:rPr>
        <w:t>, BRAJŠINA 13, RIJEKA, OIB: 75145286506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AE71FF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- u izreci, točka V. 5. 5. </w:t>
      </w:r>
      <w:r w:rsidR="00AE71FF" w:rsidRPr="006B56D1">
        <w:rPr>
          <w:rFonts w:hAnsi="Times New Roman" w:ascii="Times New Roman"/>
          <w:b w:val="false"/>
        </w:rPr>
        <w:t>82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AE71FF" w:rsidRPr="006B56D1">
        <w:rPr>
          <w:rFonts w:hAnsi="Times New Roman" w:ascii="Times New Roman"/>
          <w:b w:val="false"/>
          <w:bCs/>
        </w:rPr>
        <w:t>DIV građevinski obrt</w:t>
      </w:r>
      <w:r w:rsidR="00AE71FF" w:rsidRPr="006B56D1">
        <w:rPr>
          <w:rFonts w:hAnsi="Times New Roman" w:ascii="Times New Roman"/>
          <w:b w:val="false"/>
        </w:rPr>
        <w:t>, JARDASI 22/3, KASTAV, OIB:84802154306</w:t>
      </w:r>
      <w:r w:rsidRPr="006B56D1">
        <w:rPr>
          <w:rFonts w:hAnsi="Times New Roman" w:ascii="Times New Roman"/>
          <w:b w:val="false"/>
        </w:rPr>
        <w:t>“ treba pisati „</w:t>
      </w:r>
      <w:r w:rsidR="00AE71FF" w:rsidRPr="006B56D1">
        <w:rPr>
          <w:rFonts w:hAnsi="Times New Roman" w:ascii="Times New Roman"/>
          <w:b w:val="false"/>
        </w:rPr>
        <w:t xml:space="preserve">SRETO GLIGOREVIĆ, vl. GRAĐEVINSKOG OBRTA </w:t>
      </w:r>
      <w:r w:rsidR="00AE71FF" w:rsidRPr="006B56D1">
        <w:rPr>
          <w:rFonts w:hAnsi="Times New Roman" w:ascii="Times New Roman"/>
          <w:b w:val="false"/>
          <w:bCs/>
        </w:rPr>
        <w:t>DIV,</w:t>
      </w:r>
      <w:r w:rsidR="00AE71FF" w:rsidRPr="006B56D1">
        <w:rPr>
          <w:rFonts w:hAnsi="Times New Roman" w:ascii="Times New Roman"/>
          <w:b w:val="false"/>
        </w:rPr>
        <w:t xml:space="preserve"> JARDASI 23, KASTAV, OIB:84802154306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AE71FF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- u izreci, točka V. 5. 5. </w:t>
      </w:r>
      <w:r w:rsidR="00AE71FF" w:rsidRPr="006B56D1">
        <w:rPr>
          <w:rFonts w:hAnsi="Times New Roman" w:ascii="Times New Roman"/>
          <w:b w:val="false"/>
        </w:rPr>
        <w:t>84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AE71FF" w:rsidRPr="006B56D1">
        <w:rPr>
          <w:rFonts w:hAnsi="Times New Roman" w:ascii="Times New Roman"/>
          <w:b w:val="false"/>
          <w:bCs/>
        </w:rPr>
        <w:t>DOBRING</w:t>
      </w:r>
      <w:r w:rsidR="00AE71FF" w:rsidRPr="006B56D1">
        <w:rPr>
          <w:rFonts w:hAnsi="Times New Roman" w:ascii="Times New Roman"/>
          <w:b w:val="false"/>
        </w:rPr>
        <w:t>, LJ.MATEŠIĆA 9, RIJEKA, OIB:60017537918</w:t>
      </w:r>
      <w:r w:rsidRPr="006B56D1">
        <w:rPr>
          <w:rFonts w:hAnsi="Times New Roman" w:ascii="Times New Roman"/>
          <w:b w:val="false"/>
        </w:rPr>
        <w:t>“ treba pisati „</w:t>
      </w:r>
      <w:r w:rsidR="00AE71FF" w:rsidRPr="006B56D1">
        <w:rPr>
          <w:rFonts w:hAnsi="Times New Roman" w:ascii="Times New Roman"/>
          <w:b w:val="false"/>
        </w:rPr>
        <w:t xml:space="preserve">TANJA DEBELIĆ </w:t>
      </w:r>
      <w:r w:rsidR="00AE71FF" w:rsidRPr="006B56D1">
        <w:rPr>
          <w:rFonts w:hAnsi="Times New Roman" w:ascii="Times New Roman"/>
          <w:b w:val="false"/>
        </w:rPr>
        <w:lastRenderedPageBreak/>
        <w:t xml:space="preserve">(OIB:60017537918) i MAJA STEVANČEVIĆ STONE (OIB 13562998594), vl. PROIZVODNOG OBRTA </w:t>
      </w:r>
      <w:r w:rsidR="00AE71FF" w:rsidRPr="006B56D1">
        <w:rPr>
          <w:rFonts w:hAnsi="Times New Roman" w:ascii="Times New Roman"/>
          <w:b w:val="false"/>
          <w:bCs/>
        </w:rPr>
        <w:t>DOBRING</w:t>
      </w:r>
      <w:r w:rsidR="00AE71FF" w:rsidRPr="006B56D1">
        <w:rPr>
          <w:rFonts w:hAnsi="Times New Roman" w:ascii="Times New Roman"/>
          <w:b w:val="false"/>
        </w:rPr>
        <w:t>, LJUDEVITA MATEŠIĆA 9, RIJEKA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B55FD5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- u izreci, točka V. 5. 5. </w:t>
      </w:r>
      <w:r w:rsidR="00AE71FF" w:rsidRPr="006B56D1">
        <w:rPr>
          <w:rFonts w:hAnsi="Times New Roman" w:ascii="Times New Roman"/>
          <w:b w:val="false"/>
        </w:rPr>
        <w:t>94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AE71FF" w:rsidRPr="006B56D1">
        <w:rPr>
          <w:rFonts w:hAnsi="Times New Roman" w:ascii="Times New Roman"/>
          <w:b w:val="false"/>
          <w:bCs/>
        </w:rPr>
        <w:t>ELEKTRO YACHT SERVIS d.o.o</w:t>
      </w:r>
      <w:r w:rsidR="00AE71FF" w:rsidRPr="006B56D1">
        <w:rPr>
          <w:rFonts w:hAnsi="Times New Roman" w:ascii="Times New Roman"/>
          <w:b w:val="false"/>
        </w:rPr>
        <w:t>., JADRANSKA 1, PUNAT, OIB:16476966927</w:t>
      </w:r>
      <w:r w:rsidRPr="006B56D1">
        <w:rPr>
          <w:rFonts w:hAnsi="Times New Roman" w:ascii="Times New Roman"/>
          <w:b w:val="false"/>
        </w:rPr>
        <w:t>“ treba pisati „</w:t>
      </w:r>
      <w:r w:rsidR="00AE71FF" w:rsidRPr="006B56D1">
        <w:rPr>
          <w:rFonts w:hAnsi="Times New Roman" w:ascii="Times New Roman"/>
          <w:b w:val="false"/>
          <w:bCs/>
        </w:rPr>
        <w:t>ELEKTRO YACHT SERVIS d. o. o</w:t>
      </w:r>
      <w:r w:rsidR="00AE71FF" w:rsidRPr="006B56D1">
        <w:rPr>
          <w:rFonts w:hAnsi="Times New Roman" w:ascii="Times New Roman"/>
          <w:b w:val="false"/>
        </w:rPr>
        <w:t>., PRGON 41, PUNAT, OIB:16476966927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B55FD5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- u izreci, točka V. 5. 5. </w:t>
      </w:r>
      <w:r w:rsidR="004E2149" w:rsidRPr="006B56D1">
        <w:rPr>
          <w:rFonts w:hAnsi="Times New Roman" w:ascii="Times New Roman"/>
          <w:b w:val="false"/>
        </w:rPr>
        <w:t>101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4E2149" w:rsidRPr="006B56D1">
        <w:rPr>
          <w:rFonts w:hAnsi="Times New Roman" w:ascii="Times New Roman"/>
          <w:b w:val="false"/>
        </w:rPr>
        <w:t>ELLAG – GALE &amp; CO. trgovina in posredovanje d.o.o. Ljubljana, Litijska c. 43, Slovenija, matični broj: 1507346</w:t>
      </w:r>
      <w:r w:rsidRPr="006B56D1">
        <w:rPr>
          <w:rFonts w:hAnsi="Times New Roman" w:ascii="Times New Roman"/>
          <w:b w:val="false"/>
        </w:rPr>
        <w:t>“ treba pisati „</w:t>
      </w:r>
      <w:r w:rsidR="004E2149" w:rsidRPr="006B56D1">
        <w:rPr>
          <w:rFonts w:hAnsi="Times New Roman" w:ascii="Times New Roman"/>
          <w:b w:val="false"/>
          <w:bCs/>
        </w:rPr>
        <w:t xml:space="preserve">ELLAG – GALE &amp; CO, trgovina in posredovanje, d.n.o., 1000 LJUBLJANA, </w:t>
      </w:r>
      <w:r w:rsidR="004E2149" w:rsidRPr="006B56D1">
        <w:rPr>
          <w:rFonts w:hAnsi="Times New Roman" w:ascii="Times New Roman"/>
          <w:b w:val="false"/>
        </w:rPr>
        <w:t xml:space="preserve">LITIJSKA c. 43, , </w:t>
      </w:r>
      <w:r w:rsidR="004E2149" w:rsidRPr="006B56D1">
        <w:rPr>
          <w:rFonts w:hAnsi="Times New Roman" w:ascii="Times New Roman"/>
          <w:b w:val="false"/>
          <w:bCs/>
        </w:rPr>
        <w:t>SLOVENIJA</w:t>
      </w:r>
      <w:r w:rsidR="004E2149" w:rsidRPr="006B56D1">
        <w:rPr>
          <w:rFonts w:hAnsi="Times New Roman" w:ascii="Times New Roman"/>
          <w:b w:val="false"/>
        </w:rPr>
        <w:t>, matični broj: 1507346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B55FD5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- u izreci, točka V. 5. 5. </w:t>
      </w:r>
      <w:r w:rsidR="004E2149" w:rsidRPr="006B56D1">
        <w:rPr>
          <w:rFonts w:hAnsi="Times New Roman" w:ascii="Times New Roman"/>
          <w:b w:val="false"/>
        </w:rPr>
        <w:t>120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4E2149" w:rsidRPr="006B56D1">
        <w:rPr>
          <w:rFonts w:hAnsi="Times New Roman" w:ascii="Times New Roman"/>
          <w:b w:val="false"/>
          <w:bCs/>
        </w:rPr>
        <w:t>FTS d.o.o</w:t>
      </w:r>
      <w:r w:rsidR="004E2149" w:rsidRPr="006B56D1">
        <w:rPr>
          <w:rFonts w:hAnsi="Times New Roman" w:ascii="Times New Roman"/>
          <w:b w:val="false"/>
        </w:rPr>
        <w:t>., SAMOBORSKA CESTA 145, ZAGREB, OIB:50325122814</w:t>
      </w:r>
      <w:r w:rsidRPr="006B56D1">
        <w:rPr>
          <w:rFonts w:hAnsi="Times New Roman" w:ascii="Times New Roman"/>
          <w:b w:val="false"/>
        </w:rPr>
        <w:t>“ treba pisati „</w:t>
      </w:r>
      <w:r w:rsidR="004E2149" w:rsidRPr="006B56D1">
        <w:rPr>
          <w:rFonts w:hAnsi="Times New Roman" w:ascii="Times New Roman"/>
          <w:b w:val="false"/>
          <w:bCs/>
        </w:rPr>
        <w:t>FTS, d.o.o</w:t>
      </w:r>
      <w:r w:rsidR="004E2149" w:rsidRPr="006B56D1">
        <w:rPr>
          <w:rFonts w:hAnsi="Times New Roman" w:ascii="Times New Roman"/>
          <w:b w:val="false"/>
        </w:rPr>
        <w:t>., KUTNJAČKI PUT 13, ZAGREB, OIB:50325122814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4E2149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- u izreci, točka V. 5. 5. </w:t>
      </w:r>
      <w:r w:rsidR="004E2149" w:rsidRPr="006B56D1">
        <w:rPr>
          <w:rFonts w:hAnsi="Times New Roman" w:ascii="Times New Roman"/>
          <w:b w:val="false"/>
        </w:rPr>
        <w:t>122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4E2149" w:rsidRPr="006B56D1">
        <w:rPr>
          <w:rFonts w:hAnsi="Times New Roman" w:ascii="Times New Roman"/>
          <w:b w:val="false"/>
          <w:bCs/>
        </w:rPr>
        <w:t>G94 CNC Obrt za popravak elektroničkih uređaja</w:t>
      </w:r>
      <w:r w:rsidR="004E2149" w:rsidRPr="006B56D1">
        <w:rPr>
          <w:rFonts w:hAnsi="Times New Roman" w:ascii="Times New Roman"/>
          <w:b w:val="false"/>
        </w:rPr>
        <w:t>, KOVAČI 44/1, VELIKA MLAKA, OIB:17316114379</w:t>
      </w:r>
      <w:r w:rsidRPr="006B56D1">
        <w:rPr>
          <w:rFonts w:hAnsi="Times New Roman" w:ascii="Times New Roman"/>
          <w:b w:val="false"/>
        </w:rPr>
        <w:t>“ treba pisati „</w:t>
      </w:r>
      <w:r w:rsidR="004E2149" w:rsidRPr="006B56D1">
        <w:rPr>
          <w:rFonts w:hAnsi="Times New Roman" w:ascii="Times New Roman"/>
          <w:b w:val="false"/>
        </w:rPr>
        <w:t>FALIŠEVAC BOŽIDAR,</w:t>
      </w:r>
      <w:r w:rsidR="004E2149" w:rsidRPr="006B56D1">
        <w:rPr>
          <w:rFonts w:hAnsi="Times New Roman" w:ascii="Times New Roman"/>
          <w:b w:val="false"/>
          <w:bCs/>
        </w:rPr>
        <w:t xml:space="preserve"> vl. OBRTA ZA POPRAVAK ELEKTRONIČKIH UREĐAJA G94CNC</w:t>
      </w:r>
      <w:r w:rsidR="004E2149" w:rsidRPr="006B56D1">
        <w:rPr>
          <w:rFonts w:hAnsi="Times New Roman" w:ascii="Times New Roman"/>
          <w:b w:val="false"/>
        </w:rPr>
        <w:t>, KOVAČI 44/1, VELIKA MLAKA, OIB:17316114379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4E2149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- u izreci, točka V. 5. 5. </w:t>
      </w:r>
      <w:r w:rsidR="004E2149" w:rsidRPr="006B56D1">
        <w:rPr>
          <w:rFonts w:hAnsi="Times New Roman" w:ascii="Times New Roman"/>
          <w:b w:val="false"/>
        </w:rPr>
        <w:t>184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4E2149" w:rsidRPr="006B56D1">
        <w:rPr>
          <w:rFonts w:hAnsi="Times New Roman" w:ascii="Times New Roman"/>
          <w:b w:val="false"/>
          <w:bCs/>
        </w:rPr>
        <w:t>JADRAN INFORMATIKA d.o.o</w:t>
      </w:r>
      <w:r w:rsidR="004E2149" w:rsidRPr="006B56D1">
        <w:rPr>
          <w:rFonts w:hAnsi="Times New Roman" w:ascii="Times New Roman"/>
          <w:b w:val="false"/>
        </w:rPr>
        <w:t>., Tizianova 58, RIJEKA, OIB:34962390348</w:t>
      </w:r>
      <w:r w:rsidRPr="006B56D1">
        <w:rPr>
          <w:rFonts w:hAnsi="Times New Roman" w:ascii="Times New Roman"/>
          <w:b w:val="false"/>
        </w:rPr>
        <w:t>“ treba pisati „</w:t>
      </w:r>
      <w:r w:rsidR="004E2149" w:rsidRPr="006B56D1">
        <w:rPr>
          <w:rFonts w:hAnsi="Times New Roman" w:ascii="Times New Roman"/>
          <w:b w:val="false"/>
          <w:bCs/>
        </w:rPr>
        <w:t>JADRAN - INFORMATIKA, d. o. o</w:t>
      </w:r>
      <w:r w:rsidR="004E2149" w:rsidRPr="006B56D1">
        <w:rPr>
          <w:rFonts w:hAnsi="Times New Roman" w:ascii="Times New Roman"/>
          <w:b w:val="false"/>
        </w:rPr>
        <w:t>., TIZIANOVA 8, RIJEKA, OIB:34962390348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B55FD5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- u izreci, točka </w:t>
      </w:r>
      <w:r w:rsidR="004E2149" w:rsidRPr="006B56D1">
        <w:rPr>
          <w:rFonts w:hAnsi="Times New Roman" w:ascii="Times New Roman"/>
          <w:b w:val="false"/>
        </w:rPr>
        <w:t>V. 5. 5. 188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4E2149" w:rsidRPr="006B56D1">
        <w:rPr>
          <w:rFonts w:hAnsi="Times New Roman" w:ascii="Times New Roman"/>
          <w:b w:val="false"/>
          <w:bCs/>
        </w:rPr>
        <w:t>JAVNI BILJEŽNIK RADOSNA MAVRINAC</w:t>
      </w:r>
      <w:r w:rsidR="004E2149" w:rsidRPr="006B56D1">
        <w:rPr>
          <w:rFonts w:hAnsi="Times New Roman" w:ascii="Times New Roman"/>
          <w:b w:val="false"/>
        </w:rPr>
        <w:t>, Mihe Klaića 7, ZADAR, OIB:2211951365066</w:t>
      </w:r>
      <w:r w:rsidRPr="006B56D1">
        <w:rPr>
          <w:rFonts w:hAnsi="Times New Roman" w:ascii="Times New Roman"/>
          <w:b w:val="false"/>
        </w:rPr>
        <w:t>“ treba pisati „</w:t>
      </w:r>
      <w:r w:rsidR="004E2149" w:rsidRPr="006B56D1">
        <w:rPr>
          <w:rFonts w:hAnsi="Times New Roman" w:ascii="Times New Roman"/>
          <w:b w:val="false"/>
          <w:bCs/>
        </w:rPr>
        <w:t>JAVNI BILJEŽNIK RADOSNA MAVRINAC</w:t>
      </w:r>
      <w:r w:rsidR="004E2149" w:rsidRPr="006B56D1">
        <w:rPr>
          <w:rFonts w:hAnsi="Times New Roman" w:ascii="Times New Roman"/>
          <w:b w:val="false"/>
        </w:rPr>
        <w:t>, TRG MATKA LAGINJE 1, KASTAV, OIB: 92891101540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C37566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- u izreci, točka V. 5. 5. </w:t>
      </w:r>
      <w:r w:rsidR="00C37566" w:rsidRPr="006B56D1">
        <w:rPr>
          <w:rFonts w:hAnsi="Times New Roman" w:ascii="Times New Roman"/>
          <w:b w:val="false"/>
        </w:rPr>
        <w:t>196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C37566" w:rsidRPr="006B56D1">
        <w:rPr>
          <w:rFonts w:hAnsi="Times New Roman" w:ascii="Times New Roman"/>
          <w:b w:val="false"/>
          <w:bCs/>
        </w:rPr>
        <w:t>KARIZMA</w:t>
      </w:r>
      <w:r w:rsidR="00C37566" w:rsidRPr="006B56D1">
        <w:rPr>
          <w:rFonts w:hAnsi="Times New Roman" w:ascii="Times New Roman"/>
          <w:b w:val="false"/>
        </w:rPr>
        <w:t>, Put mora 1, OMIŠALJ, OIB:27500596578</w:t>
      </w:r>
      <w:r w:rsidRPr="006B56D1">
        <w:rPr>
          <w:rFonts w:hAnsi="Times New Roman" w:ascii="Times New Roman"/>
          <w:b w:val="false"/>
        </w:rPr>
        <w:t>“ treba pisati „</w:t>
      </w:r>
      <w:r w:rsidR="00C37566" w:rsidRPr="006B56D1">
        <w:rPr>
          <w:rFonts w:hAnsi="Times New Roman" w:ascii="Times New Roman"/>
          <w:b w:val="false"/>
        </w:rPr>
        <w:t>DRAŽEN ABRAMOVIĆ, vl. USLUŽNI OBRT KARIZMA ZA PROMIDŽBU, UREĐENJE INTERIJERA, DIZAJN I TRGOVINU, OMIŠALJ, PODKAČINI 3, OMIŠALJ, OIB:27500596578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B55FD5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>- u izreci, točka V. 5. 5. 1</w:t>
      </w:r>
      <w:r w:rsidR="006C0611" w:rsidRPr="006B56D1">
        <w:rPr>
          <w:rFonts w:hAnsi="Times New Roman" w:ascii="Times New Roman"/>
          <w:b w:val="false"/>
        </w:rPr>
        <w:t>88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6C0611" w:rsidRPr="006B56D1">
        <w:rPr>
          <w:rFonts w:hAnsi="Times New Roman" w:ascii="Times New Roman"/>
          <w:b w:val="false"/>
          <w:bCs/>
        </w:rPr>
        <w:t>JAVNI BILJEŽNIK RADOSNA MAVRINAC</w:t>
      </w:r>
      <w:r w:rsidR="006C0611" w:rsidRPr="006B56D1">
        <w:rPr>
          <w:rFonts w:hAnsi="Times New Roman" w:ascii="Times New Roman"/>
          <w:b w:val="false"/>
        </w:rPr>
        <w:t>, Mihe Klaića 7, ZADAR, OIB:2211951365066</w:t>
      </w:r>
      <w:r w:rsidRPr="006B56D1">
        <w:rPr>
          <w:rFonts w:hAnsi="Times New Roman" w:ascii="Times New Roman"/>
          <w:b w:val="false"/>
        </w:rPr>
        <w:t>“ treba pisati „</w:t>
      </w:r>
      <w:r w:rsidR="006C0611" w:rsidRPr="006B56D1">
        <w:rPr>
          <w:rFonts w:hAnsi="Times New Roman" w:ascii="Times New Roman"/>
          <w:b w:val="false"/>
          <w:bCs/>
        </w:rPr>
        <w:t>JAVNI BILJEŽNIK RADOSNA MAVRINAC</w:t>
      </w:r>
      <w:r w:rsidR="006C0611" w:rsidRPr="006B56D1">
        <w:rPr>
          <w:rFonts w:hAnsi="Times New Roman" w:ascii="Times New Roman"/>
          <w:b w:val="false"/>
        </w:rPr>
        <w:t>, TRG MATKA LAGINJE 1,  KASTAV, OIB: 92891101540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E96E25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- u izreci, točka V. 5. 5. </w:t>
      </w:r>
      <w:r w:rsidR="00E96E25" w:rsidRPr="006B56D1">
        <w:rPr>
          <w:rFonts w:hAnsi="Times New Roman" w:ascii="Times New Roman"/>
          <w:b w:val="false"/>
        </w:rPr>
        <w:t>196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E96E25" w:rsidRPr="006B56D1">
        <w:rPr>
          <w:rFonts w:hAnsi="Times New Roman" w:ascii="Times New Roman"/>
          <w:b w:val="false"/>
          <w:bCs/>
        </w:rPr>
        <w:t>KARIZMA</w:t>
      </w:r>
      <w:r w:rsidR="00E96E25" w:rsidRPr="006B56D1">
        <w:rPr>
          <w:rFonts w:hAnsi="Times New Roman" w:ascii="Times New Roman"/>
          <w:b w:val="false"/>
        </w:rPr>
        <w:t>, Put mora 1, OMIŠALJ, OIB:27500596578</w:t>
      </w:r>
      <w:r w:rsidRPr="006B56D1">
        <w:rPr>
          <w:rFonts w:hAnsi="Times New Roman" w:ascii="Times New Roman"/>
          <w:b w:val="false"/>
        </w:rPr>
        <w:t>“ treba pisati „</w:t>
      </w:r>
      <w:r w:rsidR="00E96E25" w:rsidRPr="006B56D1">
        <w:rPr>
          <w:rFonts w:hAnsi="Times New Roman" w:ascii="Times New Roman"/>
          <w:b w:val="false"/>
        </w:rPr>
        <w:t>DRAŽEN ABRAMOVIĆ, vl. USLUŽNI OBRT KARIZMA ZA PROMIDŽBU, UREĐENJE INTERIJERA, DIZAJN I TRGOVINU, OMIŠALJ, PODKAČINI 3, OMIŠALJ, OIB:27500596578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E96E25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- u izreci, točka V. 5. 5. </w:t>
      </w:r>
      <w:r w:rsidR="00E96E25" w:rsidRPr="006B56D1">
        <w:rPr>
          <w:rFonts w:hAnsi="Times New Roman" w:ascii="Times New Roman"/>
          <w:b w:val="false"/>
        </w:rPr>
        <w:t>215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E96E25" w:rsidRPr="006B56D1">
        <w:rPr>
          <w:rFonts w:hAnsi="Times New Roman" w:ascii="Times New Roman"/>
          <w:b w:val="false"/>
        </w:rPr>
        <w:t>KU</w:t>
      </w:r>
      <w:r w:rsidR="00E96E25" w:rsidRPr="006B56D1">
        <w:rPr>
          <w:rFonts w:hAnsi="Times New Roman" w:ascii="Times New Roman"/>
          <w:b w:val="false"/>
          <w:bCs/>
        </w:rPr>
        <w:t>NDIJA DARKO LJEVAONA OBOJENIH METALA,</w:t>
      </w:r>
      <w:r w:rsidR="00E96E25" w:rsidRPr="006B56D1">
        <w:rPr>
          <w:rFonts w:hAnsi="Times New Roman" w:ascii="Times New Roman"/>
          <w:b w:val="false"/>
        </w:rPr>
        <w:t xml:space="preserve"> Pribanjci 39, BOSILJEVO, OIB:38479240841</w:t>
      </w:r>
      <w:r w:rsidRPr="006B56D1">
        <w:rPr>
          <w:rFonts w:hAnsi="Times New Roman" w:ascii="Times New Roman"/>
          <w:b w:val="false"/>
        </w:rPr>
        <w:t>“ treba pisati „</w:t>
      </w:r>
      <w:r w:rsidR="00E96E25" w:rsidRPr="006B56D1">
        <w:rPr>
          <w:rFonts w:hAnsi="Times New Roman" w:ascii="Times New Roman"/>
          <w:b w:val="false"/>
          <w:bCs/>
        </w:rPr>
        <w:t>DARKO KUNDIJA, vl. obrta LJEVAONICA OBOJENIH METALA,</w:t>
      </w:r>
      <w:r w:rsidR="00E96E25" w:rsidRPr="006B56D1">
        <w:rPr>
          <w:rFonts w:hAnsi="Times New Roman" w:ascii="Times New Roman"/>
          <w:b w:val="false"/>
        </w:rPr>
        <w:t xml:space="preserve"> ŠAPJANE BB, MATULJI, OIB:38479240841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B55FD5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- u izreci, točka V. 5. 5. </w:t>
      </w:r>
      <w:r w:rsidR="00E96E25" w:rsidRPr="006B56D1">
        <w:rPr>
          <w:rFonts w:hAnsi="Times New Roman" w:ascii="Times New Roman"/>
          <w:b w:val="false"/>
        </w:rPr>
        <w:t>218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E96E25" w:rsidRPr="006B56D1">
        <w:rPr>
          <w:rFonts w:hAnsi="Times New Roman" w:ascii="Times New Roman"/>
          <w:b w:val="false"/>
          <w:bCs/>
        </w:rPr>
        <w:t>LAMARIN bravarski obrt,</w:t>
      </w:r>
      <w:r w:rsidR="00E96E25" w:rsidRPr="006B56D1">
        <w:rPr>
          <w:rFonts w:hAnsi="Times New Roman" w:ascii="Times New Roman"/>
          <w:b w:val="false"/>
        </w:rPr>
        <w:t xml:space="preserve"> ŠIROLI 12, VIŠKOVO, OIB:75136987144</w:t>
      </w:r>
      <w:r w:rsidRPr="006B56D1">
        <w:rPr>
          <w:rFonts w:hAnsi="Times New Roman" w:ascii="Times New Roman"/>
          <w:b w:val="false"/>
        </w:rPr>
        <w:t>“ treba pisati „</w:t>
      </w:r>
      <w:r w:rsidR="00E96E25" w:rsidRPr="006B56D1">
        <w:rPr>
          <w:rFonts w:hAnsi="Times New Roman" w:ascii="Times New Roman"/>
          <w:b w:val="false"/>
        </w:rPr>
        <w:t xml:space="preserve">PETAKOVIĆ MILORAD (OIB:75136987144) I PETAKOVIĆ ZORAN (OIB:15204204116), vl. BRAVARSKI OBRT </w:t>
      </w:r>
      <w:r w:rsidR="00E96E25" w:rsidRPr="006B56D1">
        <w:rPr>
          <w:rFonts w:hAnsi="Times New Roman" w:ascii="Times New Roman"/>
          <w:b w:val="false"/>
          <w:bCs/>
        </w:rPr>
        <w:t>LAMARIN,</w:t>
      </w:r>
      <w:r w:rsidR="00E96E25" w:rsidRPr="006B56D1">
        <w:rPr>
          <w:rFonts w:hAnsi="Times New Roman" w:ascii="Times New Roman"/>
          <w:b w:val="false"/>
        </w:rPr>
        <w:t xml:space="preserve"> ŠIROLI 12, VIŠKOVO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E96E25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- u izreci, točka V. 5. 5. </w:t>
      </w:r>
      <w:r w:rsidR="00E96E25" w:rsidRPr="006B56D1">
        <w:rPr>
          <w:rFonts w:hAnsi="Times New Roman" w:ascii="Times New Roman"/>
          <w:b w:val="false"/>
        </w:rPr>
        <w:t>219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E96E25" w:rsidRPr="006B56D1">
        <w:rPr>
          <w:rFonts w:hAnsi="Times New Roman" w:ascii="Times New Roman"/>
          <w:b w:val="false"/>
          <w:bCs/>
        </w:rPr>
        <w:t>LAZANJA - Obrt za obradu metala</w:t>
      </w:r>
      <w:r w:rsidR="00E96E25" w:rsidRPr="006B56D1">
        <w:rPr>
          <w:rFonts w:hAnsi="Times New Roman" w:ascii="Times New Roman"/>
          <w:b w:val="false"/>
        </w:rPr>
        <w:t>, Martinkovac 143c, KASTAV, OIB:23750832683</w:t>
      </w:r>
      <w:r w:rsidRPr="006B56D1">
        <w:rPr>
          <w:rFonts w:hAnsi="Times New Roman" w:ascii="Times New Roman"/>
          <w:b w:val="false"/>
        </w:rPr>
        <w:t>“ treba pisati „</w:t>
      </w:r>
      <w:r w:rsidR="00E96E25" w:rsidRPr="006B56D1">
        <w:rPr>
          <w:rFonts w:hAnsi="Times New Roman" w:ascii="Times New Roman"/>
          <w:b w:val="false"/>
        </w:rPr>
        <w:t xml:space="preserve">SVETKO </w:t>
      </w:r>
      <w:r w:rsidR="00E96E25" w:rsidRPr="006B56D1">
        <w:rPr>
          <w:rFonts w:hAnsi="Times New Roman" w:ascii="Times New Roman"/>
          <w:b w:val="false"/>
        </w:rPr>
        <w:lastRenderedPageBreak/>
        <w:t xml:space="preserve">LAZANJA, vl. OBRTA ZA OBRADU METALA </w:t>
      </w:r>
      <w:r w:rsidR="00E96E25" w:rsidRPr="006B56D1">
        <w:rPr>
          <w:rFonts w:hAnsi="Times New Roman" w:ascii="Times New Roman"/>
          <w:b w:val="false"/>
          <w:bCs/>
        </w:rPr>
        <w:t>LAZANJA</w:t>
      </w:r>
      <w:r w:rsidR="00E96E25" w:rsidRPr="006B56D1">
        <w:rPr>
          <w:rFonts w:hAnsi="Times New Roman" w:ascii="Times New Roman"/>
          <w:b w:val="false"/>
        </w:rPr>
        <w:t>, MARTINKOVAC 143/C, RIJEKA, OIB:23750832683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B55FD5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- u izreci, točka V. 5. 5. </w:t>
      </w:r>
      <w:r w:rsidR="00E96E25" w:rsidRPr="006B56D1">
        <w:rPr>
          <w:rFonts w:hAnsi="Times New Roman" w:ascii="Times New Roman"/>
          <w:b w:val="false"/>
        </w:rPr>
        <w:t>222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E96E25" w:rsidRPr="006B56D1">
        <w:rPr>
          <w:rFonts w:hAnsi="Times New Roman" w:ascii="Times New Roman"/>
          <w:b w:val="false"/>
          <w:bCs/>
        </w:rPr>
        <w:t>LID d.o.o.,</w:t>
      </w:r>
      <w:r w:rsidR="00E96E25" w:rsidRPr="006B56D1">
        <w:rPr>
          <w:rFonts w:hAnsi="Times New Roman" w:ascii="Times New Roman"/>
          <w:b w:val="false"/>
        </w:rPr>
        <w:t xml:space="preserve"> Kastavska cesta 27, MATULJI, OIB:94025835567</w:t>
      </w:r>
      <w:r w:rsidRPr="006B56D1">
        <w:rPr>
          <w:rFonts w:hAnsi="Times New Roman" w:ascii="Times New Roman"/>
          <w:b w:val="false"/>
        </w:rPr>
        <w:t>“ treba pisati „</w:t>
      </w:r>
      <w:r w:rsidR="00E96E25" w:rsidRPr="006B56D1">
        <w:rPr>
          <w:rFonts w:hAnsi="Times New Roman" w:ascii="Times New Roman"/>
          <w:b w:val="false"/>
          <w:bCs/>
        </w:rPr>
        <w:t>LID, d. o. o.,</w:t>
      </w:r>
      <w:r w:rsidR="00E96E25" w:rsidRPr="006B56D1">
        <w:rPr>
          <w:rFonts w:hAnsi="Times New Roman" w:ascii="Times New Roman"/>
          <w:b w:val="false"/>
        </w:rPr>
        <w:t xml:space="preserve"> KASTAVSKA C. 27, MATULJI, OIB:94025835567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EA6680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- u izreci, točka V. 5. 5. </w:t>
      </w:r>
      <w:r w:rsidR="00EA6680" w:rsidRPr="006B56D1">
        <w:rPr>
          <w:rFonts w:hAnsi="Times New Roman" w:ascii="Times New Roman"/>
          <w:b w:val="false"/>
        </w:rPr>
        <w:t>238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EA6680" w:rsidRPr="006B56D1">
        <w:rPr>
          <w:rFonts w:hAnsi="Times New Roman" w:ascii="Times New Roman"/>
          <w:b w:val="false"/>
          <w:bCs/>
        </w:rPr>
        <w:t>MB autolakirersko-limarski obrt</w:t>
      </w:r>
      <w:r w:rsidR="00EA6680" w:rsidRPr="006B56D1">
        <w:rPr>
          <w:rFonts w:hAnsi="Times New Roman" w:ascii="Times New Roman"/>
          <w:b w:val="false"/>
        </w:rPr>
        <w:t>, MUGARIĆKA 5, RIJEKA, OIB:67307155931</w:t>
      </w:r>
      <w:r w:rsidRPr="006B56D1">
        <w:rPr>
          <w:rFonts w:hAnsi="Times New Roman" w:ascii="Times New Roman"/>
          <w:b w:val="false"/>
        </w:rPr>
        <w:t>“ treba pisati „</w:t>
      </w:r>
      <w:r w:rsidR="00EA6680" w:rsidRPr="006B56D1">
        <w:rPr>
          <w:rFonts w:hAnsi="Times New Roman" w:ascii="Times New Roman"/>
          <w:b w:val="false"/>
        </w:rPr>
        <w:t xml:space="preserve">MLADEN BOŠNJAK, vl. </w:t>
      </w:r>
      <w:r w:rsidR="00EA6680" w:rsidRPr="006B56D1">
        <w:rPr>
          <w:rFonts w:hAnsi="Times New Roman" w:ascii="Times New Roman"/>
          <w:b w:val="false"/>
          <w:bCs/>
        </w:rPr>
        <w:t>AUTOLAKIRERSKO-LIMARSKI OBRT MB</w:t>
      </w:r>
      <w:r w:rsidR="00EA6680" w:rsidRPr="006B56D1">
        <w:rPr>
          <w:rFonts w:hAnsi="Times New Roman" w:ascii="Times New Roman"/>
          <w:b w:val="false"/>
        </w:rPr>
        <w:t>, MUGARIĆKA 5, RIJEKA, OIB:67307155931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B55FD5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- u izreci, točka V. 5. 5. </w:t>
      </w:r>
      <w:r w:rsidR="00255FD4" w:rsidRPr="006B56D1">
        <w:rPr>
          <w:rFonts w:hAnsi="Times New Roman" w:ascii="Times New Roman"/>
          <w:b w:val="false"/>
        </w:rPr>
        <w:t>248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255FD4" w:rsidRPr="006B56D1">
        <w:rPr>
          <w:rFonts w:hAnsi="Times New Roman" w:ascii="Times New Roman"/>
          <w:b w:val="false"/>
          <w:bCs/>
        </w:rPr>
        <w:t>METALLIC nova d.o.o</w:t>
      </w:r>
      <w:r w:rsidR="00255FD4" w:rsidRPr="006B56D1">
        <w:rPr>
          <w:rFonts w:hAnsi="Times New Roman" w:ascii="Times New Roman"/>
          <w:b w:val="false"/>
        </w:rPr>
        <w:t>., Kačjak br. 4, RIJEKA, OIB:75903627730</w:t>
      </w:r>
      <w:r w:rsidRPr="006B56D1">
        <w:rPr>
          <w:rFonts w:hAnsi="Times New Roman" w:ascii="Times New Roman"/>
          <w:b w:val="false"/>
        </w:rPr>
        <w:t>“ treba pisati „</w:t>
      </w:r>
      <w:r w:rsidR="00255FD4" w:rsidRPr="006B56D1">
        <w:rPr>
          <w:rFonts w:hAnsi="Times New Roman" w:ascii="Times New Roman"/>
          <w:b w:val="false"/>
          <w:bCs/>
        </w:rPr>
        <w:t>METALLIC NOVA d.o.o</w:t>
      </w:r>
      <w:r w:rsidR="00255FD4" w:rsidRPr="006B56D1">
        <w:rPr>
          <w:rFonts w:hAnsi="Times New Roman" w:ascii="Times New Roman"/>
          <w:b w:val="false"/>
        </w:rPr>
        <w:t>., KAČJAK BR. 4, RIJEKA, OIB:75903627730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255FD4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- u izreci, točka V. 5. 5. </w:t>
      </w:r>
      <w:r w:rsidR="00255FD4" w:rsidRPr="006B56D1">
        <w:rPr>
          <w:rFonts w:hAnsi="Times New Roman" w:ascii="Times New Roman"/>
          <w:b w:val="false"/>
        </w:rPr>
        <w:t>249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255FD4" w:rsidRPr="006B56D1">
        <w:rPr>
          <w:rFonts w:hAnsi="Times New Roman" w:ascii="Times New Roman"/>
          <w:b w:val="false"/>
          <w:bCs/>
        </w:rPr>
        <w:t>METALNA OPREMA DD,</w:t>
      </w:r>
      <w:r w:rsidR="00255FD4" w:rsidRPr="006B56D1">
        <w:rPr>
          <w:rFonts w:hAnsi="Times New Roman" w:ascii="Times New Roman"/>
          <w:b w:val="false"/>
        </w:rPr>
        <w:t xml:space="preserve"> Kaetana Knežića 20 p.p.55, SENJ, OIB:62633446044</w:t>
      </w:r>
      <w:r w:rsidRPr="006B56D1">
        <w:rPr>
          <w:rFonts w:hAnsi="Times New Roman" w:ascii="Times New Roman"/>
          <w:b w:val="false"/>
        </w:rPr>
        <w:t>“ treba pisati „</w:t>
      </w:r>
      <w:r w:rsidR="00255FD4" w:rsidRPr="006B56D1">
        <w:rPr>
          <w:rFonts w:hAnsi="Times New Roman" w:ascii="Times New Roman"/>
          <w:b w:val="false"/>
          <w:bCs/>
        </w:rPr>
        <w:t>METALNA OPREMA d.d.,</w:t>
      </w:r>
      <w:r w:rsidR="00255FD4" w:rsidRPr="006B56D1">
        <w:rPr>
          <w:rFonts w:hAnsi="Times New Roman" w:ascii="Times New Roman"/>
          <w:b w:val="false"/>
        </w:rPr>
        <w:t xml:space="preserve"> KAETANA KNEŽIĆA 20, SENJ,  OIB:62633446044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B55FD5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- u izreci, točka V. 5. 5. </w:t>
      </w:r>
      <w:r w:rsidR="00255FD4" w:rsidRPr="006B56D1">
        <w:rPr>
          <w:rFonts w:hAnsi="Times New Roman" w:ascii="Times New Roman"/>
          <w:b w:val="false"/>
        </w:rPr>
        <w:t>288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DE02B0" w:rsidRPr="006B56D1">
        <w:rPr>
          <w:rFonts w:hAnsi="Times New Roman" w:ascii="Times New Roman"/>
          <w:b w:val="false"/>
          <w:bCs/>
        </w:rPr>
        <w:t>PERLA ribarstvo</w:t>
      </w:r>
      <w:r w:rsidR="00DE02B0" w:rsidRPr="006B56D1">
        <w:rPr>
          <w:rFonts w:hAnsi="Times New Roman" w:ascii="Times New Roman"/>
          <w:b w:val="false"/>
        </w:rPr>
        <w:t xml:space="preserve"> vl. Bašić Alen, DOLAC 4, SENJ, OIB:10843852868</w:t>
      </w:r>
      <w:r w:rsidRPr="006B56D1">
        <w:rPr>
          <w:rFonts w:hAnsi="Times New Roman" w:ascii="Times New Roman"/>
          <w:b w:val="false"/>
        </w:rPr>
        <w:t>“ treba pisati „</w:t>
      </w:r>
      <w:r w:rsidR="00255FD4" w:rsidRPr="006B56D1">
        <w:rPr>
          <w:rFonts w:hAnsi="Times New Roman" w:ascii="Times New Roman"/>
          <w:b w:val="false"/>
        </w:rPr>
        <w:t xml:space="preserve">ALEN BAŠIĆ, vl. obrta </w:t>
      </w:r>
      <w:r w:rsidR="00255FD4" w:rsidRPr="006B56D1">
        <w:rPr>
          <w:rFonts w:hAnsi="Times New Roman" w:ascii="Times New Roman"/>
          <w:b w:val="false"/>
          <w:bCs/>
        </w:rPr>
        <w:t>P E R L A</w:t>
      </w:r>
      <w:r w:rsidR="00255FD4" w:rsidRPr="006B56D1">
        <w:rPr>
          <w:rFonts w:hAnsi="Times New Roman" w:ascii="Times New Roman"/>
          <w:b w:val="false"/>
        </w:rPr>
        <w:t>, DOLAC 4, SENJ, OIB:10843852868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B55FD5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- u izreci, točka V. 5. 5. </w:t>
      </w:r>
      <w:r w:rsidR="00DE02B0" w:rsidRPr="006B56D1">
        <w:rPr>
          <w:rFonts w:hAnsi="Times New Roman" w:ascii="Times New Roman"/>
          <w:b w:val="false"/>
        </w:rPr>
        <w:t>293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DE02B0" w:rsidRPr="006B56D1">
        <w:rPr>
          <w:rFonts w:hAnsi="Times New Roman" w:ascii="Times New Roman"/>
          <w:b w:val="false"/>
          <w:bCs/>
        </w:rPr>
        <w:t>PKL d.o.o.,</w:t>
      </w:r>
      <w:r w:rsidR="00DE02B0" w:rsidRPr="006B56D1">
        <w:rPr>
          <w:rFonts w:hAnsi="Times New Roman" w:ascii="Times New Roman"/>
          <w:b w:val="false"/>
        </w:rPr>
        <w:t xml:space="preserve"> Martinkovac 112, RIJEKA, OIB:51999974804</w:t>
      </w:r>
      <w:r w:rsidRPr="006B56D1">
        <w:rPr>
          <w:rFonts w:hAnsi="Times New Roman" w:ascii="Times New Roman"/>
          <w:b w:val="false"/>
        </w:rPr>
        <w:t>“ treba pisati „</w:t>
      </w:r>
      <w:r w:rsidR="00DE02B0" w:rsidRPr="006B56D1">
        <w:rPr>
          <w:rFonts w:hAnsi="Times New Roman" w:ascii="Times New Roman"/>
          <w:b w:val="false"/>
          <w:bCs/>
        </w:rPr>
        <w:t>PKL, d.o.o.,</w:t>
      </w:r>
      <w:r w:rsidR="00DE02B0" w:rsidRPr="006B56D1">
        <w:rPr>
          <w:rFonts w:hAnsi="Times New Roman" w:ascii="Times New Roman"/>
          <w:b w:val="false"/>
        </w:rPr>
        <w:t xml:space="preserve"> MARTINKOVAC 112, RIJEKA, OIB:51999974804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B00CAC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- u izreci, točka V. 5. 5. </w:t>
      </w:r>
      <w:r w:rsidR="00B00CAC" w:rsidRPr="006B56D1">
        <w:rPr>
          <w:rFonts w:hAnsi="Times New Roman" w:ascii="Times New Roman"/>
          <w:b w:val="false"/>
        </w:rPr>
        <w:t>294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B00CAC" w:rsidRPr="006B56D1">
        <w:rPr>
          <w:rFonts w:hAnsi="Times New Roman" w:ascii="Times New Roman"/>
          <w:b w:val="false"/>
          <w:bCs/>
        </w:rPr>
        <w:t>PMP NAUTIKA d.o.o.,</w:t>
      </w:r>
      <w:r w:rsidR="00B00CAC" w:rsidRPr="006B56D1">
        <w:rPr>
          <w:rFonts w:hAnsi="Times New Roman" w:ascii="Times New Roman"/>
          <w:b w:val="false"/>
        </w:rPr>
        <w:t xml:space="preserve"> G. Carabino 7, RIJEKA, OIB:73631849841</w:t>
      </w:r>
      <w:r w:rsidRPr="006B56D1">
        <w:rPr>
          <w:rFonts w:hAnsi="Times New Roman" w:ascii="Times New Roman"/>
          <w:b w:val="false"/>
        </w:rPr>
        <w:t>“ treba pisati „</w:t>
      </w:r>
      <w:r w:rsidR="00B00CAC" w:rsidRPr="006B56D1">
        <w:rPr>
          <w:rFonts w:hAnsi="Times New Roman" w:ascii="Times New Roman"/>
          <w:b w:val="false"/>
          <w:bCs/>
        </w:rPr>
        <w:t>PMP NAUTIKA d.o.o.,</w:t>
      </w:r>
      <w:r w:rsidR="00B00CAC" w:rsidRPr="006B56D1">
        <w:rPr>
          <w:rFonts w:hAnsi="Times New Roman" w:ascii="Times New Roman"/>
          <w:b w:val="false"/>
        </w:rPr>
        <w:t xml:space="preserve"> GIUSEPPEA CARABINA 7, RIJEKA, OIB:73631849841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B55FD5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- u izreci, točka V. 5. 5. </w:t>
      </w:r>
      <w:r w:rsidR="003D5F95" w:rsidRPr="006B56D1">
        <w:rPr>
          <w:rFonts w:hAnsi="Times New Roman" w:ascii="Times New Roman"/>
          <w:b w:val="false"/>
        </w:rPr>
        <w:t>313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3D5F95" w:rsidRPr="006B56D1">
        <w:rPr>
          <w:rFonts w:hAnsi="Times New Roman" w:ascii="Times New Roman"/>
          <w:b w:val="false"/>
          <w:bCs/>
        </w:rPr>
        <w:t>Restoran Šmrika - Šmrika d.o.</w:t>
      </w:r>
      <w:r w:rsidR="003D5F95" w:rsidRPr="006B56D1">
        <w:rPr>
          <w:rFonts w:hAnsi="Times New Roman" w:ascii="Times New Roman"/>
          <w:b w:val="false"/>
        </w:rPr>
        <w:t>o, Marčelji15, VIŠKOVO, OIB:24232899799</w:t>
      </w:r>
      <w:r w:rsidRPr="006B56D1">
        <w:rPr>
          <w:rFonts w:hAnsi="Times New Roman" w:ascii="Times New Roman"/>
          <w:b w:val="false"/>
        </w:rPr>
        <w:t>“ treba pisati „</w:t>
      </w:r>
      <w:r w:rsidR="003D5F95" w:rsidRPr="006B56D1">
        <w:rPr>
          <w:rFonts w:hAnsi="Times New Roman" w:ascii="Times New Roman"/>
          <w:b w:val="false"/>
          <w:bCs/>
        </w:rPr>
        <w:t xml:space="preserve">ŠMRIKA d. o. </w:t>
      </w:r>
      <w:r w:rsidR="003D5F95" w:rsidRPr="006B56D1">
        <w:rPr>
          <w:rFonts w:hAnsi="Times New Roman" w:ascii="Times New Roman"/>
          <w:b w:val="false"/>
        </w:rPr>
        <w:t>o, MARČELJI 15, VIŠKOVO, OIB:24232899799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3D5F95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- u izreci, točka V. 5. 5. </w:t>
      </w:r>
      <w:r w:rsidR="003D5F95" w:rsidRPr="006B56D1">
        <w:rPr>
          <w:rFonts w:hAnsi="Times New Roman" w:ascii="Times New Roman"/>
          <w:b w:val="false"/>
        </w:rPr>
        <w:t>327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3D5F95" w:rsidRPr="006B56D1">
        <w:rPr>
          <w:rFonts w:hAnsi="Times New Roman" w:ascii="Times New Roman"/>
          <w:b w:val="false"/>
          <w:bCs/>
        </w:rPr>
        <w:t>SALUTICA</w:t>
      </w:r>
      <w:r w:rsidR="003D5F95" w:rsidRPr="006B56D1">
        <w:rPr>
          <w:rFonts w:hAnsi="Times New Roman" w:ascii="Times New Roman"/>
          <w:b w:val="false"/>
        </w:rPr>
        <w:t xml:space="preserve"> vl. MLADINEO ANDRIJA, Obala Pape Aleksandra 3 b, KOMIŽA, OIB:04222612648</w:t>
      </w:r>
      <w:r w:rsidRPr="006B56D1">
        <w:rPr>
          <w:rFonts w:hAnsi="Times New Roman" w:ascii="Times New Roman"/>
          <w:b w:val="false"/>
        </w:rPr>
        <w:t>“ treba pisati „</w:t>
      </w:r>
      <w:r w:rsidR="003D5F95" w:rsidRPr="006B56D1">
        <w:rPr>
          <w:rFonts w:hAnsi="Times New Roman" w:ascii="Times New Roman"/>
          <w:b w:val="false"/>
        </w:rPr>
        <w:t>ANDRIJA MLADINEO, vl. ZANATSKI OBRT MEHANIČKA RADIONICA-</w:t>
      </w:r>
      <w:r w:rsidR="003D5F95" w:rsidRPr="006B56D1">
        <w:rPr>
          <w:rFonts w:hAnsi="Times New Roman" w:ascii="Times New Roman"/>
          <w:b w:val="false"/>
          <w:bCs/>
        </w:rPr>
        <w:t>SALUTICA</w:t>
      </w:r>
      <w:r w:rsidR="003D5F95" w:rsidRPr="006B56D1">
        <w:rPr>
          <w:rFonts w:hAnsi="Times New Roman" w:ascii="Times New Roman"/>
          <w:b w:val="false"/>
        </w:rPr>
        <w:t>, OBALA PAPE ALEKSANDRA III bb, KOMIŽA, OIB:04222612648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B55FD5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- u izreci, točka V. 5. 5. </w:t>
      </w:r>
      <w:r w:rsidR="003D5F95" w:rsidRPr="006B56D1">
        <w:rPr>
          <w:rFonts w:hAnsi="Times New Roman" w:ascii="Times New Roman"/>
          <w:b w:val="false"/>
        </w:rPr>
        <w:t>333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3D5F95" w:rsidRPr="006B56D1">
        <w:rPr>
          <w:rFonts w:hAnsi="Times New Roman" w:ascii="Times New Roman"/>
          <w:b w:val="false"/>
          <w:bCs/>
        </w:rPr>
        <w:t>SEAL TECH d.o.o.,</w:t>
      </w:r>
      <w:r w:rsidR="003D5F95" w:rsidRPr="006B56D1">
        <w:rPr>
          <w:rFonts w:hAnsi="Times New Roman" w:ascii="Times New Roman"/>
          <w:b w:val="false"/>
        </w:rPr>
        <w:t xml:space="preserve"> A. Hebranga 6, ZADAR, OIB:75332433655</w:t>
      </w:r>
      <w:r w:rsidRPr="006B56D1">
        <w:rPr>
          <w:rFonts w:hAnsi="Times New Roman" w:ascii="Times New Roman"/>
          <w:b w:val="false"/>
        </w:rPr>
        <w:t>“ treba pisati „</w:t>
      </w:r>
      <w:r w:rsidR="003D5F95" w:rsidRPr="006B56D1">
        <w:rPr>
          <w:rFonts w:hAnsi="Times New Roman" w:ascii="Times New Roman"/>
          <w:b w:val="false"/>
          <w:bCs/>
        </w:rPr>
        <w:t>SEAL TECH, d.o.o.,</w:t>
      </w:r>
      <w:r w:rsidR="003D5F95" w:rsidRPr="006B56D1">
        <w:rPr>
          <w:rFonts w:hAnsi="Times New Roman" w:ascii="Times New Roman"/>
          <w:b w:val="false"/>
        </w:rPr>
        <w:t xml:space="preserve"> ANDRIJE HEBRANGA 6, ZADAR, OIB:75332433655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B55FD5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- u izreci, točka V. 5. 5. </w:t>
      </w:r>
      <w:r w:rsidR="003D5F95" w:rsidRPr="006B56D1">
        <w:rPr>
          <w:rFonts w:hAnsi="Times New Roman" w:ascii="Times New Roman"/>
          <w:b w:val="false"/>
        </w:rPr>
        <w:t>340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3D5F95" w:rsidRPr="006B56D1">
        <w:rPr>
          <w:rFonts w:hAnsi="Times New Roman" w:ascii="Times New Roman"/>
          <w:b w:val="false"/>
          <w:bCs/>
        </w:rPr>
        <w:t>SPB inženjering d.o.o</w:t>
      </w:r>
      <w:r w:rsidR="003D5F95" w:rsidRPr="006B56D1">
        <w:rPr>
          <w:rFonts w:hAnsi="Times New Roman" w:ascii="Times New Roman"/>
          <w:b w:val="false"/>
        </w:rPr>
        <w:t>., Ružićeva 32, RIJEKA, OIB:73927927880</w:t>
      </w:r>
      <w:r w:rsidRPr="006B56D1">
        <w:rPr>
          <w:rFonts w:hAnsi="Times New Roman" w:ascii="Times New Roman"/>
          <w:b w:val="false"/>
        </w:rPr>
        <w:t>“ treba pisati „</w:t>
      </w:r>
      <w:r w:rsidR="003D5F95" w:rsidRPr="006B56D1">
        <w:rPr>
          <w:rFonts w:hAnsi="Times New Roman" w:ascii="Times New Roman"/>
          <w:b w:val="false"/>
          <w:bCs/>
        </w:rPr>
        <w:t>SPB - INŽENJERING d. o. o</w:t>
      </w:r>
      <w:r w:rsidR="003D5F95" w:rsidRPr="006B56D1">
        <w:rPr>
          <w:rFonts w:hAnsi="Times New Roman" w:ascii="Times New Roman"/>
          <w:b w:val="false"/>
        </w:rPr>
        <w:t>., RUŽIĆEVA 41, RIJEKA, OIB:73927927880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3D5F95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- u izreci, točka V. 5. 5. </w:t>
      </w:r>
      <w:r w:rsidR="003D5F95" w:rsidRPr="006B56D1">
        <w:rPr>
          <w:rFonts w:hAnsi="Times New Roman" w:ascii="Times New Roman"/>
          <w:b w:val="false"/>
        </w:rPr>
        <w:t>354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3D5F95" w:rsidRPr="006B56D1">
        <w:rPr>
          <w:rFonts w:hAnsi="Times New Roman" w:ascii="Times New Roman"/>
          <w:b w:val="false"/>
          <w:bCs/>
        </w:rPr>
        <w:t>SUPPORT obrt,</w:t>
      </w:r>
      <w:r w:rsidR="003D5F95" w:rsidRPr="006B56D1">
        <w:rPr>
          <w:rFonts w:hAnsi="Times New Roman" w:ascii="Times New Roman"/>
          <w:b w:val="false"/>
        </w:rPr>
        <w:t xml:space="preserve"> Zagorska 10, Soblinec, SESVETE, OIB:04829669124</w:t>
      </w:r>
      <w:r w:rsidRPr="006B56D1">
        <w:rPr>
          <w:rFonts w:hAnsi="Times New Roman" w:ascii="Times New Roman"/>
          <w:b w:val="false"/>
        </w:rPr>
        <w:t>“ treba pisati „</w:t>
      </w:r>
      <w:r w:rsidR="003D5F95" w:rsidRPr="006B56D1">
        <w:rPr>
          <w:rFonts w:hAnsi="Times New Roman" w:ascii="Times New Roman"/>
          <w:b w:val="false"/>
        </w:rPr>
        <w:t>BORNA VOLARIĆ, vl. SUPPORT OBRT ZA PRUŽANJE SAVJETA O RAČUNALNOJ OPREMI</w:t>
      </w:r>
      <w:r w:rsidR="003D5F95" w:rsidRPr="006B56D1">
        <w:rPr>
          <w:rFonts w:hAnsi="Times New Roman" w:ascii="Times New Roman"/>
          <w:b w:val="false"/>
          <w:bCs/>
        </w:rPr>
        <w:t>,</w:t>
      </w:r>
      <w:r w:rsidR="003D5F95" w:rsidRPr="006B56D1">
        <w:rPr>
          <w:rFonts w:hAnsi="Times New Roman" w:ascii="Times New Roman"/>
          <w:b w:val="false"/>
        </w:rPr>
        <w:t xml:space="preserve"> SLAVIŠE VAJNERA ČIČE 10, RIJEKA, OIB:04829669124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C07BC2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- u izreci, točka V. 5. 5. </w:t>
      </w:r>
      <w:r w:rsidR="00C07BC2" w:rsidRPr="006B56D1">
        <w:rPr>
          <w:rFonts w:hAnsi="Times New Roman" w:ascii="Times New Roman"/>
          <w:b w:val="false"/>
        </w:rPr>
        <w:t>363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C07BC2" w:rsidRPr="006B56D1">
        <w:rPr>
          <w:rFonts w:hAnsi="Times New Roman" w:ascii="Times New Roman"/>
          <w:b w:val="false"/>
          <w:bCs/>
        </w:rPr>
        <w:t>TAHOGRAF d.o.o.,</w:t>
      </w:r>
      <w:r w:rsidR="00C07BC2" w:rsidRPr="006B56D1">
        <w:rPr>
          <w:rFonts w:hAnsi="Times New Roman" w:ascii="Times New Roman"/>
          <w:b w:val="false"/>
        </w:rPr>
        <w:t xml:space="preserve"> Dr. Franje Tuđmana 24, SVETA NEDJELJA, OIB:73777060562</w:t>
      </w:r>
      <w:r w:rsidRPr="006B56D1">
        <w:rPr>
          <w:rFonts w:hAnsi="Times New Roman" w:ascii="Times New Roman"/>
          <w:b w:val="false"/>
        </w:rPr>
        <w:t>“ treba pisati „</w:t>
      </w:r>
      <w:r w:rsidR="00C07BC2" w:rsidRPr="006B56D1">
        <w:rPr>
          <w:rFonts w:hAnsi="Times New Roman" w:ascii="Times New Roman"/>
          <w:b w:val="false"/>
          <w:bCs/>
        </w:rPr>
        <w:t>TAHOGRAF, d.o.o.,</w:t>
      </w:r>
      <w:r w:rsidR="00C07BC2" w:rsidRPr="006B56D1">
        <w:rPr>
          <w:rFonts w:hAnsi="Times New Roman" w:ascii="Times New Roman"/>
          <w:b w:val="false"/>
        </w:rPr>
        <w:t xml:space="preserve"> BREZJE, DR. FRANJE TUĐMANA 24, SVETA NEDELJA, OIB:73777060562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B55FD5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lastRenderedPageBreak/>
        <w:t xml:space="preserve">- u izreci, točka V. 5. 5. </w:t>
      </w:r>
      <w:r w:rsidR="00C07BC2" w:rsidRPr="006B56D1">
        <w:rPr>
          <w:rFonts w:hAnsi="Times New Roman" w:ascii="Times New Roman"/>
          <w:b w:val="false"/>
        </w:rPr>
        <w:t>371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C07BC2" w:rsidRPr="006B56D1">
        <w:rPr>
          <w:rFonts w:hAnsi="Times New Roman" w:ascii="Times New Roman"/>
          <w:b w:val="false"/>
          <w:bCs/>
        </w:rPr>
        <w:t>TEHNOMONT brodogradilište PULA</w:t>
      </w:r>
      <w:r w:rsidR="00C07BC2" w:rsidRPr="006B56D1">
        <w:rPr>
          <w:rFonts w:hAnsi="Times New Roman" w:ascii="Times New Roman"/>
          <w:b w:val="false"/>
        </w:rPr>
        <w:t xml:space="preserve"> </w:t>
      </w:r>
      <w:r w:rsidR="00C07BC2" w:rsidRPr="006B56D1">
        <w:rPr>
          <w:rFonts w:hAnsi="Times New Roman" w:ascii="Times New Roman"/>
          <w:b w:val="false"/>
          <w:bCs/>
        </w:rPr>
        <w:t>d.o.o.,</w:t>
      </w:r>
      <w:r w:rsidR="00C07BC2" w:rsidRPr="006B56D1">
        <w:rPr>
          <w:rFonts w:hAnsi="Times New Roman" w:ascii="Times New Roman"/>
          <w:b w:val="false"/>
        </w:rPr>
        <w:t xml:space="preserve"> Fižela 7, PULA, OIB:36173983291</w:t>
      </w:r>
      <w:r w:rsidRPr="006B56D1">
        <w:rPr>
          <w:rFonts w:hAnsi="Times New Roman" w:ascii="Times New Roman"/>
          <w:b w:val="false"/>
        </w:rPr>
        <w:t>“ treba pisati „</w:t>
      </w:r>
      <w:r w:rsidR="00C07BC2" w:rsidRPr="006B56D1">
        <w:rPr>
          <w:rFonts w:hAnsi="Times New Roman" w:ascii="Times New Roman"/>
          <w:b w:val="false"/>
          <w:bCs/>
        </w:rPr>
        <w:t>TEHNOMONT - BRODOGRADILIŠTE PULA</w:t>
      </w:r>
      <w:r w:rsidR="00C07BC2" w:rsidRPr="006B56D1">
        <w:rPr>
          <w:rFonts w:hAnsi="Times New Roman" w:ascii="Times New Roman"/>
          <w:b w:val="false"/>
        </w:rPr>
        <w:t xml:space="preserve"> </w:t>
      </w:r>
      <w:r w:rsidR="00C07BC2" w:rsidRPr="006B56D1">
        <w:rPr>
          <w:rFonts w:hAnsi="Times New Roman" w:ascii="Times New Roman"/>
          <w:b w:val="false"/>
          <w:bCs/>
        </w:rPr>
        <w:t>d. o. o.,</w:t>
      </w:r>
      <w:r w:rsidR="00C07BC2" w:rsidRPr="006B56D1">
        <w:rPr>
          <w:rFonts w:hAnsi="Times New Roman" w:ascii="Times New Roman"/>
          <w:b w:val="false"/>
        </w:rPr>
        <w:t xml:space="preserve"> ULICA FIŽELA 6,        PULA, OIB:36173983291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C07BC2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- u izreci, točka V. 5. 5. </w:t>
      </w:r>
      <w:r w:rsidR="00C07BC2" w:rsidRPr="006B56D1">
        <w:rPr>
          <w:rFonts w:hAnsi="Times New Roman" w:ascii="Times New Roman"/>
          <w:b w:val="false"/>
        </w:rPr>
        <w:t>383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C07BC2" w:rsidRPr="006B56D1">
        <w:rPr>
          <w:rFonts w:hAnsi="Times New Roman" w:ascii="Times New Roman"/>
          <w:b w:val="false"/>
        </w:rPr>
        <w:t>TRABANT, RIBARSKI OBRT, VL. ANDREJ STIPANIĆ, CRIKVENICA, KRALJA TOMISLAVA 63A, OIB:62588284249</w:t>
      </w:r>
      <w:r w:rsidRPr="006B56D1">
        <w:rPr>
          <w:rFonts w:hAnsi="Times New Roman" w:ascii="Times New Roman"/>
          <w:b w:val="false"/>
        </w:rPr>
        <w:t>“ treba pisati „</w:t>
      </w:r>
      <w:r w:rsidR="00C07BC2" w:rsidRPr="006B56D1">
        <w:rPr>
          <w:rFonts w:hAnsi="Times New Roman" w:ascii="Times New Roman"/>
          <w:b w:val="false"/>
        </w:rPr>
        <w:t>ANDREJ STIPANIĆ, vl. TRABANT RIBARSKI OBRT, KRALJA TOMISLAVA 63A, CRIKVENICA, OIB:62588284249</w:t>
      </w:r>
      <w:r w:rsidRPr="006B56D1">
        <w:rPr>
          <w:rFonts w:hAnsi="Times New Roman" w:ascii="Times New Roman"/>
          <w:b w:val="false"/>
        </w:rPr>
        <w:t>“;</w:t>
      </w:r>
    </w:p>
    <w:p w:rsidRDefault="00B55FD5" w:rsidP="00C07BC2" w:rsidR="00B55FD5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- u izreci, točka V. 5. 5. </w:t>
      </w:r>
      <w:r w:rsidR="00C07BC2" w:rsidRPr="006B56D1">
        <w:rPr>
          <w:rFonts w:hAnsi="Times New Roman" w:ascii="Times New Roman"/>
          <w:b w:val="false"/>
        </w:rPr>
        <w:t>387</w:t>
      </w:r>
      <w:r w:rsidRPr="006B56D1">
        <w:rPr>
          <w:rFonts w:hAnsi="Times New Roman" w:ascii="Times New Roman"/>
          <w:b w:val="false"/>
        </w:rPr>
        <w:t>, redak prvi i drugi, tako da umjesto „</w:t>
      </w:r>
      <w:r w:rsidR="00C07BC2" w:rsidRPr="006B56D1">
        <w:rPr>
          <w:rFonts w:hAnsi="Times New Roman" w:ascii="Times New Roman"/>
          <w:b w:val="false"/>
          <w:bCs/>
        </w:rPr>
        <w:t>TWIN DISC S.r.L.,</w:t>
      </w:r>
      <w:r w:rsidR="00C07BC2" w:rsidRPr="006B56D1">
        <w:rPr>
          <w:rFonts w:hAnsi="Times New Roman" w:ascii="Times New Roman"/>
          <w:b w:val="false"/>
        </w:rPr>
        <w:t xml:space="preserve"> Via S. Cristoforo 131, S.M.della Decima BO, </w:t>
      </w:r>
      <w:r w:rsidR="00C07BC2" w:rsidRPr="006B56D1">
        <w:rPr>
          <w:rFonts w:hAnsi="Times New Roman" w:ascii="Times New Roman"/>
          <w:b w:val="false"/>
          <w:bCs/>
        </w:rPr>
        <w:t>ITALY</w:t>
      </w:r>
      <w:r w:rsidR="00C07BC2" w:rsidRPr="006B56D1">
        <w:rPr>
          <w:rFonts w:hAnsi="Times New Roman" w:ascii="Times New Roman"/>
          <w:b w:val="false"/>
        </w:rPr>
        <w:t>, Porezni broj / OIB:01957341207</w:t>
      </w:r>
      <w:r w:rsidRPr="006B56D1">
        <w:rPr>
          <w:rFonts w:hAnsi="Times New Roman" w:ascii="Times New Roman"/>
          <w:b w:val="false"/>
        </w:rPr>
        <w:t>“ treba pisati „</w:t>
      </w:r>
      <w:r w:rsidR="00C07BC2" w:rsidRPr="006B56D1">
        <w:rPr>
          <w:rFonts w:hAnsi="Times New Roman" w:ascii="Times New Roman"/>
          <w:b w:val="false"/>
          <w:bCs/>
        </w:rPr>
        <w:t>TWIN DISC S.r.L.,</w:t>
      </w:r>
      <w:r w:rsidR="00C07BC2" w:rsidRPr="006B56D1">
        <w:rPr>
          <w:rFonts w:hAnsi="Times New Roman" w:ascii="Times New Roman"/>
          <w:b w:val="false"/>
        </w:rPr>
        <w:t xml:space="preserve"> SAN GIOVANNI IN PERSICETO (BO) VIA SAN CRISTOFORO 131, cap 40017 frazione SAN MATTEO DELLA Decima, </w:t>
      </w:r>
      <w:r w:rsidR="00C07BC2" w:rsidRPr="006B56D1">
        <w:rPr>
          <w:rFonts w:hAnsi="Times New Roman" w:ascii="Times New Roman"/>
          <w:b w:val="false"/>
          <w:bCs/>
        </w:rPr>
        <w:t>ITALY</w:t>
      </w:r>
      <w:r w:rsidR="00C07BC2" w:rsidRPr="006B56D1">
        <w:rPr>
          <w:rFonts w:hAnsi="Times New Roman" w:ascii="Times New Roman"/>
          <w:b w:val="false"/>
        </w:rPr>
        <w:t>, Porezni broj / OIB:01957341207</w:t>
      </w:r>
      <w:r w:rsidRPr="006B56D1">
        <w:rPr>
          <w:rFonts w:hAnsi="Times New Roman" w:ascii="Times New Roman"/>
          <w:b w:val="false"/>
        </w:rPr>
        <w:t>“;</w:t>
      </w:r>
    </w:p>
    <w:p w:rsidRDefault="006B56D1" w:rsidP="006B56D1" w:rsidR="006B56D1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>- u izreci, točka V. 5. 5. 416, redak prvi i drugi, tako da umjesto „</w:t>
      </w:r>
      <w:r w:rsidRPr="006B56D1">
        <w:rPr>
          <w:rFonts w:hAnsi="Times New Roman" w:ascii="Times New Roman"/>
          <w:b w:val="false"/>
          <w:bCs/>
        </w:rPr>
        <w:t>ZANATLIJA d.d.</w:t>
      </w:r>
      <w:r w:rsidRPr="006B56D1">
        <w:rPr>
          <w:rFonts w:hAnsi="Times New Roman" w:ascii="Times New Roman"/>
          <w:b w:val="false"/>
        </w:rPr>
        <w:t xml:space="preserve"> Kastav, Kajetana Dabovića 3, OIB:96128787386“ treba pisati „</w:t>
      </w:r>
      <w:r w:rsidRPr="006B56D1">
        <w:rPr>
          <w:rFonts w:hAnsi="Times New Roman" w:ascii="Times New Roman"/>
          <w:b w:val="false"/>
          <w:bCs/>
        </w:rPr>
        <w:t>ZANATLIJA d. d.,</w:t>
      </w:r>
      <w:r w:rsidRPr="006B56D1">
        <w:rPr>
          <w:rFonts w:hAnsi="Times New Roman" w:ascii="Times New Roman"/>
          <w:b w:val="false"/>
        </w:rPr>
        <w:t xml:space="preserve"> KAJETANA DABOVIĆA 3, KASTAV, OIB:96128787386“.</w:t>
      </w: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center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>Obrazloženje</w:t>
      </w:r>
    </w:p>
    <w:p w:rsidRDefault="001A4901" w:rsidP="00DA5409" w:rsidR="001A4901" w:rsidRPr="006B56D1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ab/>
        <w:t xml:space="preserve">U ovosudnom je rješenju posl. br. </w:t>
      </w:r>
      <w:r w:rsidR="002F757A" w:rsidRPr="006B56D1">
        <w:rPr>
          <w:rFonts w:hAnsi="Times New Roman" w:ascii="Times New Roman"/>
          <w:b w:val="false"/>
        </w:rPr>
        <w:t>St</w:t>
      </w:r>
      <w:r w:rsidR="00C07BC2" w:rsidRPr="006B56D1">
        <w:rPr>
          <w:rFonts w:hAnsi="Times New Roman" w:ascii="Times New Roman"/>
          <w:b w:val="false"/>
        </w:rPr>
        <w:t>pn</w:t>
      </w:r>
      <w:r w:rsidR="002F757A" w:rsidRPr="006B56D1">
        <w:rPr>
          <w:rFonts w:hAnsi="Times New Roman" w:ascii="Times New Roman"/>
          <w:b w:val="false"/>
        </w:rPr>
        <w:t>-</w:t>
      </w:r>
      <w:r w:rsidR="00C07BC2" w:rsidRPr="006B56D1">
        <w:rPr>
          <w:rFonts w:hAnsi="Times New Roman" w:ascii="Times New Roman"/>
          <w:b w:val="false"/>
        </w:rPr>
        <w:t>99</w:t>
      </w:r>
      <w:r w:rsidR="002F757A" w:rsidRPr="006B56D1">
        <w:rPr>
          <w:rFonts w:hAnsi="Times New Roman" w:ascii="Times New Roman"/>
          <w:b w:val="false"/>
        </w:rPr>
        <w:t>/201</w:t>
      </w:r>
      <w:r w:rsidR="001A4901" w:rsidRPr="006B56D1">
        <w:rPr>
          <w:rFonts w:hAnsi="Times New Roman" w:ascii="Times New Roman"/>
          <w:b w:val="false"/>
        </w:rPr>
        <w:t>4</w:t>
      </w:r>
      <w:r w:rsidR="002F757A" w:rsidRPr="006B56D1">
        <w:rPr>
          <w:rFonts w:hAnsi="Times New Roman" w:ascii="Times New Roman"/>
          <w:b w:val="false"/>
        </w:rPr>
        <w:t xml:space="preserve"> od </w:t>
      </w:r>
      <w:r w:rsidR="00C07BC2" w:rsidRPr="006B56D1">
        <w:rPr>
          <w:rFonts w:hAnsi="Times New Roman" w:ascii="Times New Roman"/>
          <w:b w:val="false"/>
        </w:rPr>
        <w:t>30. lipnja</w:t>
      </w:r>
      <w:r w:rsidR="001A4901" w:rsidRPr="006B56D1">
        <w:rPr>
          <w:rFonts w:hAnsi="Times New Roman" w:ascii="Times New Roman"/>
          <w:b w:val="false"/>
        </w:rPr>
        <w:t xml:space="preserve"> 2015</w:t>
      </w:r>
      <w:r w:rsidR="002F757A" w:rsidRPr="006B56D1">
        <w:rPr>
          <w:rFonts w:hAnsi="Times New Roman" w:ascii="Times New Roman"/>
          <w:b w:val="false"/>
        </w:rPr>
        <w:t xml:space="preserve">. godine </w:t>
      </w:r>
      <w:r w:rsidRPr="006B56D1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2F757A" w:rsidRPr="006B56D1">
        <w:rPr>
          <w:rFonts w:hAnsi="Times New Roman" w:ascii="Times New Roman"/>
          <w:b w:val="false"/>
        </w:rPr>
        <w:t>Zakona o parničnom postupku (dalje: ZPP, objavljen u NN 53/91, 91/92, 112/99, 88/01, 117/03, 88/05, 2/07-Odluka USRH, 84/08, 96/08, 123/08 i 57/11)</w:t>
      </w:r>
      <w:r w:rsidRPr="006B56D1">
        <w:rPr>
          <w:rFonts w:hAnsi="Times New Roman" w:ascii="Times New Roman"/>
          <w:b w:val="false"/>
        </w:rPr>
        <w:t xml:space="preserve">  i čl.347. ZPP-a, valjalo donijeti ovo rješenje.  </w:t>
      </w:r>
    </w:p>
    <w:p w:rsidRDefault="001A4901" w:rsidP="00DA5409" w:rsidR="001A4901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center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U Rijeci </w:t>
      </w:r>
      <w:r w:rsidR="001A4901" w:rsidRPr="006B56D1">
        <w:rPr>
          <w:rFonts w:hAnsi="Times New Roman" w:ascii="Times New Roman"/>
          <w:b w:val="false"/>
        </w:rPr>
        <w:t xml:space="preserve">16. </w:t>
      </w:r>
      <w:r w:rsidR="00C07BC2" w:rsidRPr="006B56D1">
        <w:rPr>
          <w:rFonts w:hAnsi="Times New Roman" w:ascii="Times New Roman"/>
          <w:b w:val="false"/>
        </w:rPr>
        <w:t>studenoga</w:t>
      </w:r>
      <w:r w:rsidR="001A4901" w:rsidRPr="006B56D1">
        <w:rPr>
          <w:rFonts w:hAnsi="Times New Roman" w:ascii="Times New Roman"/>
          <w:b w:val="false"/>
        </w:rPr>
        <w:t xml:space="preserve"> 2015</w:t>
      </w:r>
      <w:r w:rsidRPr="006B56D1">
        <w:rPr>
          <w:rFonts w:hAnsi="Times New Roman" w:ascii="Times New Roman"/>
          <w:b w:val="false"/>
        </w:rPr>
        <w:t>.</w:t>
      </w:r>
      <w:r w:rsidR="001A4901" w:rsidRPr="006B56D1">
        <w:rPr>
          <w:rFonts w:hAnsi="Times New Roman" w:ascii="Times New Roman"/>
          <w:b w:val="false"/>
        </w:rPr>
        <w:t xml:space="preserve"> </w:t>
      </w:r>
      <w:r w:rsidRPr="006B56D1">
        <w:rPr>
          <w:rFonts w:hAnsi="Times New Roman" w:ascii="Times New Roman"/>
          <w:b w:val="false"/>
        </w:rPr>
        <w:t>god</w:t>
      </w:r>
      <w:r w:rsidR="001A4901" w:rsidRPr="006B56D1">
        <w:rPr>
          <w:rFonts w:hAnsi="Times New Roman" w:ascii="Times New Roman"/>
          <w:b w:val="false"/>
        </w:rPr>
        <w:t>ine</w:t>
      </w: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1A4901" w:rsidP="00DA5409" w:rsidR="001A4901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center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                                                                                           </w:t>
      </w:r>
      <w:r w:rsidR="00B94701" w:rsidRPr="006B56D1">
        <w:rPr>
          <w:rFonts w:hAnsi="Times New Roman" w:ascii="Times New Roman"/>
          <w:b w:val="false"/>
        </w:rPr>
        <w:t xml:space="preserve">        </w:t>
      </w:r>
      <w:r w:rsidRPr="006B56D1">
        <w:rPr>
          <w:rFonts w:hAnsi="Times New Roman" w:ascii="Times New Roman"/>
          <w:b w:val="false"/>
        </w:rPr>
        <w:t xml:space="preserve"> </w:t>
      </w:r>
      <w:smartTag w:element="PersonName" w:uri="urn:schemas-microsoft-com:office:smarttags">
        <w:r w:rsidRPr="006B56D1">
          <w:rPr>
            <w:rFonts w:hAnsi="Times New Roman" w:ascii="Times New Roman"/>
            <w:b w:val="false"/>
          </w:rPr>
          <w:t>Vera Jelenović</w:t>
        </w:r>
      </w:smartTag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B94701" w:rsidP="00DA5409" w:rsidR="00883BC7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 </w:t>
      </w:r>
    </w:p>
    <w:p w:rsidRDefault="00B94701" w:rsidP="00DA5409" w:rsidR="00B94701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B94701" w:rsidP="00DA5409" w:rsidR="00B94701" w:rsidRPr="006B56D1">
      <w:pPr>
        <w:jc w:val="both"/>
        <w:rPr>
          <w:rFonts w:hAnsi="Times New Roman" w:ascii="Times New Roman"/>
          <w:b w:val="false"/>
        </w:rPr>
      </w:pPr>
    </w:p>
    <w:p w:rsidRDefault="00B94701" w:rsidP="00DA5409" w:rsidR="00B94701">
      <w:pPr>
        <w:jc w:val="both"/>
        <w:rPr>
          <w:rFonts w:hAnsi="Times New Roman" w:ascii="Times New Roman"/>
          <w:b w:val="false"/>
        </w:rPr>
      </w:pPr>
    </w:p>
    <w:p w:rsidRDefault="00841346" w:rsidP="00DA5409" w:rsidR="00841346">
      <w:pPr>
        <w:jc w:val="both"/>
        <w:rPr>
          <w:rFonts w:hAnsi="Times New Roman" w:ascii="Times New Roman"/>
          <w:b w:val="false"/>
        </w:rPr>
      </w:pPr>
    </w:p>
    <w:p w:rsidRDefault="00841346" w:rsidP="00DA5409" w:rsidR="00841346">
      <w:pPr>
        <w:jc w:val="both"/>
        <w:rPr>
          <w:rFonts w:hAnsi="Times New Roman" w:ascii="Times New Roman"/>
          <w:b w:val="false"/>
        </w:rPr>
      </w:pPr>
    </w:p>
    <w:p w:rsidRDefault="00841346" w:rsidP="00DA5409" w:rsidR="00841346">
      <w:pPr>
        <w:jc w:val="both"/>
        <w:rPr>
          <w:rFonts w:hAnsi="Times New Roman" w:ascii="Times New Roman"/>
          <w:b w:val="false"/>
        </w:rPr>
      </w:pPr>
    </w:p>
    <w:p w:rsidRDefault="00841346" w:rsidP="00DA5409" w:rsidR="00841346">
      <w:pPr>
        <w:jc w:val="both"/>
        <w:rPr>
          <w:rFonts w:hAnsi="Times New Roman" w:ascii="Times New Roman"/>
          <w:b w:val="false"/>
        </w:rPr>
      </w:pPr>
    </w:p>
    <w:p w:rsidRDefault="00841346" w:rsidP="00DA5409" w:rsidR="00841346">
      <w:pPr>
        <w:jc w:val="both"/>
        <w:rPr>
          <w:rFonts w:hAnsi="Times New Roman" w:ascii="Times New Roman"/>
          <w:b w:val="false"/>
        </w:rPr>
      </w:pPr>
    </w:p>
    <w:p w:rsidRDefault="00841346" w:rsidP="00DA5409" w:rsidR="00841346">
      <w:pPr>
        <w:jc w:val="both"/>
        <w:rPr>
          <w:rFonts w:hAnsi="Times New Roman" w:ascii="Times New Roman"/>
          <w:b w:val="false"/>
        </w:rPr>
      </w:pPr>
    </w:p>
    <w:p w:rsidRDefault="00E74EF8" w:rsidP="00DA5409" w:rsidR="00E74EF8">
      <w:pPr>
        <w:jc w:val="both"/>
        <w:rPr>
          <w:rFonts w:hAnsi="Times New Roman" w:ascii="Times New Roman"/>
          <w:b w:val="false"/>
        </w:rPr>
      </w:pPr>
    </w:p>
    <w:p w:rsidRDefault="00E74EF8" w:rsidP="00DA5409" w:rsidR="00E74EF8">
      <w:pPr>
        <w:jc w:val="both"/>
        <w:rPr>
          <w:rFonts w:hAnsi="Times New Roman" w:ascii="Times New Roman"/>
          <w:b w:val="false"/>
        </w:rPr>
      </w:pPr>
    </w:p>
    <w:p w:rsidRDefault="00E74EF8" w:rsidP="00DA5409" w:rsidR="00DA5409" w:rsidRPr="006B56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</w:t>
      </w:r>
      <w:r w:rsidR="00DA5409" w:rsidRPr="006B56D1">
        <w:rPr>
          <w:rFonts w:hAnsi="Times New Roman" w:ascii="Times New Roman"/>
          <w:b w:val="false"/>
        </w:rPr>
        <w:t>NA</w:t>
      </w: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6B56D1" w:rsidP="006B56D1" w:rsidR="006B56D1">
      <w:pPr>
        <w:pStyle w:val="Odlomakpopisa"/>
        <w:numPr>
          <w:ilvl w:val="0"/>
          <w:numId w:val="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</w:t>
      </w:r>
      <w:r w:rsidR="00841346">
        <w:rPr>
          <w:rFonts w:hAnsi="Times New Roman" w:ascii="Times New Roman"/>
          <w:sz w:val="24"/>
          <w:szCs w:val="24"/>
        </w:rPr>
        <w:t>ovom punomoćniku</w:t>
      </w:r>
    </w:p>
    <w:p w:rsidRDefault="006B56D1" w:rsidP="006B56D1" w:rsidR="006B56D1">
      <w:pPr>
        <w:pStyle w:val="Odlomakpopisa"/>
        <w:numPr>
          <w:ilvl w:val="0"/>
          <w:numId w:val="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 uz dopis</w:t>
      </w:r>
    </w:p>
    <w:p w:rsidRDefault="006B56D1" w:rsidP="006B56D1" w:rsidR="006B56D1">
      <w:pPr>
        <w:pStyle w:val="Odlomakpopisa"/>
        <w:numPr>
          <w:ilvl w:val="0"/>
          <w:numId w:val="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registar</w:t>
      </w:r>
    </w:p>
    <w:p w:rsidRDefault="006B56D1" w:rsidP="006B56D1" w:rsidR="006B56D1">
      <w:pPr>
        <w:pStyle w:val="Odlomakpopisa"/>
        <w:numPr>
          <w:ilvl w:val="0"/>
          <w:numId w:val="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oglasna ploča</w:t>
      </w: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U Rijeci dana </w:t>
      </w:r>
      <w:r w:rsidR="001A4901" w:rsidRPr="006B56D1">
        <w:rPr>
          <w:rFonts w:hAnsi="Times New Roman" w:ascii="Times New Roman"/>
          <w:b w:val="false"/>
        </w:rPr>
        <w:t xml:space="preserve">16. </w:t>
      </w:r>
      <w:r w:rsidR="006B56D1">
        <w:rPr>
          <w:rFonts w:hAnsi="Times New Roman" w:ascii="Times New Roman"/>
          <w:b w:val="false"/>
        </w:rPr>
        <w:t xml:space="preserve">studenoga </w:t>
      </w:r>
      <w:r w:rsidR="001A4901" w:rsidRPr="006B56D1">
        <w:rPr>
          <w:rFonts w:hAnsi="Times New Roman" w:ascii="Times New Roman"/>
          <w:b w:val="false"/>
        </w:rPr>
        <w:t>2015</w:t>
      </w:r>
      <w:r w:rsidRPr="006B56D1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  <w:r w:rsidRPr="006B56D1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6B56D1">
        <w:rPr>
          <w:rFonts w:hAnsi="Times New Roman" w:ascii="Times New Roman"/>
          <w:b w:val="false"/>
        </w:rPr>
        <w:t xml:space="preserve">     </w:t>
      </w:r>
      <w:r w:rsidRPr="006B56D1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B56D1">
      <w:pPr>
        <w:jc w:val="both"/>
        <w:rPr>
          <w:rFonts w:hAnsi="Times New Roman" w:ascii="Times New Roman"/>
          <w:b w:val="false"/>
        </w:rPr>
      </w:pPr>
    </w:p>
    <w:sectPr w:rsidR="00DA5409" w:rsidRPr="006B56D1"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7746" w:rsidR="004F7746">
      <w:r>
        <w:separator/>
      </w:r>
    </w:p>
  </w:endnote>
  <w:endnote w:id="0" w:type="continuationSeparator">
    <w:p w:rsidRDefault="004F7746" w:rsidR="004F7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56B" w:rsidP="0003275A" w:rsidR="00DD456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456B" w:rsidR="00DD456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56B" w:rsidP="0003275A" w:rsidR="00DD456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386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D456B" w:rsidR="00DD45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7746" w:rsidR="004F7746">
      <w:r>
        <w:separator/>
      </w:r>
    </w:p>
  </w:footnote>
  <w:footnote w:id="0" w:type="continuationSeparator">
    <w:p w:rsidRDefault="004F7746" w:rsidR="004F774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3477A"/>
    <w:multiLevelType w:val="hybridMultilevel"/>
    <w:tmpl w:val="B89E03B0"/>
    <w:lvl w:tplc="2B92F572" w:ilvl="0">
      <w:start w:val="71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47447"/>
    <w:rsid w:val="00120ECA"/>
    <w:rsid w:val="001534EB"/>
    <w:rsid w:val="001A4901"/>
    <w:rsid w:val="001F7C75"/>
    <w:rsid w:val="00216C28"/>
    <w:rsid w:val="00255FD4"/>
    <w:rsid w:val="002F757A"/>
    <w:rsid w:val="0035061D"/>
    <w:rsid w:val="0038054A"/>
    <w:rsid w:val="003D5F95"/>
    <w:rsid w:val="004B0AA2"/>
    <w:rsid w:val="004E2149"/>
    <w:rsid w:val="004F7746"/>
    <w:rsid w:val="00542935"/>
    <w:rsid w:val="006000BD"/>
    <w:rsid w:val="00606084"/>
    <w:rsid w:val="006B56D1"/>
    <w:rsid w:val="006C0611"/>
    <w:rsid w:val="008231DB"/>
    <w:rsid w:val="00841346"/>
    <w:rsid w:val="00883BC7"/>
    <w:rsid w:val="00A27633"/>
    <w:rsid w:val="00AC7412"/>
    <w:rsid w:val="00AE71FF"/>
    <w:rsid w:val="00B00CAC"/>
    <w:rsid w:val="00B0386F"/>
    <w:rsid w:val="00B55FD5"/>
    <w:rsid w:val="00B94701"/>
    <w:rsid w:val="00C07BC2"/>
    <w:rsid w:val="00C26433"/>
    <w:rsid w:val="00C37566"/>
    <w:rsid w:val="00CC14A6"/>
    <w:rsid w:val="00D36B12"/>
    <w:rsid w:val="00DA5409"/>
    <w:rsid w:val="00DD456B"/>
    <w:rsid w:val="00DE02B0"/>
    <w:rsid w:val="00E74EF8"/>
    <w:rsid w:val="00E96E25"/>
    <w:rsid w:val="00EA6680"/>
    <w:rsid w:val="00F74D93"/>
    <w:rsid w:val="00FA3079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Odlomakpopisa" w:type="paragraph">
    <w:name w:val="List Paragraph"/>
    <w:basedOn w:val="Normal"/>
    <w:uiPriority w:val="99"/>
    <w:qFormat/>
    <w:rsid w:val="001A4901"/>
    <w:pPr>
      <w:spacing w:lineRule="auto" w:line="276"/>
      <w:ind w:left="720"/>
      <w:contextualSpacing/>
    </w:pPr>
    <w:rPr>
      <w:rFonts w:eastAsia="Calibri" w:hAnsi="Calibri" w:ascii="Calibri"/>
      <w:b w:val="false"/>
      <w:sz w:val="22"/>
      <w:szCs w:val="22"/>
    </w:rPr>
  </w:style>
  <w:style w:styleId="Tekstbalonia" w:type="paragraph">
    <w:name w:val="Balloon Text"/>
    <w:basedOn w:val="Normal"/>
    <w:link w:val="TekstbaloniaChar"/>
    <w:rsid w:val="00E74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74EF8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31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1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1D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1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1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Odlomakpopisa" w:type="paragraph">
    <w:name w:val="List Paragraph"/>
    <w:basedOn w:val="Normal"/>
    <w:uiPriority w:val="99"/>
    <w:qFormat/>
    <w:rsid w:val="001A4901"/>
    <w:pPr>
      <w:spacing w:line="276" w:lineRule="auto"/>
      <w:ind w:left="720"/>
      <w:contextualSpacing/>
    </w:pPr>
    <w:rPr>
      <w:rFonts w:ascii="Calibri" w:eastAsia="Calibri" w:hAnsi="Calibri"/>
      <w:b w:val="0"/>
      <w:sz w:val="22"/>
      <w:szCs w:val="22"/>
    </w:rPr>
  </w:style>
  <w:style w:styleId="Tekstbalonia" w:type="paragraph">
    <w:name w:val="Balloon Text"/>
    <w:basedOn w:val="Normal"/>
    <w:link w:val="TekstbaloniaChar"/>
    <w:rsid w:val="00E74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74EF8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31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1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1D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1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1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499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Stpn-99/2014-18</izvorni_sadrzaj>
    <derivirana_varijabla naziv="DomainObject.Oznaka_1">Stpn-99/2014-18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2014.</izvorni_sadrzaj>
    <derivirana_varijabla naziv="DomainObject.Predmet.DatumOsnivanja_1">4.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lipnja 2015.</izvorni_sadrzaj>
    <derivirana_varijabla naziv="DomainObject.Predmet.DatumRjesavanja_1">30.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Stpn-99/2014</izvorni_sadrzaj>
    <derivirana_varijabla naziv="DomainObject.Predmet.OznakaBroj_1">Stpn-99/2014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SCAM MARINE d.o.o.  Viškovo</izvorni_sadrzaj>
    <derivirana_varijabla naziv="DomainObject.Predmet.StrankaFormated_1">  SCAM MARINE d.o.o.  Viškovo</derivirana_varijabla>
  </DomainObject.Predmet.StrankaFormated>
  <DomainObject.Predmet.StrankaFormatedOIB>
    <izvorni_sadrzaj>  SCAM MARINE d.o.o.  Viškovo, OIB 60671571411</izvorni_sadrzaj>
    <derivirana_varijabla naziv="DomainObject.Predmet.StrankaFormatedOIB_1">  SCAM MARINE d.o.o.  Viškovo, OIB 60671571411</derivirana_varijabla>
  </DomainObject.Predmet.StrankaFormatedOIB>
  <DomainObject.Predmet.StrankaFormatedWithAdress>
    <izvorni_sadrzaj> SCAM MARINE d.o.o.  Viškovo, Mavri bb, 51216 Viškovo</izvorni_sadrzaj>
    <derivirana_varijabla naziv="DomainObject.Predmet.StrankaFormatedWithAdress_1"> SCAM MARINE d.o.o.  Viškovo, Mavri bb, 51216 Viškovo</derivirana_varijabla>
  </DomainObject.Predmet.StrankaFormatedWithAdress>
  <DomainObject.Predmet.StrankaFormatedWithAdressOIB>
    <izvorni_sadrzaj> SCAM MARINE d.o.o.  Viškovo, OIB 60671571411, Mavri bb, 51216 Viškovo</izvorni_sadrzaj>
    <derivirana_varijabla naziv="DomainObject.Predmet.StrankaFormatedWithAdressOIB_1"> SCAM MARINE d.o.o.  Viškovo, OIB 60671571411, Mavri bb, 51216 Viškovo</derivirana_varijabla>
  </DomainObject.Predmet.StrankaFormatedWithAdressOIB>
  <DomainObject.Predmet.StrankaWithAdress>
    <izvorni_sadrzaj>SCAM MARINE d.o.o.  Viškovo Mavri bb,51216 Viškovo</izvorni_sadrzaj>
    <derivirana_varijabla naziv="DomainObject.Predmet.StrankaWithAdress_1">SCAM MARINE d.o.o.  Viškovo Mavri bb,51216 Viškovo</derivirana_varijabla>
  </DomainObject.Predmet.StrankaWithAdress>
  <DomainObject.Predmet.StrankaWithAdressOIB>
    <izvorni_sadrzaj>SCAM MARINE d.o.o.  Viškovo, OIB 60671571411, Mavri bb,51216 Viškovo</izvorni_sadrzaj>
    <derivirana_varijabla naziv="DomainObject.Predmet.StrankaWithAdressOIB_1">SCAM MARINE d.o.o.  Viškovo, OIB 60671571411, Mavri bb,51216 Viškovo</derivirana_varijabla>
  </DomainObject.Predmet.StrankaWithAdressOIB>
  <DomainObject.Predmet.StrankaNazivFormated>
    <izvorni_sadrzaj>SCAM MARINE d.o.o.  Viškovo</izvorni_sadrzaj>
    <derivirana_varijabla naziv="DomainObject.Predmet.StrankaNazivFormated_1">SCAM MARINE d.o.o.  Viškovo</derivirana_varijabla>
  </DomainObject.Predmet.StrankaNazivFormated>
  <DomainObject.Predmet.StrankaNazivFormatedOIB>
    <izvorni_sadrzaj>SCAM MARINE d.o.o.  Viškovo, OIB 60671571411</izvorni_sadrzaj>
    <derivirana_varijabla naziv="DomainObject.Predmet.StrankaNazivFormatedOIB_1">SCAM MARINE d.o.o.  Viškovo, OIB 60671571411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SCAM MARINE d.o.o.  Viškovo</item>
    </izvorni_sadrzaj>
    <derivirana_varijabla naziv="DomainObject.Predmet.StrankaListFormated_1">
      <item>SCAM MARINE d.o.o.  Viškovo</item>
    </derivirana_varijabla>
  </DomainObject.Predmet.StrankaListFormated>
  <DomainObject.Predmet.StrankaListFormatedOIB>
    <izvorni_sadrzaj>
      <item>SCAM MARINE d.o.o.  Viškovo, OIB 60671571411</item>
    </izvorni_sadrzaj>
    <derivirana_varijabla naziv="DomainObject.Predmet.StrankaListFormatedOIB_1">
      <item>SCAM MARINE d.o.o.  Viškovo, OIB 60671571411</item>
    </derivirana_varijabla>
  </DomainObject.Predmet.StrankaListFormatedOIB>
  <DomainObject.Predmet.StrankaListFormatedWithAdress>
    <izvorni_sadrzaj>
      <item>SCAM MARINE d.o.o.  Viškovo, Mavri bb, 51216 Viškovo</item>
    </izvorni_sadrzaj>
    <derivirana_varijabla naziv="DomainObject.Predmet.StrankaListFormatedWithAdress_1">
      <item>SCAM MARINE d.o.o.  Viškovo, Mavri bb, 51216 Viškovo</item>
    </derivirana_varijabla>
  </DomainObject.Predmet.StrankaListFormatedWithAdress>
  <DomainObject.Predmet.StrankaListFormatedWithAdressOIB>
    <izvorni_sadrzaj>
      <item>SCAM MARINE d.o.o.  Viškovo, OIB 60671571411, Mavri bb, 51216 Viškovo</item>
    </izvorni_sadrzaj>
    <derivirana_varijabla naziv="DomainObject.Predmet.StrankaListFormatedWithAdressOIB_1">
      <item>SCAM MARINE d.o.o.  Viškovo, OIB 60671571411, Mavri bb, 51216 Viškovo</item>
    </derivirana_varijabla>
  </DomainObject.Predmet.StrankaListFormatedWithAdressOIB>
  <DomainObject.Predmet.StrankaListNazivFormated>
    <izvorni_sadrzaj>
      <item>SCAM MARINE d.o.o.  Viškovo</item>
    </izvorni_sadrzaj>
    <derivirana_varijabla naziv="DomainObject.Predmet.StrankaListNazivFormated_1">
      <item>SCAM MARINE d.o.o.  Viškovo</item>
    </derivirana_varijabla>
  </DomainObject.Predmet.StrankaListNazivFormated>
  <DomainObject.Predmet.StrankaListNazivFormatedOIB>
    <izvorni_sadrzaj>
      <item>SCAM MARINE d.o.o.  Viškovo, OIB 60671571411</item>
    </izvorni_sadrzaj>
    <derivirana_varijabla naziv="DomainObject.Predmet.StrankaListNazivFormatedOIB_1">
      <item>SCAM MARINE d.o.o.  Viškovo, OIB 60671571411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Stanić i partneri d.o.o.</item>
    </izvorni_sadrzaj>
    <derivirana_varijabla naziv="DomainObject.Predmet.OstaliListFormated_1">
      <item>Odvjetničko društvo Stanić i partneri d.o.o.</item>
    </derivirana_varijabla>
  </DomainObject.Predmet.OstaliListFormated>
  <DomainObject.Predmet.OstaliListFormatedOIB>
    <izvorni_sadrzaj>
      <item>Odvjetničko društvo Stanić i partneri d.o.o., OIB 96146860628</item>
    </izvorni_sadrzaj>
    <derivirana_varijabla naziv="DomainObject.Predmet.OstaliListFormatedOIB_1">
      <item>Odvjetničko društvo Stanić i partneri d.o.o., OIB 96146860628</item>
    </derivirana_varijabla>
  </DomainObject.Predmet.OstaliListFormatedOIB>
  <DomainObject.Predmet.OstaliListFormatedWithAdress>
    <izvorni_sadrzaj>
      <item>Odvjetničko društvo Stanić i partneri d.o.o., Riva 4, 51000 Rijeka</item>
    </izvorni_sadrzaj>
    <derivirana_varijabla naziv="DomainObject.Predmet.OstaliListFormatedWithAdress_1">
      <item>Odvjetničko društvo Stanić i partneri d.o.o., Riva 4, 51000 Rijeka</item>
    </derivirana_varijabla>
  </DomainObject.Predmet.OstaliListFormatedWithAdress>
  <DomainObject.Predmet.OstaliListFormatedWithAdressOIB>
    <izvorni_sadrzaj>
      <item>Odvjetničko društvo Stanić i partneri d.o.o., OIB 96146860628, Riva 4, 51000 Rijeka</item>
    </izvorni_sadrzaj>
    <derivirana_varijabla naziv="DomainObject.Predmet.OstaliListFormatedWithAdressOIB_1">
      <item>Odvjetničko društvo Stanić i partneri d.o.o., OIB 96146860628, Riva 4, 51000 Rijeka</item>
    </derivirana_varijabla>
  </DomainObject.Predmet.OstaliListFormatedWithAdressOIB>
  <DomainObject.Predmet.OstaliListNazivFormated>
    <izvorni_sadrzaj>
      <item>Odvjetničko društvo Stanić i partneri d.o.o.</item>
    </izvorni_sadrzaj>
    <derivirana_varijabla naziv="DomainObject.Predmet.OstaliListNazivFormated_1">
      <item>Odvjetničko društvo Stanić i partneri d.o.o.</item>
    </derivirana_varijabla>
  </DomainObject.Predmet.OstaliListNazivFormated>
  <DomainObject.Predmet.OstaliListNazivFormatedOIB>
    <izvorni_sadrzaj>
      <item>Odvjetničko društvo Stanić i partneri d.o.o., OIB 96146860628</item>
    </izvorni_sadrzaj>
    <derivirana_varijabla naziv="DomainObject.Predmet.OstaliListNazivFormatedOIB_1">
      <item>Odvjetničko društvo Stanić i partneri d.o.o., OIB 96146860628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>Stpn-99/2014-18</izvorni_sadrzaj>
    <derivirana_varijabla naziv="DomainObject.PoslovniBrojDokumenta_1">Stpn-99/2014-18</derivirana_varijabla>
  </DomainObject.PoslovniBrojDokumenta>
  <DomainObject.Predmet.StrankaIDrugi>
    <izvorni_sadrzaj>SCAM MARINE d.o.o.  Viškovo</izvorni_sadrzaj>
    <derivirana_varijabla naziv="DomainObject.Predmet.StrankaIDrugi_1">SCAM MARINE d.o.o.  Viškovo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SCAM MARINE d.o.o.  Viškovo, OIB 60671571411, Mavri bb, 51216 Viškovo</izvorni_sadrzaj>
    <derivirana_varijabla naziv="DomainObject.Predmet.StrankaIDrugiAdressOIB_1">SCAM MARINE d.o.o.  Viškovo, OIB 60671571411, Mavri bb, 51216 Viškovo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lipnja 2015.</izvorni_sadrzaj>
    <derivirana_varijabla naziv="DomainObject.Predmet.OdlukaRjesenje.DatumDonosenjaOdluke_1">30. lipnja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Stpn-99/2014-13</izvorni_sadrzaj>
    <derivirana_varijabla naziv="DomainObject.Predmet.OdlukaRjesenje.Oznaka_1">Stpn-99/2014-13</derivirana_varijabla>
  </DomainObject.Predmet.OdlukaRjesenje.Oznaka>
  <DomainObject.Predmet.SudioniciListNaziv>
    <izvorni_sadrzaj>
      <item>SCAM MARINE d.o.o.  Viškovo</item>
      <item>Odvjetničko društvo Stanić i partneri d.o.o.</item>
    </izvorni_sadrzaj>
    <derivirana_varijabla naziv="DomainObject.Predmet.SudioniciListNaziv_1">
      <item>SCAM MARINE d.o.o.  Viškovo</item>
      <item>Odvjetničko društvo Stanić i partneri d.o.o.</item>
    </derivirana_varijabla>
  </DomainObject.Predmet.SudioniciListNaziv>
  <DomainObject.Predmet.SudioniciListAdressOIB>
    <izvorni_sadrzaj>
      <item>SCAM MARINE d.o.o.  Viškovo, OIB 60671571411, Mavri bb,51216 Viškovo</item>
      <item>Odvjetničko društvo Stanić i partneri d.o.o., OIB 96146860628, Riva 4,51000 Rijeka</item>
    </izvorni_sadrzaj>
    <derivirana_varijabla naziv="DomainObject.Predmet.SudioniciListAdressOIB_1">
      <item>SCAM MARINE d.o.o.  Viškovo, OIB 60671571411, Mavri bb,51216 Viškovo</item>
      <item>Odvjetničko društvo Stanić i partneri d.o.o., OIB 96146860628, Riva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60671571411</item>
      <item>, OIB 96146860628</item>
    </izvorni_sadrzaj>
    <derivirana_varijabla naziv="DomainObject.Predmet.SudioniciListNazivOIB_1">
      <item>, OIB 60671571411</item>
      <item>, OIB 96146860628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BCF10C-6B86-435D-AABA-3AA98370C4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5</properties:Pages>
  <properties:Words>1572</properties:Words>
  <properties:Characters>8487</properties:Characters>
  <properties:Lines>223</properties:Lines>
  <properties:Paragraphs>60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10373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2015-11-16T12:52:00Z</dcterms:created>
  <dc:creator>vjelenovic</dc:creator>
  <cp:lastModifiedBy>Danijela Fumić</cp:lastModifiedBy>
  <cp:lastPrinted>2015-11-16T12:51:00Z</cp:lastPrinted>
  <dcterms:modified xmlns:xsi="http://www.w3.org/2001/XMLSchema-instance" xsi:type="dcterms:W3CDTF">2015-11-16T12:53:00Z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5</vt:i4>
  </prop:property>
  <prop:property name="Naslov" pid="4" fmtid="{D5CDD505-2E9C-101B-9397-08002B2CF9AE}">
    <vt:lpwstr>Stpn-99/2014-18 / Odluka - Rješenje - ispravak rješenja</vt:lpwstr>
  </prop:property>
  <prop:property name="CC_coloring" pid="5" fmtid="{D5CDD505-2E9C-101B-9397-08002B2CF9AE}">
    <vt:bool>false</vt:bool>
  </prop:property>
</prop:Properties>
</file>