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6de9" w14:paraId="1466de9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</w:t>
      </w:r>
      <w:r w:rsidR="00A55A21">
        <w:t>5</w:t>
      </w:r>
      <w:r w:rsidR="0099183A">
        <w:t>80</w:t>
      </w:r>
      <w:r w:rsidR="00DB5774">
        <w:t>/</w:t>
      </w:r>
      <w:r w:rsidR="00F2668C">
        <w:t>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4A4281">
        <w:t xml:space="preserve"> </w:t>
      </w:r>
      <w:r w:rsidR="00FA6A82">
        <w:t>BAS društvo s ograničenom odgovornošću za trgovinu i usluge</w:t>
      </w:r>
      <w:r w:rsidR="004A4281">
        <w:t xml:space="preserve"> </w:t>
      </w:r>
      <w:r w:rsidR="00FA6A82">
        <w:t>Sesvete, Ulica Kaktu</w:t>
      </w:r>
      <w:r w:rsidR="009A7CED">
        <w:t>s</w:t>
      </w:r>
      <w:r w:rsidR="00FA6A82">
        <w:t xml:space="preserve">a 60, </w:t>
      </w:r>
      <w:r w:rsidR="002664C3">
        <w:t xml:space="preserve">OIB </w:t>
      </w:r>
      <w:r w:rsidR="00FA6A82">
        <w:t>63189572727</w:t>
      </w:r>
      <w:r w:rsidR="002664C3">
        <w:t xml:space="preserve">, </w:t>
      </w:r>
      <w:r w:rsidR="00E9713F">
        <w:t>MBS 0</w:t>
      </w:r>
      <w:r w:rsidR="00FA6A82">
        <w:t>40097136</w:t>
      </w:r>
      <w:r w:rsidR="00F44561">
        <w:t>,</w:t>
      </w:r>
      <w:r w:rsidR="00B36F03">
        <w:t xml:space="preserve"> </w:t>
      </w:r>
      <w:r w:rsidR="00F73129">
        <w:t>dana</w:t>
      </w:r>
      <w:r w:rsidR="00CD10F8">
        <w:t xml:space="preserve"> </w:t>
      </w:r>
      <w:r w:rsidR="002664C3">
        <w:t>2</w:t>
      </w:r>
      <w:r w:rsidR="009A7CED">
        <w:t>5</w:t>
      </w:r>
      <w:r w:rsidR="008E52AB">
        <w:t xml:space="preserve">. listopada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F77EFB" w:rsidR="00F77EFB">
      <w:pPr>
        <w:pStyle w:val="Odlomakpopisa"/>
        <w:numPr>
          <w:ilvl w:val="0"/>
          <w:numId w:val="1"/>
        </w:numPr>
        <w:jc w:val="both"/>
      </w:pPr>
      <w:r w:rsidRPr="00CB353A">
        <w:rPr>
          <w:bCs/>
        </w:rPr>
        <w:t xml:space="preserve">OTVARA SE stečajni postupak nad </w:t>
      </w:r>
      <w:r w:rsidR="00CA521D" w:rsidRPr="00CB353A">
        <w:rPr>
          <w:bCs/>
        </w:rPr>
        <w:t xml:space="preserve">dužnikom </w:t>
      </w:r>
      <w:r w:rsidR="00FA6A82">
        <w:t>BAS društvo s ograničenom odgovornošću za trgovinu i usluge Sesvete, Ulica Kaktu</w:t>
      </w:r>
      <w:r w:rsidR="009A7CED">
        <w:t>s</w:t>
      </w:r>
      <w:r w:rsidR="00FA6A82">
        <w:t>a 60, OIB 63189572727, MBS 040097136</w:t>
      </w:r>
      <w:r w:rsidR="00590EA8">
        <w:t>.</w:t>
      </w:r>
    </w:p>
    <w:p w:rsidRDefault="00E52536" w:rsidP="00E52536" w:rsidR="00E52536">
      <w:pPr>
        <w:pStyle w:val="Odlomakpopisa"/>
        <w:ind w:left="1571"/>
        <w:jc w:val="both"/>
      </w:pPr>
    </w:p>
    <w:p w:rsidRDefault="00B506CA" w:rsidP="00E52536" w:rsidR="00E5253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2664C3">
        <w:t xml:space="preserve"> </w:t>
      </w:r>
      <w:r w:rsidR="001C09E7">
        <w:t>Vinko Pečanić iz Lipika, Frankopanska 17, OIB 03918439681.</w:t>
      </w:r>
    </w:p>
    <w:p w:rsidRDefault="00E52536" w:rsidP="00E52536" w:rsidR="00E52536">
      <w:pPr>
        <w:pStyle w:val="Odlomakpopisa"/>
        <w:tabs>
          <w:tab w:pos="6195" w:val="left"/>
        </w:tabs>
        <w:ind w:left="1571"/>
        <w:jc w:val="both"/>
      </w:pPr>
    </w:p>
    <w:p w:rsidRDefault="00B506CA" w:rsidP="00590EA8" w:rsidR="00590EA8" w:rsidRPr="00A25CC0">
      <w:pPr>
        <w:pStyle w:val="Odlomakpopisa"/>
        <w:numPr>
          <w:ilvl w:val="0"/>
          <w:numId w:val="1"/>
        </w:numPr>
        <w:jc w:val="both"/>
        <w:rPr>
          <w:bCs/>
        </w:rPr>
      </w:pPr>
      <w:r w:rsidRPr="00A25CC0">
        <w:rPr>
          <w:bCs/>
        </w:rPr>
        <w:t xml:space="preserve">ZAKLJUČUJE SE stečajni postupak nad dužnikom </w:t>
      </w:r>
      <w:r w:rsidR="00FA6A82">
        <w:t>BAS društvo s ograničenom odgovornošću za trgovinu i usluge Sesvete, Ulica Kaktu</w:t>
      </w:r>
      <w:r w:rsidR="009A7CED">
        <w:t>s</w:t>
      </w:r>
      <w:r w:rsidR="00FA6A82">
        <w:t>a 60, OIB 63189572727, MBS 040097136</w:t>
      </w:r>
      <w:r w:rsidR="00F44561">
        <w:t>.</w:t>
      </w:r>
    </w:p>
    <w:p w:rsidRDefault="00A25CC0" w:rsidP="00A25CC0" w:rsidR="00A25CC0" w:rsidRPr="00A25CC0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68528B" w:rsidR="006F107F">
      <w:pPr>
        <w:pStyle w:val="Odlomakpopisa"/>
        <w:ind w:left="142"/>
        <w:jc w:val="both"/>
      </w:pPr>
      <w:r>
        <w:t xml:space="preserve">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dana </w:t>
      </w:r>
      <w:r w:rsidR="00FA6A82">
        <w:t>8. prosinca</w:t>
      </w:r>
      <w:r w:rsidR="00DC29FB">
        <w:t xml:space="preserve"> 2015</w:t>
      </w:r>
      <w:r>
        <w:t>. zahtjev za provedbu skraćenog stečajnog postupka nad dužnikom</w:t>
      </w:r>
      <w:r w:rsidR="00F73129">
        <w:t xml:space="preserve"> </w:t>
      </w:r>
      <w:r w:rsidR="00FA6A82">
        <w:t>BAS društvo s ograničenom odgovornošću za trgovinu i usluge Sesvete, Ulica Kaktu</w:t>
      </w:r>
      <w:r w:rsidR="009A7CED">
        <w:t>s</w:t>
      </w:r>
      <w:r w:rsidR="00FA6A82">
        <w:t>a 60, OIB 63189572727</w:t>
      </w:r>
      <w:r w:rsidR="0068528B">
        <w:t>.</w:t>
      </w:r>
    </w:p>
    <w:p w:rsidRDefault="0068528B" w:rsidP="0068528B" w:rsidR="0068528B">
      <w:pPr>
        <w:pStyle w:val="Odlomakpopisa"/>
        <w:ind w:left="142"/>
        <w:jc w:val="both"/>
      </w:pPr>
    </w:p>
    <w:p w:rsidRDefault="006F107F" w:rsidP="006F107F" w:rsidR="006F107F">
      <w:pPr>
        <w:pStyle w:val="Tijeloteksta"/>
        <w:ind w:firstLine="708"/>
      </w:pPr>
      <w:r>
        <w:lastRenderedPageBreak/>
        <w:t>Visoki Trgovački suda RH u Zagrebu je rješenjem broj 31-Su-</w:t>
      </w:r>
      <w:r w:rsidR="00DC29FB">
        <w:t>1076</w:t>
      </w:r>
      <w:r w:rsidR="00284497">
        <w:t>/16-</w:t>
      </w:r>
      <w:r w:rsidR="00DC29FB">
        <w:t>1</w:t>
      </w:r>
      <w:r w:rsidR="00284497">
        <w:t xml:space="preserve">6 od </w:t>
      </w:r>
      <w:r w:rsidR="00DC29FB">
        <w:t>2</w:t>
      </w:r>
      <w:r w:rsidR="00284497">
        <w:t xml:space="preserve">5. </w:t>
      </w:r>
      <w:r w:rsidR="00DC29FB">
        <w:t xml:space="preserve">ožujka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1C09E7">
        <w:t>30</w:t>
      </w:r>
      <w:r w:rsidR="001A1D15">
        <w:t>. kolovoza</w:t>
      </w:r>
      <w:r w:rsidR="006B054D">
        <w:t xml:space="preserve"> 2</w:t>
      </w:r>
      <w:r>
        <w:t>016. godine objavio oglas na mrežnoj stranici e-Oglasna ploča sudova pod poslovnim brojem St-</w:t>
      </w:r>
      <w:r w:rsidR="00DC29FB">
        <w:t>15</w:t>
      </w:r>
      <w:r w:rsidR="00FA6A82">
        <w:t>80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257465">
        <w:t>2</w:t>
      </w:r>
      <w:r w:rsidR="009A7CED">
        <w:t>5</w:t>
      </w:r>
      <w:r w:rsidR="001A1D15">
        <w:t xml:space="preserve">. listopada 2016. </w:t>
      </w:r>
    </w:p>
    <w:p w:rsidRDefault="00B506CA" w:rsidP="00B506CA" w:rsidR="00B506CA">
      <w:pPr>
        <w:tabs>
          <w:tab w:pos="1590" w:val="left"/>
        </w:tabs>
      </w:pPr>
    </w:p>
    <w:p w:rsidRDefault="006E05AA" w:rsidP="006E05AA" w:rsidR="006E05AA">
      <w:pPr>
        <w:ind w:firstLine="708" w:left="4956"/>
      </w:pPr>
    </w:p>
    <w:p w:rsidRDefault="006E05AA" w:rsidP="006E05AA" w:rsidR="006E05AA">
      <w:pPr>
        <w:ind w:firstLine="708" w:left="4956"/>
      </w:pPr>
      <w:r>
        <w:t xml:space="preserve">               S U D A C :</w:t>
      </w:r>
    </w:p>
    <w:p w:rsidRDefault="006E05AA" w:rsidP="006E05AA" w:rsidR="006E05AA">
      <w:pPr>
        <w:ind w:firstLine="708" w:left="4248"/>
      </w:pPr>
      <w:r>
        <w:t xml:space="preserve">                  Dubravka Kuveždić, v.r.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pStyle w:val="Tijeloteksta"/>
        <w:jc w:val="left"/>
      </w:pPr>
      <w:r>
        <w:t>UPUTA O PRAVNOM LIJEKU:</w:t>
      </w:r>
    </w:p>
    <w:p w:rsidRDefault="006E05AA" w:rsidP="006E05AA" w:rsidR="006E05A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ind w:firstLine="708" w:left="4248"/>
      </w:pPr>
      <w:r>
        <w:t xml:space="preserve">                    Za točnost otpravka</w:t>
      </w:r>
    </w:p>
    <w:p w:rsidRDefault="006E05AA" w:rsidP="006E05AA" w:rsidR="006E05AA">
      <w:pPr>
        <w:ind w:firstLine="708" w:left="4248"/>
      </w:pPr>
      <w:r>
        <w:t xml:space="preserve">                    ovlašteni službenik:</w:t>
      </w:r>
    </w:p>
    <w:p w:rsidRDefault="006E05AA" w:rsidP="006E05AA" w:rsidR="006E05AA">
      <w:pPr>
        <w:ind w:firstLine="708" w:left="4956"/>
      </w:pPr>
      <w:r>
        <w:t xml:space="preserve">           Darija Miličević </w:t>
      </w: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sectPr w:rsidSect="004115C3" w:rsidR="006E05A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939" w:rsidP="00F961D8" w:rsidR="00EB6939">
      <w:r>
        <w:separator/>
      </w:r>
    </w:p>
  </w:endnote>
  <w:endnote w:id="0" w:type="continuationSeparator">
    <w:p w:rsidRDefault="00EB6939" w:rsidP="00F961D8" w:rsidR="00EB6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939" w:rsidP="00F961D8" w:rsidR="00EB6939">
      <w:r>
        <w:separator/>
      </w:r>
    </w:p>
  </w:footnote>
  <w:footnote w:id="0" w:type="continuationSeparator">
    <w:p w:rsidRDefault="00EB6939" w:rsidP="00F961D8" w:rsidR="00EB69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3970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</w:t>
    </w:r>
    <w:r w:rsidR="00DC29FB">
      <w:t>5</w:t>
    </w:r>
    <w:r w:rsidR="00FA6A82">
      <w:t>80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B0EF5"/>
    <w:rsid w:val="000D0EBE"/>
    <w:rsid w:val="00133937"/>
    <w:rsid w:val="00136383"/>
    <w:rsid w:val="00171D35"/>
    <w:rsid w:val="001A1D15"/>
    <w:rsid w:val="001C0834"/>
    <w:rsid w:val="001C09E7"/>
    <w:rsid w:val="001D657B"/>
    <w:rsid w:val="001E3D1D"/>
    <w:rsid w:val="001F7D2D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562A8"/>
    <w:rsid w:val="00257465"/>
    <w:rsid w:val="002664C3"/>
    <w:rsid w:val="002743B4"/>
    <w:rsid w:val="00284497"/>
    <w:rsid w:val="00286227"/>
    <w:rsid w:val="00291642"/>
    <w:rsid w:val="002955F5"/>
    <w:rsid w:val="002A45E9"/>
    <w:rsid w:val="002A6D8F"/>
    <w:rsid w:val="002C604C"/>
    <w:rsid w:val="002C7592"/>
    <w:rsid w:val="002D46C4"/>
    <w:rsid w:val="002F66F8"/>
    <w:rsid w:val="00301E43"/>
    <w:rsid w:val="00342EF9"/>
    <w:rsid w:val="00364C13"/>
    <w:rsid w:val="0038712F"/>
    <w:rsid w:val="003A057F"/>
    <w:rsid w:val="003B545F"/>
    <w:rsid w:val="003D5995"/>
    <w:rsid w:val="003F02BC"/>
    <w:rsid w:val="004115C3"/>
    <w:rsid w:val="00433970"/>
    <w:rsid w:val="00447275"/>
    <w:rsid w:val="004705DE"/>
    <w:rsid w:val="00472EB0"/>
    <w:rsid w:val="00474310"/>
    <w:rsid w:val="004A1C0B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C2B6B"/>
    <w:rsid w:val="005C39C6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B054D"/>
    <w:rsid w:val="006C7D9B"/>
    <w:rsid w:val="006D6BB1"/>
    <w:rsid w:val="006E05AA"/>
    <w:rsid w:val="006E1352"/>
    <w:rsid w:val="006E2A07"/>
    <w:rsid w:val="006F107F"/>
    <w:rsid w:val="00716C1D"/>
    <w:rsid w:val="007203DF"/>
    <w:rsid w:val="007229DD"/>
    <w:rsid w:val="00723772"/>
    <w:rsid w:val="007277BA"/>
    <w:rsid w:val="00731C1A"/>
    <w:rsid w:val="00745677"/>
    <w:rsid w:val="0077014F"/>
    <w:rsid w:val="00773859"/>
    <w:rsid w:val="00777B7B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D06F1"/>
    <w:rsid w:val="008D4169"/>
    <w:rsid w:val="008D61A3"/>
    <w:rsid w:val="008E52AB"/>
    <w:rsid w:val="00904414"/>
    <w:rsid w:val="009108ED"/>
    <w:rsid w:val="009134B9"/>
    <w:rsid w:val="009628B3"/>
    <w:rsid w:val="009664E4"/>
    <w:rsid w:val="009910A5"/>
    <w:rsid w:val="0099183A"/>
    <w:rsid w:val="009A7CED"/>
    <w:rsid w:val="009B7829"/>
    <w:rsid w:val="009E1BBA"/>
    <w:rsid w:val="00A05CD3"/>
    <w:rsid w:val="00A25CC0"/>
    <w:rsid w:val="00A42316"/>
    <w:rsid w:val="00A55A21"/>
    <w:rsid w:val="00A963B2"/>
    <w:rsid w:val="00AB5C50"/>
    <w:rsid w:val="00AB6233"/>
    <w:rsid w:val="00AC7D8D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C3AA6"/>
    <w:rsid w:val="00C071B1"/>
    <w:rsid w:val="00C137C0"/>
    <w:rsid w:val="00C16024"/>
    <w:rsid w:val="00C4482B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C29FB"/>
    <w:rsid w:val="00DD469F"/>
    <w:rsid w:val="00E06523"/>
    <w:rsid w:val="00E10C23"/>
    <w:rsid w:val="00E424F1"/>
    <w:rsid w:val="00E52536"/>
    <w:rsid w:val="00E565E2"/>
    <w:rsid w:val="00E8229D"/>
    <w:rsid w:val="00E85CBE"/>
    <w:rsid w:val="00E85FB2"/>
    <w:rsid w:val="00E9713F"/>
    <w:rsid w:val="00EB6939"/>
    <w:rsid w:val="00EC69FF"/>
    <w:rsid w:val="00EF3005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  <w:rsid w:val="00FA6A82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9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9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9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9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9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9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9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9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St-1580/2016</izvorni_sadrzaj>
    <derivirana_varijabla naziv="DomainObject.Predmet.OznakaBroj_1">St-1580/2016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 d.o.o.</izvorni_sadrzaj>
    <derivirana_varijabla naziv="DomainObject.Predmet.ProtustrankaFormated_1">  BAS d.o.o.</derivirana_varijabla>
  </DomainObject.Predmet.ProtustrankaFormated>
  <DomainObject.Predmet.ProtustrankaFormatedOIB>
    <izvorni_sadrzaj>  BAS d.o.o., OIB 63189572727</izvorni_sadrzaj>
    <derivirana_varijabla naziv="DomainObject.Predmet.ProtustrankaFormatedOIB_1">  BAS d.o.o., OIB 63189572727</derivirana_varijabla>
  </DomainObject.Predmet.ProtustrankaFormatedOIB>
  <DomainObject.Predmet.ProtustrankaFormatedWithAdress>
    <izvorni_sadrzaj> BAS d.o.o., Ulica Kaktusa 60, 10360 Sesvete</izvorni_sadrzaj>
    <derivirana_varijabla naziv="DomainObject.Predmet.ProtustrankaFormatedWithAdress_1"> BAS d.o.o., Ulica Kaktusa 60, 10360 Sesvete</derivirana_varijabla>
  </DomainObject.Predmet.ProtustrankaFormatedWithAdress>
  <DomainObject.Predmet.ProtustrankaFormatedWithAdressOIB>
    <izvorni_sadrzaj> BAS d.o.o., OIB 63189572727, Ulica Kaktusa 60, 10360 Sesvete</izvorni_sadrzaj>
    <derivirana_varijabla naziv="DomainObject.Predmet.ProtustrankaFormatedWithAdressOIB_1"> BAS d.o.o., OIB 63189572727, Ulica Kaktusa 60, 10360 Sesvete</derivirana_varijabla>
  </DomainObject.Predmet.ProtustrankaFormatedWithAdressOIB>
  <DomainObject.Predmet.ProtustrankaWithAdress>
    <izvorni_sadrzaj>BAS d.o.o. Ulica Kaktusa 60, 10360 Sesvete</izvorni_sadrzaj>
    <derivirana_varijabla naziv="DomainObject.Predmet.ProtustrankaWithAdress_1">BAS d.o.o. Ulica Kaktusa 60, 10360 Sesvete</derivirana_varijabla>
  </DomainObject.Predmet.ProtustrankaWithAdress>
  <DomainObject.Predmet.ProtustrankaWithAdressOIB>
    <izvorni_sadrzaj>BAS d.o.o., OIB 63189572727, Ulica Kaktusa 60, 10360 Sesvete</izvorni_sadrzaj>
    <derivirana_varijabla naziv="DomainObject.Predmet.ProtustrankaWithAdressOIB_1">BAS d.o.o., OIB 63189572727, Ulica Kaktusa 60, 10360 Sesvete</derivirana_varijabla>
  </DomainObject.Predmet.ProtustrankaWithAdressOIB>
  <DomainObject.Predmet.ProtustrankaNazivFormated>
    <izvorni_sadrzaj>BAS d.o.o.</izvorni_sadrzaj>
    <derivirana_varijabla naziv="DomainObject.Predmet.ProtustrankaNazivFormated_1">BAS d.o.o.</derivirana_varijabla>
  </DomainObject.Predmet.ProtustrankaNazivFormated>
  <DomainObject.Predmet.ProtustrankaNazivFormatedOIB>
    <izvorni_sadrzaj>BAS d.o.o., OIB 63189572727</izvorni_sadrzaj>
    <derivirana_varijabla naziv="DomainObject.Predmet.ProtustrankaNazivFormatedOIB_1">BAS d.o.o., OIB 63189572727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 d.o.o.</item>
    </izvorni_sadrzaj>
    <derivirana_varijabla naziv="DomainObject.Predmet.ProtuStrankaListFormated_1">
      <item>BAS d.o.o.</item>
    </derivirana_varijabla>
  </DomainObject.Predmet.ProtuStrankaListFormated>
  <DomainObject.Predmet.ProtuStrankaListFormatedOIB>
    <izvorni_sadrzaj>
      <item>BAS d.o.o., OIB 63189572727</item>
    </izvorni_sadrzaj>
    <derivirana_varijabla naziv="DomainObject.Predmet.ProtuStrankaListFormatedOIB_1">
      <item>BAS d.o.o., OIB 63189572727</item>
    </derivirana_varijabla>
  </DomainObject.Predmet.ProtuStrankaListFormatedOIB>
  <DomainObject.Predmet.ProtuStrankaListFormatedWithAdress>
    <izvorni_sadrzaj>
      <item>BAS d.o.o., Ulica Kaktusa 60, 10360 Sesvete</item>
    </izvorni_sadrzaj>
    <derivirana_varijabla naziv="DomainObject.Predmet.ProtuStrankaListFormatedWithAdress_1">
      <item>BAS d.o.o., Ulica Kaktusa 60, 10360 Sesvete</item>
    </derivirana_varijabla>
  </DomainObject.Predmet.ProtuStrankaListFormatedWithAdress>
  <DomainObject.Predmet.ProtuStrankaListFormatedWithAdressOIB>
    <izvorni_sadrzaj>
      <item>BAS d.o.o., OIB 63189572727, Ulica Kaktusa 60, 10360 Sesvete</item>
    </izvorni_sadrzaj>
    <derivirana_varijabla naziv="DomainObject.Predmet.ProtuStrankaListFormatedWithAdressOIB_1">
      <item>BAS d.o.o., OIB 63189572727, Ulica Kaktusa 60, 10360 Sesvete</item>
    </derivirana_varijabla>
  </DomainObject.Predmet.ProtuStrankaListFormatedWithAdressOIB>
  <DomainObject.Predmet.ProtuStrankaListNazivFormated>
    <izvorni_sadrzaj>
      <item>BAS d.o.o.</item>
    </izvorni_sadrzaj>
    <derivirana_varijabla naziv="DomainObject.Predmet.ProtuStrankaListNazivFormated_1">
      <item>BAS d.o.o.</item>
    </derivirana_varijabla>
  </DomainObject.Predmet.ProtuStrankaListNazivFormated>
  <DomainObject.Predmet.ProtuStrankaListNazivFormatedOIB>
    <izvorni_sadrzaj>
      <item>BAS d.o.o., OIB 63189572727</item>
    </izvorni_sadrzaj>
    <derivirana_varijabla naziv="DomainObject.Predmet.ProtuStrankaListNazivFormatedOIB_1">
      <item>BAS d.o.o., OIB 63189572727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 d.o.o.</izvorni_sadrzaj>
    <derivirana_varijabla naziv="DomainObject.Predmet.ProtustrankaIDrugi_1">BAS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BAS d.o.o., OIB 63189572727, Ulica Kaktusa 60, 10360 Sesvete</izvorni_sadrzaj>
    <derivirana_varijabla naziv="DomainObject.Predmet.ProtustrankaIDrugiAdressOIB_1">BAS d.o.o., OIB 63189572727, Ulica Kaktusa 60,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 d.o.o.</item>
      <item>FINA Regionalni centar Zagreb</item>
    </izvorni_sadrzaj>
    <derivirana_varijabla naziv="DomainObject.Predmet.SudioniciListNaziv_1">
      <item>BAS d.o.o.</item>
      <item>FINA Regionalni centar Zagreb</item>
    </derivirana_varijabla>
  </DomainObject.Predmet.SudioniciListNaziv>
  <DomainObject.Predmet.SudioniciListAdressOIB>
    <izvorni_sadrzaj>
      <item>BAS d.o.o., OIB 63189572727, Ulica Kaktusa 60,10360 Sesvete</item>
      <item>FINA Regionalni centar Zagreb, OIB 85821130368, Trg svibanjskih žrtava 1995. 1,10000 Zagreb</item>
    </izvorni_sadrzaj>
    <derivirana_varijabla naziv="DomainObject.Predmet.SudioniciListAdressOIB_1">
      <item>BAS d.o.o., OIB 63189572727, Ulica Kaktusa 60,10360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63189572727</item>
      <item>, OIB 85821130368</item>
    </izvorni_sadrzaj>
    <derivirana_varijabla naziv="DomainObject.Predmet.SudioniciListNazivOIB_1">
      <item>, OIB 63189572727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315BCA-C713-4F3C-91E8-662919572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2391</properties:Characters>
  <properties:Lines>92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2016-10-21T06:52:00Z</dcterms:created>
  <dc:creator>Darija Miličević</dc:creator>
  <cp:lastModifiedBy>Darija Miličević</cp:lastModifiedBy>
  <cp:lastPrinted>2016-10-25T07:40:00Z</cp:lastPrinted>
  <dcterms:modified xmlns:xsi="http://www.w3.org/2001/XMLSchema-instance" xsi:type="dcterms:W3CDTF">2016-10-25T10:35:00Z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