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112a9" w14:paraId="0a112a9" w:rsidRDefault="002A603F" w:rsidP="00910611" w:rsidR="002A603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603F" w:rsidP="00910611" w:rsidR="002A603F">
      <w:r>
        <w:rPr>
          <w:rFonts w:eastAsia="MS Mincho"/>
        </w:rPr>
        <w:t>REPUBLIKA HRVATSKA</w:t>
      </w:r>
    </w:p>
    <w:p w:rsidRDefault="002A603F" w:rsidP="00910611" w:rsidR="002A603F">
      <w:r>
        <w:rPr>
          <w:rFonts w:eastAsia="MS Mincho"/>
        </w:rPr>
        <w:t>TRGOVAČKI SUD U RIJECI</w:t>
      </w:r>
    </w:p>
    <w:p w:rsidRDefault="002A603F" w:rsidR="002A603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A603F" w:rsidP="00F33405" w:rsidR="002A603F">
      <w:pPr>
        <w:pStyle w:val="Naslov1"/>
        <w:rPr>
          <w:b w:val="false"/>
          <w:sz w:val="24"/>
          <w:szCs w:val="24"/>
        </w:rPr>
      </w:pPr>
    </w:p>
    <w:p w:rsidRDefault="002A603F" w:rsidP="00F33405" w:rsidR="002A603F">
      <w:pPr>
        <w:pStyle w:val="Naslov1"/>
        <w:rPr>
          <w:b w:val="false"/>
          <w:sz w:val="24"/>
          <w:szCs w:val="24"/>
        </w:rPr>
      </w:pPr>
    </w:p>
    <w:p w:rsidRDefault="00030800" w:rsidP="00F33405" w:rsidR="00030800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Š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N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</w:p>
    <w:p w:rsidRDefault="00781BE5" w:rsidP="00F33405" w:rsidR="00781BE5" w:rsidRPr="0095015C"/>
    <w:p w:rsidRDefault="00F33405" w:rsidP="0024217C" w:rsidR="00F33405" w:rsidRPr="0095015C">
      <w:pPr>
        <w:jc w:val="both"/>
      </w:pPr>
      <w:r w:rsidRPr="0095015C">
        <w:t xml:space="preserve">Trgovački sud u Rijeci, po stečajnom sucu Veri Jelenović, </w:t>
      </w:r>
      <w:r w:rsidR="001042F1">
        <w:t xml:space="preserve">u stečajnom postupku nad dužnikom </w:t>
      </w:r>
      <w:r w:rsidR="001042F1">
        <w:rPr>
          <w:bCs/>
        </w:rPr>
        <w:t>CATCH 22</w:t>
      </w:r>
      <w:r w:rsidR="001042F1">
        <w:t xml:space="preserve"> jednostavno društvo s ograničenom odgovornošću za proizvodnju i trgovinu voćnim prerađevinama Perušić, Karaula 22, OIB: 41993168431, MBS: 040352184</w:t>
      </w:r>
      <w:r w:rsidR="0091489C" w:rsidRPr="0095015C">
        <w:t>,</w:t>
      </w:r>
      <w:r w:rsidR="005D1F3F" w:rsidRPr="0095015C">
        <w:rPr>
          <w:bCs/>
        </w:rPr>
        <w:t xml:space="preserve"> </w:t>
      </w:r>
      <w:r w:rsidRPr="0095015C">
        <w:t>na</w:t>
      </w:r>
      <w:r w:rsidR="006C3491" w:rsidRPr="0095015C">
        <w:t>kon</w:t>
      </w:r>
      <w:r w:rsidRPr="0095015C">
        <w:t xml:space="preserve"> ispitno</w:t>
      </w:r>
      <w:r w:rsidR="006C3491" w:rsidRPr="0095015C">
        <w:t>g</w:t>
      </w:r>
      <w:r w:rsidRPr="0095015C">
        <w:t xml:space="preserve"> ročišt</w:t>
      </w:r>
      <w:r w:rsidR="006C3491" w:rsidRPr="0095015C">
        <w:t>a</w:t>
      </w:r>
      <w:r w:rsidRPr="0095015C">
        <w:t xml:space="preserve"> održano</w:t>
      </w:r>
      <w:r w:rsidR="006C3491" w:rsidRPr="0095015C">
        <w:t>g</w:t>
      </w:r>
      <w:r w:rsidRPr="0095015C">
        <w:t xml:space="preserve"> dana </w:t>
      </w:r>
      <w:r w:rsidR="001042F1">
        <w:t>7. studenoga</w:t>
      </w:r>
      <w:r w:rsidR="00085B8C" w:rsidRPr="0095015C">
        <w:t xml:space="preserve"> 2017</w:t>
      </w:r>
      <w:r w:rsidR="0091489C" w:rsidRPr="0095015C">
        <w:t xml:space="preserve">. </w:t>
      </w:r>
    </w:p>
    <w:p w:rsidRDefault="0024217C" w:rsidP="0024217C" w:rsidR="0024217C" w:rsidRPr="0095015C">
      <w:pPr>
        <w:jc w:val="both"/>
      </w:pPr>
    </w:p>
    <w:p w:rsidRDefault="00F33405" w:rsidP="00F33405" w:rsidR="00F33405" w:rsidRPr="0095015C">
      <w:pPr>
        <w:jc w:val="center"/>
      </w:pPr>
      <w:r w:rsidRPr="0095015C">
        <w:t>r i j e š i o  j e</w:t>
      </w:r>
    </w:p>
    <w:p w:rsidRDefault="00F33405" w:rsidP="00F33405" w:rsidR="00F33405" w:rsidRPr="0095015C">
      <w:pPr>
        <w:jc w:val="center"/>
      </w:pPr>
    </w:p>
    <w:p w:rsidRDefault="00F33405" w:rsidP="00F33405" w:rsidR="00F33405" w:rsidRPr="0095015C">
      <w:pPr>
        <w:jc w:val="both"/>
      </w:pPr>
      <w:r w:rsidRPr="0095015C">
        <w:tab/>
      </w:r>
      <w:r w:rsidRPr="0095015C">
        <w:tab/>
        <w:t>Utvrđene su tražbine sljedećih vjerovnika viših isplatnih redova:</w:t>
      </w:r>
    </w:p>
    <w:p w:rsidRDefault="006E3696" w:rsidP="006E3696" w:rsidR="006E3696" w:rsidRPr="00D9506E">
      <w:pPr>
        <w:rPr>
          <w:bCs/>
        </w:rPr>
      </w:pPr>
      <w:r w:rsidRPr="00D9506E">
        <w:rPr>
          <w:bCs/>
        </w:rPr>
        <w:t>prvi viši isplatni red</w:t>
      </w:r>
    </w:p>
    <w:p w:rsidRDefault="00D9506E" w:rsidP="006E3696" w:rsidR="00D9506E" w:rsidRPr="00D9506E">
      <w:pPr>
        <w:numPr>
          <w:ilvl w:val="0"/>
          <w:numId w:val="1"/>
        </w:numPr>
        <w:rPr>
          <w:bCs/>
        </w:rPr>
      </w:pPr>
      <w:r w:rsidRPr="00D9506E">
        <w:t>Republika Hrvatska, Ministarstvo financija, Porezna uprava, OIB: 18683136487</w:t>
      </w:r>
      <w:r w:rsidR="002507D5" w:rsidRPr="00D9506E">
        <w:t xml:space="preserve">  </w:t>
      </w:r>
    </w:p>
    <w:p w:rsidRDefault="002507D5" w:rsidP="00D9506E" w:rsidR="006E3696" w:rsidRPr="00D9506E">
      <w:pPr>
        <w:ind w:left="480"/>
        <w:jc w:val="right"/>
        <w:rPr>
          <w:bCs/>
        </w:rPr>
      </w:pPr>
      <w:r w:rsidRPr="00D9506E">
        <w:t xml:space="preserve">                        </w:t>
      </w:r>
      <w:r w:rsidR="006B60AD" w:rsidRPr="00D9506E">
        <w:t xml:space="preserve">  </w:t>
      </w:r>
      <w:r w:rsidRPr="00D9506E">
        <w:t xml:space="preserve">    </w:t>
      </w:r>
      <w:r w:rsidR="006E3696" w:rsidRPr="00D9506E">
        <w:t xml:space="preserve">       </w:t>
      </w:r>
      <w:r w:rsidR="00D9506E" w:rsidRPr="00D9506E">
        <w:t xml:space="preserve">10.025,09 </w:t>
      </w:r>
      <w:r w:rsidR="0091489C" w:rsidRPr="00D9506E">
        <w:t>kn</w:t>
      </w:r>
    </w:p>
    <w:p w:rsidRDefault="006040F6" w:rsidP="00F33405" w:rsidR="006040F6" w:rsidRPr="00D9506E">
      <w:pPr>
        <w:rPr>
          <w:bCs/>
        </w:rPr>
      </w:pPr>
    </w:p>
    <w:p w:rsidRDefault="00F33405" w:rsidP="00D9506E" w:rsidR="00D9506E" w:rsidRPr="00D9506E">
      <w:pPr>
        <w:rPr>
          <w:bCs/>
        </w:rPr>
      </w:pPr>
      <w:r w:rsidRPr="00D9506E">
        <w:rPr>
          <w:bCs/>
        </w:rPr>
        <w:t>drugi viši isplatni red</w:t>
      </w:r>
    </w:p>
    <w:p w:rsidRDefault="00D9506E" w:rsidP="00D9506E" w:rsidR="00D9506E">
      <w:pPr>
        <w:jc w:val="both"/>
      </w:pPr>
      <w:r w:rsidRPr="00D9506E">
        <w:rPr>
          <w:bCs/>
        </w:rPr>
        <w:t xml:space="preserve">  </w:t>
      </w:r>
      <w:r w:rsidRPr="00D9506E">
        <w:t>1. Republika Hrvatska, Ministarstvo financija, Porezna uprava, OIB: 18683136487</w:t>
      </w:r>
    </w:p>
    <w:p w:rsidRDefault="002507D5" w:rsidP="00D9506E" w:rsidR="004C0FF1" w:rsidRPr="00D9506E">
      <w:pPr>
        <w:jc w:val="right"/>
        <w:rPr>
          <w:bCs/>
        </w:rPr>
      </w:pPr>
      <w:r w:rsidRPr="00D9506E">
        <w:t xml:space="preserve">        </w:t>
      </w:r>
      <w:r w:rsidR="00AE1B00" w:rsidRPr="00D9506E">
        <w:t xml:space="preserve">          </w:t>
      </w:r>
      <w:r w:rsidR="00C237F1" w:rsidRPr="00D9506E">
        <w:t xml:space="preserve"> </w:t>
      </w:r>
      <w:r w:rsidR="00D9506E" w:rsidRPr="00D9506E">
        <w:t xml:space="preserve">17.552,31 </w:t>
      </w:r>
      <w:r w:rsidR="00C237F1" w:rsidRPr="00D9506E">
        <w:t>kn</w:t>
      </w:r>
      <w:r w:rsidR="005D1F3F" w:rsidRPr="00D9506E">
        <w:rPr>
          <w:bCs/>
        </w:rPr>
        <w:t xml:space="preserve"> </w:t>
      </w:r>
    </w:p>
    <w:p w:rsidRDefault="00F33405" w:rsidP="00D9506E" w:rsidR="00D9506E">
      <w:r w:rsidRPr="00D9506E">
        <w:t xml:space="preserve"> </w:t>
      </w:r>
      <w:r w:rsidR="003503FE" w:rsidRPr="00D9506E">
        <w:t xml:space="preserve"> </w:t>
      </w:r>
      <w:r w:rsidR="0072227A" w:rsidRPr="00D9506E">
        <w:t>2</w:t>
      </w:r>
      <w:r w:rsidRPr="00D9506E">
        <w:t xml:space="preserve">. </w:t>
      </w:r>
      <w:r w:rsidR="00D9506E" w:rsidRPr="00D9506E">
        <w:t xml:space="preserve">HRVATSKI ZAVOD ZA ZAPOŠLJAVANJE, Zagreb, Radnička Cesta 1 , OIB: </w:t>
      </w:r>
    </w:p>
    <w:p w:rsidRDefault="00D9506E" w:rsidP="00D9506E" w:rsidR="00F33405" w:rsidRPr="00D9506E">
      <w:r>
        <w:t xml:space="preserve">      </w:t>
      </w:r>
      <w:r w:rsidRPr="00D9506E">
        <w:rPr>
          <w:bCs/>
        </w:rPr>
        <w:t>91547293790</w:t>
      </w:r>
      <w:r w:rsidR="006B60AD" w:rsidRPr="00D9506E">
        <w:t xml:space="preserve">       </w:t>
      </w:r>
      <w:r w:rsidR="002507D5" w:rsidRPr="00D9506E">
        <w:t xml:space="preserve">           </w:t>
      </w:r>
      <w:r>
        <w:t xml:space="preserve">                                                                                </w:t>
      </w:r>
      <w:r w:rsidR="002507D5" w:rsidRPr="00D9506E">
        <w:t xml:space="preserve">   </w:t>
      </w:r>
      <w:r w:rsidR="003503FE" w:rsidRPr="00D9506E">
        <w:t xml:space="preserve"> </w:t>
      </w:r>
      <w:r w:rsidRPr="00D9506E">
        <w:t xml:space="preserve">41.877,82 </w:t>
      </w:r>
      <w:r w:rsidR="00F33405" w:rsidRPr="00D9506E">
        <w:t>kn</w:t>
      </w:r>
    </w:p>
    <w:p w:rsidRDefault="00337396" w:rsidP="00337396" w:rsidR="00337396" w:rsidRPr="0095015C">
      <w:pPr>
        <w:jc w:val="both"/>
      </w:pPr>
    </w:p>
    <w:p w:rsidRDefault="00F33405" w:rsidP="00F33405" w:rsidR="00F33405" w:rsidRPr="0095015C">
      <w:pPr>
        <w:pStyle w:val="Naslov2"/>
        <w:jc w:val="center"/>
        <w:rPr>
          <w:b w:val="false"/>
          <w:bCs w:val="false"/>
          <w:szCs w:val="24"/>
        </w:rPr>
      </w:pPr>
      <w:r w:rsidRPr="0095015C">
        <w:rPr>
          <w:b w:val="false"/>
          <w:bCs w:val="false"/>
          <w:szCs w:val="24"/>
        </w:rPr>
        <w:t>Obrazloženje</w:t>
      </w:r>
    </w:p>
    <w:p w:rsidRDefault="00F33405" w:rsidP="00F33405" w:rsidR="00F33405">
      <w:pPr>
        <w:jc w:val="both"/>
      </w:pPr>
      <w:r w:rsidRPr="008F7358">
        <w:tab/>
      </w:r>
      <w:r w:rsidRPr="008F7358">
        <w:tab/>
        <w:t xml:space="preserve">Na ispitnom ročištu održanom dana </w:t>
      </w:r>
      <w:r w:rsidR="00D9506E">
        <w:t>7. studenoga 2017.</w:t>
      </w:r>
      <w:r w:rsidRPr="008F7358">
        <w:t xml:space="preserve"> ispitane su sve prijavljene tražbine prijavljene prema svojim iznosima i redu.</w:t>
      </w:r>
    </w:p>
    <w:p w:rsidRDefault="00F33405" w:rsidP="00F33405" w:rsidR="00F33405">
      <w:pPr>
        <w:jc w:val="both"/>
      </w:pPr>
      <w:r w:rsidRPr="008F7358">
        <w:tab/>
      </w:r>
      <w:r w:rsidRPr="008F7358">
        <w:tab/>
      </w:r>
      <w:r w:rsidR="0091489C" w:rsidRPr="008F7358">
        <w:t>Sud</w:t>
      </w:r>
      <w:r w:rsidRPr="008F7358">
        <w:t xml:space="preserve"> je </w:t>
      </w:r>
      <w:r w:rsidR="005C6105" w:rsidRPr="008F7358">
        <w:t>na temelju</w:t>
      </w:r>
      <w:r w:rsidRPr="008F7358">
        <w:t xml:space="preserve"> članka </w:t>
      </w:r>
      <w:r w:rsidR="0091489C" w:rsidRPr="008F7358">
        <w:t>264</w:t>
      </w:r>
      <w:r w:rsidRPr="008F7358">
        <w:t xml:space="preserve">. </w:t>
      </w:r>
      <w:r w:rsidR="008E57E2" w:rsidRPr="008F7358">
        <w:t xml:space="preserve">Stečajnog zakona </w:t>
      </w:r>
      <w:r w:rsidR="008E57E2" w:rsidRPr="008F7358">
        <w:rPr>
          <w:bCs/>
        </w:rPr>
        <w:t xml:space="preserve">(objavljen u NN </w:t>
      </w:r>
      <w:r w:rsidR="0091489C" w:rsidRPr="008F7358">
        <w:rPr>
          <w:bCs/>
        </w:rPr>
        <w:t>71/15</w:t>
      </w:r>
      <w:r w:rsidR="008E57E2" w:rsidRPr="008F7358">
        <w:rPr>
          <w:bCs/>
        </w:rPr>
        <w:t>)</w:t>
      </w:r>
      <w:r w:rsidRPr="008F7358">
        <w:t xml:space="preserve">  sastavio ta</w:t>
      </w:r>
      <w:r w:rsidR="0091489C" w:rsidRPr="008F7358">
        <w:t xml:space="preserve">blicu ispitanih tražbina u koju je za svaku prijavljenu tražbinu uneseno u kojoj je </w:t>
      </w:r>
      <w:r w:rsidR="0091489C" w:rsidRPr="0095015C">
        <w:t xml:space="preserve">mjeri tražbina utvrđena </w:t>
      </w:r>
      <w:r w:rsidRPr="0095015C">
        <w:t xml:space="preserve">prema svom iznosu i svom redu, odnosno </w:t>
      </w:r>
      <w:r w:rsidR="0091489C" w:rsidRPr="0095015C">
        <w:t>tko je tražbinu osporio</w:t>
      </w:r>
      <w:r w:rsidRPr="0095015C">
        <w:t>.</w:t>
      </w:r>
    </w:p>
    <w:p w:rsidRDefault="00F33405" w:rsidP="00F33405" w:rsidR="00F33405">
      <w:pPr>
        <w:jc w:val="both"/>
      </w:pPr>
      <w:r w:rsidRPr="0095015C">
        <w:t xml:space="preserve">                     Tražbine označene u</w:t>
      </w:r>
      <w:r w:rsidR="005C6105" w:rsidRPr="0095015C">
        <w:t xml:space="preserve"> </w:t>
      </w:r>
      <w:r w:rsidR="00D9506E">
        <w:t>izreci</w:t>
      </w:r>
      <w:r w:rsidRPr="0095015C">
        <w:t xml:space="preserve"> ovog rješenja </w:t>
      </w:r>
      <w:r w:rsidR="005C6105" w:rsidRPr="0095015C">
        <w:t xml:space="preserve">se na </w:t>
      </w:r>
      <w:r w:rsidRPr="0095015C">
        <w:t>temelj</w:t>
      </w:r>
      <w:r w:rsidR="005C6105" w:rsidRPr="0095015C">
        <w:t>u</w:t>
      </w:r>
      <w:r w:rsidRPr="0095015C">
        <w:t xml:space="preserve"> članka </w:t>
      </w:r>
      <w:r w:rsidR="0091489C" w:rsidRPr="0095015C">
        <w:t>265</w:t>
      </w:r>
      <w:r w:rsidRPr="0095015C">
        <w:t xml:space="preserve">. </w:t>
      </w:r>
      <w:r w:rsidR="008E57E2" w:rsidRPr="0095015C">
        <w:t xml:space="preserve">Stečajnog zakona </w:t>
      </w:r>
      <w:r w:rsidR="008E57E2" w:rsidRPr="0095015C">
        <w:rPr>
          <w:bCs/>
        </w:rPr>
        <w:t xml:space="preserve">(objavljen u NN </w:t>
      </w:r>
      <w:r w:rsidR="0091489C" w:rsidRPr="0095015C">
        <w:rPr>
          <w:bCs/>
        </w:rPr>
        <w:t>71/15</w:t>
      </w:r>
      <w:r w:rsidR="008E57E2" w:rsidRPr="0095015C">
        <w:rPr>
          <w:bCs/>
        </w:rPr>
        <w:t>)</w:t>
      </w:r>
      <w:r w:rsidRPr="0095015C">
        <w:t xml:space="preserve"> smatraju utvrđenim, budući da ih nije osporio stečajni upravitelj niti koji od stečajnih vjerovnika.</w:t>
      </w:r>
    </w:p>
    <w:p w:rsidRDefault="009B2BD6" w:rsidP="00F33405" w:rsidR="00F33405">
      <w:pPr>
        <w:jc w:val="center"/>
      </w:pPr>
      <w:r w:rsidRPr="0095015C">
        <w:t>Rijeka</w:t>
      </w:r>
      <w:r w:rsidR="00F33405" w:rsidRPr="0095015C">
        <w:t>,</w:t>
      </w:r>
      <w:r w:rsidR="004D5C4D" w:rsidRPr="0095015C">
        <w:t xml:space="preserve"> </w:t>
      </w:r>
      <w:r w:rsidR="00D9506E">
        <w:t>7. studenoga</w:t>
      </w:r>
      <w:r w:rsidR="002F3DAF">
        <w:t xml:space="preserve"> 2017</w:t>
      </w:r>
      <w:r w:rsidR="00F33405" w:rsidRPr="0095015C">
        <w:t xml:space="preserve">. </w:t>
      </w:r>
    </w:p>
    <w:p w:rsidRDefault="00D9506E" w:rsidP="00F33405" w:rsidR="00D9506E" w:rsidRPr="0095015C">
      <w:pPr>
        <w:jc w:val="center"/>
      </w:pP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      Sudac</w:t>
      </w:r>
    </w:p>
    <w:p w:rsidRDefault="002507D5" w:rsidP="0095015C" w:rsidR="002507D5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Vera Jelenović</w:t>
      </w:r>
    </w:p>
    <w:p w:rsidRDefault="00D9506E" w:rsidP="0095015C" w:rsidR="00D9506E">
      <w:pPr>
        <w:jc w:val="both"/>
      </w:pPr>
    </w:p>
    <w:p w:rsidRDefault="00D9506E" w:rsidP="0095015C" w:rsidR="00D9506E" w:rsidRPr="0095015C">
      <w:pPr>
        <w:jc w:val="both"/>
      </w:pPr>
    </w:p>
    <w:p w:rsidRDefault="00F33405" w:rsidP="00F33405" w:rsidR="00F33405" w:rsidRPr="0095015C">
      <w:pPr>
        <w:jc w:val="both"/>
      </w:pPr>
      <w:r w:rsidRPr="0095015C">
        <w:t>UPUTA O PRAVNOM LIJEKU:</w:t>
      </w:r>
    </w:p>
    <w:p w:rsidRDefault="00F33405" w:rsidP="00852B17" w:rsidR="00852B17">
      <w:pPr>
        <w:jc w:val="both"/>
      </w:pPr>
      <w:r w:rsidRPr="0095015C">
        <w:tab/>
        <w:t>Protiv  ovog  rješenja pravo na žalbu ima stečajni upravitelj i svaki vjerovnik u dijelu koji se tiče njegove prijavljene tražbine i tražbine  koju je osporio (</w:t>
      </w:r>
      <w:r w:rsidR="0072227A" w:rsidRPr="0095015C">
        <w:t xml:space="preserve">članak 11. i </w:t>
      </w:r>
      <w:r w:rsidRPr="0095015C">
        <w:t xml:space="preserve">177. stavak 4. i 5. Stečajnog zakona). Rok za žalbu iznosi 8 dana od dana dostave rješenja. </w:t>
      </w:r>
      <w:r w:rsidR="00AE1B00" w:rsidRPr="0095015C">
        <w:t xml:space="preserve">Ovo se rješenje dostavlja objavom na mrežnoj stranici e-Oglasna ploča sudova, a dostava se smatra obavljenom istekom osmoga dana od dana objave pismena na mrežnoj stranici e-Oglasna </w:t>
      </w:r>
      <w:r w:rsidR="00AE1B00" w:rsidRPr="0095015C">
        <w:lastRenderedPageBreak/>
        <w:t xml:space="preserve">ploča sudova. </w:t>
      </w:r>
      <w:r w:rsidRPr="0095015C">
        <w:t xml:space="preserve">Žalba se podnosi ovom sudu u tri primjerka, a o žalbi odlučuje Visoki trgovački sud  Republike  Hrvatske. </w:t>
      </w:r>
      <w:r w:rsidR="00852B17" w:rsidRPr="0095015C">
        <w:t>Žalba ne utječe na rok ostavljen strankama da pokrenu parnicu.</w:t>
      </w:r>
    </w:p>
    <w:p w:rsidRDefault="002F3DAF" w:rsidP="00852B17" w:rsidR="002F3DAF" w:rsidRPr="0095015C">
      <w:pPr>
        <w:jc w:val="both"/>
      </w:pPr>
      <w:r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>
        <w:t xml:space="preserve"> (čl. 267. st. 1. Stečajnog zakona)</w:t>
      </w:r>
      <w:r>
        <w:t>.</w:t>
      </w:r>
      <w:r w:rsidR="00121F52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p w:rsidRDefault="00F33405" w:rsidP="00F33405" w:rsidR="00F33405" w:rsidRPr="0095015C">
      <w:pPr>
        <w:jc w:val="both"/>
      </w:pPr>
    </w:p>
    <w:p w:rsidRDefault="00F33405" w:rsidP="00F33405" w:rsidR="00F33405" w:rsidRPr="0095015C"/>
    <w:p w:rsidRDefault="0024217C" w:rsidP="002B01B4" w:rsidR="0024217C" w:rsidRPr="0095015C">
      <w:pPr>
        <w:jc w:val="both"/>
      </w:pPr>
    </w:p>
    <w:p w:rsidRDefault="00583442" w:rsidP="002B01B4" w:rsidR="00583442" w:rsidRPr="0095015C">
      <w:pPr>
        <w:jc w:val="both"/>
      </w:pPr>
    </w:p>
    <w:p w:rsidRDefault="00583442" w:rsidP="002B01B4" w:rsidR="00583442" w:rsidRPr="0095015C">
      <w:pPr>
        <w:jc w:val="both"/>
      </w:pPr>
    </w:p>
    <w:p w:rsidRDefault="002507D5" w:rsidP="002B01B4" w:rsidR="002507D5" w:rsidRPr="0095015C">
      <w:pPr>
        <w:jc w:val="both"/>
      </w:pPr>
    </w:p>
    <w:p w:rsidRDefault="002507D5" w:rsidP="002B01B4" w:rsidR="002507D5" w:rsidRPr="0095015C">
      <w:pPr>
        <w:jc w:val="both"/>
      </w:pPr>
    </w:p>
    <w:sectPr w:rsidR="002507D5" w:rsidRPr="0095015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667" w:rsidR="00B25667">
      <w:r>
        <w:separator/>
      </w:r>
    </w:p>
  </w:endnote>
  <w:endnote w:id="0" w:type="continuationSeparator">
    <w:p w:rsidRDefault="00B25667" w:rsidR="00B256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603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667" w:rsidR="00B25667">
      <w:r>
        <w:separator/>
      </w:r>
    </w:p>
  </w:footnote>
  <w:footnote w:id="0" w:type="continuationSeparator">
    <w:p w:rsidRDefault="00B25667" w:rsidR="00B256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1042F1">
      <w:rPr>
        <w:bCs/>
      </w:rPr>
      <w:t>1094</w:t>
    </w:r>
    <w:r>
      <w:rPr>
        <w:bCs/>
      </w:rPr>
      <w:t>/2016</w:t>
    </w:r>
    <w:r w:rsidR="00F32BA3">
      <w:rPr>
        <w:bCs/>
      </w:rPr>
      <w:t>-18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2F1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03F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5667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06E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2BA3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F1A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60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0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0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0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0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A60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03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60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0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0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0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0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A60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03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St-1094/2016</izvorni_sadrzaj>
    <derivirana_varijabla naziv="DomainObject.Predmet.OznakaBroj_1">St-1094/2016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pijave tražbina u spisu</izvorni_sadrzaj>
    <derivirana_varijabla naziv="DomainObject.Predmet.PrimjedbaSuca_1">pijave tražbina u spisu</derivirana_varijabla>
  </DomainObject.Predmet.PrimjedbaSuca>
  <DomainObject.Predmet.ProtustrankaFormated>
    <izvorni_sadrzaj>  CATCH 22 j.d.o.o.</izvorni_sadrzaj>
    <derivirana_varijabla naziv="DomainObject.Predmet.ProtustrankaFormated_1">  CATCH 22 j.d.o.o.</derivirana_varijabla>
  </DomainObject.Predmet.ProtustrankaFormated>
  <DomainObject.Predmet.ProtustrankaFormatedOIB>
    <izvorni_sadrzaj>  CATCH 22 j.d.o.o., OIB 41993168431</izvorni_sadrzaj>
    <derivirana_varijabla naziv="DomainObject.Predmet.ProtustrankaFormatedOIB_1">  CATCH 22 j.d.o.o., OIB 41993168431</derivirana_varijabla>
  </DomainObject.Predmet.ProtustrankaFormatedOIB>
  <DomainObject.Predmet.ProtustrankaFormatedWithAdress>
    <izvorni_sadrzaj> CATCH 22 j.d.o.o., Karaula 22, 53202 Perušić</izvorni_sadrzaj>
    <derivirana_varijabla naziv="DomainObject.Predmet.ProtustrankaFormatedWithAdress_1"> CATCH 22 j.d.o.o., Karaula 22, 53202 Perušić</derivirana_varijabla>
  </DomainObject.Predmet.ProtustrankaFormatedWithAdress>
  <DomainObject.Predmet.ProtustrankaFormatedWithAdressOIB>
    <izvorni_sadrzaj> CATCH 22 j.d.o.o., OIB 41993168431, Karaula 22, 53202 Perušić</izvorni_sadrzaj>
    <derivirana_varijabla naziv="DomainObject.Predmet.ProtustrankaFormatedWithAdressOIB_1"> CATCH 22 j.d.o.o., OIB 41993168431, Karaula 22, 53202 Perušić</derivirana_varijabla>
  </DomainObject.Predmet.ProtustrankaFormatedWithAdressOIB>
  <DomainObject.Predmet.ProtustrankaWithAdress>
    <izvorni_sadrzaj>CATCH 22 j.d.o.o. Karaula 22, 53202 Perušić</izvorni_sadrzaj>
    <derivirana_varijabla naziv="DomainObject.Predmet.ProtustrankaWithAdress_1">CATCH 22 j.d.o.o. Karaula 22, 53202 Perušić</derivirana_varijabla>
  </DomainObject.Predmet.ProtustrankaWithAdress>
  <DomainObject.Predmet.ProtustrankaWithAdressOIB>
    <izvorni_sadrzaj>CATCH 22 j.d.o.o., OIB 41993168431, Karaula 22, 53202 Perušić</izvorni_sadrzaj>
    <derivirana_varijabla naziv="DomainObject.Predmet.ProtustrankaWithAdressOIB_1">CATCH 22 j.d.o.o., OIB 41993168431, Karaula 22, 53202 Perušić</derivirana_varijabla>
  </DomainObject.Predmet.ProtustrankaWithAdressOIB>
  <DomainObject.Predmet.ProtustrankaNazivFormated>
    <izvorni_sadrzaj>CATCH 22 j.d.o.o.</izvorni_sadrzaj>
    <derivirana_varijabla naziv="DomainObject.Predmet.ProtustrankaNazivFormated_1">CATCH 22 j.d.o.o.</derivirana_varijabla>
  </DomainObject.Predmet.ProtustrankaNazivFormated>
  <DomainObject.Predmet.ProtustrankaNazivFormatedOIB>
    <izvorni_sadrzaj>CATCH 22 j.d.o.o., OIB 41993168431</izvorni_sadrzaj>
    <derivirana_varijabla naziv="DomainObject.Predmet.ProtustrankaNazivFormatedOIB_1">CATCH 22 j.d.o.o., OIB 41993168431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CATCH 22 j.d.o.o.</item>
    </izvorni_sadrzaj>
    <derivirana_varijabla naziv="DomainObject.Predmet.ProtuStrankaListFormated_1">
      <item>CATCH 22 j.d.o.o.</item>
    </derivirana_varijabla>
  </DomainObject.Predmet.ProtuStrankaListFormated>
  <DomainObject.Predmet.ProtuStrankaListFormatedOIB>
    <izvorni_sadrzaj>
      <item>CATCH 22 j.d.o.o., OIB 41993168431</item>
    </izvorni_sadrzaj>
    <derivirana_varijabla naziv="DomainObject.Predmet.ProtuStrankaListFormatedOIB_1">
      <item>CATCH 22 j.d.o.o., OIB 41993168431</item>
    </derivirana_varijabla>
  </DomainObject.Predmet.ProtuStrankaListFormatedOIB>
  <DomainObject.Predmet.ProtuStrankaListFormatedWithAdress>
    <izvorni_sadrzaj>
      <item>CATCH 22 j.d.o.o., Karaula 22, 53202 Perušić</item>
    </izvorni_sadrzaj>
    <derivirana_varijabla naziv="DomainObject.Predmet.ProtuStrankaListFormatedWithAdress_1">
      <item>CATCH 22 j.d.o.o., Karaula 22, 53202 Perušić</item>
    </derivirana_varijabla>
  </DomainObject.Predmet.ProtuStrankaListFormatedWithAdress>
  <DomainObject.Predmet.ProtuStrankaListFormatedWithAdressOIB>
    <izvorni_sadrzaj>
      <item>CATCH 22 j.d.o.o., OIB 41993168431, Karaula 22, 53202 Perušić</item>
    </izvorni_sadrzaj>
    <derivirana_varijabla naziv="DomainObject.Predmet.ProtuStrankaListFormatedWithAdressOIB_1">
      <item>CATCH 22 j.d.o.o., OIB 41993168431, Karaula 22, 53202 Perušić</item>
    </derivirana_varijabla>
  </DomainObject.Predmet.ProtuStrankaListFormatedWithAdressOIB>
  <DomainObject.Predmet.ProtuStrankaListNazivFormated>
    <izvorni_sadrzaj>
      <item>CATCH 22 j.d.o.o.</item>
    </izvorni_sadrzaj>
    <derivirana_varijabla naziv="DomainObject.Predmet.ProtuStrankaListNazivFormated_1">
      <item>CATCH 22 j.d.o.o.</item>
    </derivirana_varijabla>
  </DomainObject.Predmet.ProtuStrankaListNazivFormated>
  <DomainObject.Predmet.ProtuStrankaListNazivFormatedOIB>
    <izvorni_sadrzaj>
      <item>CATCH 22 j.d.o.o., OIB 41993168431</item>
    </izvorni_sadrzaj>
    <derivirana_varijabla naziv="DomainObject.Predmet.ProtuStrankaListNazivFormatedOIB_1">
      <item>CATCH 22 j.d.o.o., OIB 41993168431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CATCH 22 j.d.o.o.</izvorni_sadrzaj>
    <derivirana_varijabla naziv="DomainObject.Predmet.ProtustrankaIDrugi_1">CATCH 22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CATCH 22 j.d.o.o., OIB 41993168431, Karaula 22, 53202 Perušić</izvorni_sadrzaj>
    <derivirana_varijabla naziv="DomainObject.Predmet.ProtustrankaIDrugiAdressOIB_1">CATCH 22 j.d.o.o., OIB 41993168431, Karaula 22, 53202 Perušić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CATCH 22 j.d.o.o.</item>
    </izvorni_sadrzaj>
    <derivirana_varijabla naziv="DomainObject.Predmet.SudioniciListNaziv_1">
      <item>FINA  Rijeka</item>
      <item>CATCH 22 j.d.o.o.</item>
    </derivirana_varijabla>
  </DomainObject.Predmet.SudioniciListNaziv>
  <DomainObject.Predmet.SudioniciListAdressOIB>
    <izvorni_sadrzaj>
      <item>FINA  Rijeka, OIB 85821130368, Frana Kurelca 8,51000 Rijeka</item>
      <item>CATCH 22 j.d.o.o., OIB 41993168431, Karaula 22,53202 Perušić</item>
    </izvorni_sadrzaj>
    <derivirana_varijabla naziv="DomainObject.Predmet.SudioniciListAdressOIB_1">
      <item>FINA  Rijeka, OIB 85821130368, Frana Kurelca 8,51000 Rijeka</item>
      <item>CATCH 22 j.d.o.o., OIB 41993168431, Karaula 22,53202 Perušić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41993168431</item>
    </izvorni_sadrzaj>
    <derivirana_varijabla naziv="DomainObject.Predmet.SudioniciListNazivOIB_1">
      <item>, OIB 85821130368</item>
      <item>, OIB 41993168431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420</properties:Words>
  <properties:Characters>2178</properties:Characters>
  <properties:Lines>62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2017-11-07T13:42:00Z</dcterms:created>
  <dc:creator>korlevicd</dc:creator>
  <cp:lastModifiedBy>Danijela Fumić</cp:lastModifiedBy>
  <cp:lastPrinted>2017-11-07T13:42:00Z</cp:lastPrinted>
  <dcterms:modified xmlns:xsi="http://www.w3.org/2001/XMLSchema-instance" xsi:type="dcterms:W3CDTF">2017-11-07T13:43:00Z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