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1eda" w14:paraId="94d1ed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7E4C1B" w:rsidRPr="00BA69EB">
        <w:rPr>
          <w:lang w:val="hr-HR"/>
        </w:rPr>
        <w:t>ESSENTIA DALMATIA d.o.o., Split, Glagoljaška 14, OIB: 82923984058, MBS: 060282530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F85FC8">
        <w:rPr>
          <w:lang w:val="hr-HR"/>
        </w:rPr>
        <w:t>21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7E4C1B" w:rsidRPr="00BA69EB">
        <w:rPr>
          <w:lang w:val="hr-HR"/>
        </w:rPr>
        <w:t>ESSENTIA DALMATIA d.o.o., Split, Glagoljaška 14, OIB: 82923984058, MBS: 060282530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F85FC8">
        <w:rPr>
          <w:lang w:val="hr-HR"/>
        </w:rPr>
        <w:t>21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7A6A6A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7A6A6A">
        <w:rPr>
          <w:lang w:val="hr-HR"/>
        </w:rPr>
        <w:t>Ante Gabelica, Split, Ruđera Boškovića 7/125, OIB: 68765596631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7E4C1B" w:rsidRPr="00BA69EB">
        <w:rPr>
          <w:lang w:val="hr-HR"/>
        </w:rPr>
        <w:t>ESSENTIA DALMATIA d.o.o., Split, Glagoljaška 14, OIB: 82923984058, MBS: 060282530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7E4C1B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E4C1B" w:rsidRPr="00BA69EB">
        <w:rPr>
          <w:lang w:val="hr-HR"/>
        </w:rPr>
        <w:t>ESSENTIA DALMATIA d.o.o., Split, Glagoljaška 14, OIB: 82923984058, MBS: 060282530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E4C1B" w:rsidRPr="00BA69EB">
        <w:rPr>
          <w:lang w:val="hr-HR"/>
        </w:rPr>
        <w:t>286 dana, u ukupnom iznosu od 1.843,73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85FC8">
        <w:rPr>
          <w:lang w:val="hr-HR"/>
        </w:rPr>
        <w:t>21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9E4D29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9E4D29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85576" w:rsidRPr="00B8557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E4C1B">
      <w:t>554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E4C1B">
      <w:t>554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6A6A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576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85FC8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5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55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55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55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5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55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55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55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ESSENTIA DALMATIA društvo s ograničenom odgovornošću za trgovinu i usluge</izvorni_sadrzaj>
    <derivirana_varijabla naziv="DomainObject.Predmet.ProtustrankaFormated_1">  ESSENTIA DALMATIA društvo s ograničenom odgovornošću za trgovinu i usluge</derivirana_varijabla>
  </DomainObject.Predmet.ProtustrankaFormated>
  <DomainObject.Predmet.ProtustrankaFormatedOIB>
    <izvorni_sadrzaj>  ESSENTIA DALMATIA društvo s ograničenom odgovornošću za trgovinu i usluge, OIB 82923984058</izvorni_sadrzaj>
    <derivirana_varijabla naziv="DomainObject.Predmet.ProtustrankaFormatedOIB_1">  ESSENTIA DALMATIA društvo s ograničenom odgovornošću za trgovinu i usluge, OIB 82923984058</derivirana_varijabla>
  </DomainObject.Predmet.ProtustrankaFormatedOIB>
  <DomainObject.Predmet.ProtustrankaFormatedWithAdress>
    <izvorni_sadrzaj> ESSENTIA DALMATIA društvo s ograničenom odgovornošću za trgovinu i usluge, Glagoljaška 14, 21000 Split</izvorni_sadrzaj>
    <derivirana_varijabla naziv="DomainObject.Predmet.ProtustrankaFormatedWithAdress_1"> ESSENTIA DALMATIA društvo s ograničenom odgovornošću za trgovinu i usluge, Glagoljaška 14, 21000 Split</derivirana_varijabla>
  </DomainObject.Predmet.ProtustrankaFormatedWithAdress>
  <DomainObject.Predmet.ProtustrankaFormatedWithAdressOIB>
    <izvorni_sadrzaj> ESSENTIA DALMATIA društvo s ograničenom odgovornošću za trgovinu i usluge, OIB 82923984058, Glagoljaška 14, 21000 Split</izvorni_sadrzaj>
    <derivirana_varijabla naziv="DomainObject.Predmet.ProtustrankaFormatedWithAdressOIB_1"> ESSENTIA DALMATIA društvo s ograničenom odgovornošću za trgovinu i usluge, OIB 82923984058, Glagoljaška 14, 21000 Split</derivirana_varijabla>
  </DomainObject.Predmet.ProtustrankaFormatedWithAdressOIB>
  <DomainObject.Predmet.ProtustrankaWithAdress>
    <izvorni_sadrzaj>ESSENTIA DALMATIA društvo s ograničenom odgovornošću za trgovinu i usluge Glagoljaška 14, 21000 Split</izvorni_sadrzaj>
    <derivirana_varijabla naziv="DomainObject.Predmet.ProtustrankaWithAdress_1">ESSENTIA DALMATIA društvo s ograničenom odgovornošću za trgovinu i usluge Glagoljaška 14, 21000 Split</derivirana_varijabla>
  </DomainObject.Predmet.ProtustrankaWithAdress>
  <DomainObject.Predmet.ProtustrankaWithAdressOIB>
    <izvorni_sadrzaj>ESSENTIA DALMATIA društvo s ograničenom odgovornošću za trgovinu i usluge, OIB 82923984058, Glagoljaška 14, 21000 Split</izvorni_sadrzaj>
    <derivirana_varijabla naziv="DomainObject.Predmet.ProtustrankaWithAdressOIB_1">ESSENTIA DALMATIA društvo s ograničenom odgovornošću za trgovinu i usluge, OIB 82923984058, Glagoljaška 14, 21000 Split</derivirana_varijabla>
  </DomainObject.Predmet.ProtustrankaWithAdressOIB>
  <DomainObject.Predmet.ProtustrankaNazivFormated>
    <izvorni_sadrzaj>ESSENTIA DALMATIA društvo s ograničenom odgovornošću za trgovinu i usluge</izvorni_sadrzaj>
    <derivirana_varijabla naziv="DomainObject.Predmet.ProtustrankaNazivFormated_1">ESSENTIA DALMATIA društvo s ograničenom odgovornošću za trgovinu i usluge</derivirana_varijabla>
  </DomainObject.Predmet.ProtustrankaNazivFormated>
  <DomainObject.Predmet.ProtustrankaNazivFormatedOIB>
    <izvorni_sadrzaj>ESSENTIA DALMATIA društvo s ograničenom odgovornošću za trgovinu i usluge, OIB 82923984058</izvorni_sadrzaj>
    <derivirana_varijabla naziv="DomainObject.Predmet.ProtustrankaNazivFormatedOIB_1">ESSENTIA DALMATIA društvo s ograničenom odgovornošću za trgovinu i usluge, OIB 82923984058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1843.73</izvorni_sadrzaj>
    <derivirana_varijabla naziv="DomainObject.Predmet.TrenutnaVrijednost_1">1843.73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ESSENTIA DALMATIA društvo s ograničenom odgovornošću za trgovinu i usluge</item>
    </izvorni_sadrzaj>
    <derivirana_varijabla naziv="DomainObject.Predmet.ProtuStrankaListFormated_1">
      <item>ESSENTIA DALMATIA društvo s ograničenom odgovornošću za trgovinu i usluge</item>
    </derivirana_varijabla>
  </DomainObject.Predmet.ProtuStrankaListFormated>
  <DomainObject.Predmet.ProtuStrankaListFormatedOIB>
    <izvorni_sadrzaj>
      <item>ESSENTIA DALMATIA društvo s ograničenom odgovornošću za trgovinu i usluge, OIB 82923984058</item>
    </izvorni_sadrzaj>
    <derivirana_varijabla naziv="DomainObject.Predmet.ProtuStrankaListFormatedOIB_1">
      <item>ESSENTIA DALMATIA društvo s ograničenom odgovornošću za trgovinu i usluge, OIB 82923984058</item>
    </derivirana_varijabla>
  </DomainObject.Predmet.ProtuStrankaListFormatedOIB>
  <DomainObject.Predmet.ProtuStrankaListFormatedWithAdress>
    <izvorni_sadrzaj>
      <item>ESSENTIA DALMATIA društvo s ograničenom odgovornošću za trgovinu i usluge, Glagoljaška 14, 21000 Split</item>
    </izvorni_sadrzaj>
    <derivirana_varijabla naziv="DomainObject.Predmet.ProtuStrankaListFormatedWithAdress_1">
      <item>ESSENTIA DALMATIA društvo s ograničenom odgovornošću za trgovinu i usluge, Glagoljaška 14, 21000 Split</item>
    </derivirana_varijabla>
  </DomainObject.Predmet.ProtuStrankaListFormatedWithAdress>
  <DomainObject.Predmet.ProtuStrankaListFormatedWithAdressOIB>
    <izvorni_sadrzaj>
      <item>ESSENTIA DALMATIA društvo s ograničenom odgovornošću za trgovinu i usluge, OIB 82923984058, Glagoljaška 14, 21000 Split</item>
    </izvorni_sadrzaj>
    <derivirana_varijabla naziv="DomainObject.Predmet.ProtuStrankaListFormatedWithAdressOIB_1">
      <item>ESSENTIA DALMATIA društvo s ograničenom odgovornošću za trgovinu i usluge, OIB 82923984058, Glagoljaška 14, 21000 Split</item>
    </derivirana_varijabla>
  </DomainObject.Predmet.ProtuStrankaListFormatedWithAdressOIB>
  <DomainObject.Predmet.ProtuStrankaListNazivFormated>
    <izvorni_sadrzaj>
      <item>ESSENTIA DALMATIA društvo s ograničenom odgovornošću za trgovinu i usluge</item>
    </izvorni_sadrzaj>
    <derivirana_varijabla naziv="DomainObject.Predmet.ProtuStrankaListNazivFormated_1">
      <item>ESSENTIA DALMATIA društvo s ograničenom odgovornošću za trgovinu i usluge</item>
    </derivirana_varijabla>
  </DomainObject.Predmet.ProtuStrankaListNazivFormated>
  <DomainObject.Predmet.ProtuStrankaListNazivFormatedOIB>
    <izvorni_sadrzaj>
      <item>ESSENTIA DALMATIA društvo s ograničenom odgovornošću za trgovinu i usluge, OIB 82923984058</item>
    </izvorni_sadrzaj>
    <derivirana_varijabla naziv="DomainObject.Predmet.ProtuStrankaListNazivFormatedOIB_1">
      <item>ESSENTIA DALMATIA društvo s ograničenom odgovornošću za trgovinu i usluge, OIB 82923984058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ESSENTIA DALMATIA društvo s ograničenom odgovornošću za trgovinu i usluge</izvorni_sadrzaj>
    <derivirana_varijabla naziv="DomainObject.Predmet.ProtustrankaIDrugi_1">ESSENTIA DALMATIA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ESSENTIA DALMATIA društvo s ograničenom odgovornošću za trgovinu i usluge, OIB 82923984058, Glagoljaška 14, 21000 Split</izvorni_sadrzaj>
    <derivirana_varijabla naziv="DomainObject.Predmet.ProtustrankaIDrugiAdressOIB_1">ESSENTIA DALMATIA društvo s ograničenom odgovornošću za trgovinu i usluge, OIB 82923984058,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ESSENTIA DALMATIA društvo s ograničenom odgovornošću za trgovinu i usluge</item>
      <item>FINANCIJSKA AGENCIJA, RC SPLIT</item>
    </izvorni_sadrzaj>
    <derivirana_varijabla naziv="DomainObject.Predmet.SudioniciListNaziv_1">
      <item>ESSENTIA DALMATIA društvo s ograničenom odgovornošću za trgovinu i usluge</item>
      <item>FINANCIJSKA AGENCIJA, RC SPLIT</item>
    </derivirana_varijabla>
  </DomainObject.Predmet.SudioniciListNaziv>
  <DomainObject.Predmet.SudioniciListAdressOIB>
    <izvorni_sadrzaj>
      <item>ESSENTIA DALMATIA društvo s ograničenom odgovornošću za trgovinu i usluge, OIB 82923984058, Glagoljaška 14,21000 Split</item>
      <item>FINANCIJSKA AGENCIJA, RC SPLIT, OIB 85821130368, Mažuranićevo šetalište 24 b,21000 Split</item>
    </izvorni_sadrzaj>
    <derivirana_varijabla naziv="DomainObject.Predmet.SudioniciListAdressOIB_1">
      <item>ESSENTIA DALMATIA društvo s ograničenom odgovornošću za trgovinu i usluge, OIB 82923984058, Glagoljaška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82923984058</item>
      <item>, OIB 85821130368</item>
    </izvorni_sadrzaj>
    <derivirana_varijabla naziv="DomainObject.Predmet.SudioniciListNazivOIB_1">
      <item>, OIB 82923984058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48BF9-E9EB-4704-823A-9B61AFE18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4301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2016-09-19T09:56:00Z</dcterms:created>
  <dc:creator>wsadmin</dc:creator>
  <cp:lastModifiedBy>Goran Radanović</cp:lastModifiedBy>
  <cp:lastPrinted>2016-09-21T10:37:00Z</cp:lastPrinted>
  <dcterms:modified xmlns:xsi="http://www.w3.org/2001/XMLSchema-instance" xsi:type="dcterms:W3CDTF">2016-09-21T10:44:00Z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