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23a0eb" w14:paraId="723a0eb" w:rsidRDefault="00AE649C" w:rsidP="002C5F0F" w:rsidR="00AE649C">
      <w:pPr>
        <w:pStyle w:val="Naslov3"/>
        <w:numPr>
          <w:ilvl w:val="0"/>
          <w:numId w:val="0"/>
        </w:numPr>
        <w:ind w:left="720"/>
        <w15:collapsed w:val="false"/>
      </w:pPr>
    </w:p>
    <w:p w:rsidRDefault="002C5F0F" w:rsidP="002C5F0F" w:rsidR="002C5F0F">
      <w:pPr>
        <w:spacing w:after="0"/>
      </w:pPr>
      <w:r>
        <w:t>REPUBLIKA HRVATSKA</w:t>
      </w:r>
    </w:p>
    <w:p w:rsidRDefault="002C5F0F" w:rsidP="002C5F0F" w:rsidR="002C5F0F">
      <w:pPr>
        <w:spacing w:after="0"/>
      </w:pPr>
      <w:r>
        <w:t>Trgovački sud u Varaždinu</w:t>
      </w:r>
    </w:p>
    <w:p w:rsidRDefault="002C5F0F" w:rsidP="002C5F0F" w:rsidR="00CB0EA4">
      <w:pPr>
        <w:spacing w:after="0"/>
      </w:pPr>
      <w:r>
        <w:t>Varaždin, Braće Radić br. 2.</w:t>
      </w:r>
      <w:r w:rsidR="008C6D91"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2C5F0F" w:rsidP="002C5F0F" w:rsidR="002C5F0F">
      <w:pPr>
        <w:spacing w:after="0"/>
      </w:pPr>
    </w:p>
    <w:p w:rsidRDefault="002C5F0F" w:rsidP="002C5F0F" w:rsidR="002C5F0F">
      <w:pPr>
        <w:spacing w:after="0"/>
      </w:pPr>
    </w:p>
    <w:p w:rsidRDefault="002C5F0F" w:rsidP="002C5F0F" w:rsidR="002C5F0F">
      <w:pPr>
        <w:spacing w:after="0"/>
        <w:jc w:val="center"/>
        <w:rPr>
          <w:rFonts w:cs="Times New Roman"/>
        </w:rPr>
      </w:pPr>
      <w:r>
        <w:rPr>
          <w:rFonts w:cs="Times New Roman"/>
        </w:rPr>
        <w:t>R E P U B L I K A     H R V A T S K A</w:t>
      </w:r>
    </w:p>
    <w:p w:rsidRDefault="002C5F0F" w:rsidP="002C5F0F" w:rsidR="002C5F0F">
      <w:pPr>
        <w:spacing w:after="0"/>
        <w:jc w:val="both"/>
        <w:rPr>
          <w:rFonts w:cs="Times New Roman"/>
        </w:rPr>
      </w:pPr>
    </w:p>
    <w:p w:rsidRDefault="002C5F0F" w:rsidP="002C5F0F" w:rsidR="002C5F0F">
      <w:pPr>
        <w:spacing w:after="0"/>
        <w:jc w:val="center"/>
        <w:rPr>
          <w:rFonts w:cs="Times New Roman"/>
        </w:rPr>
      </w:pPr>
      <w:r>
        <w:rPr>
          <w:rFonts w:cs="Times New Roman"/>
        </w:rPr>
        <w:t>R  J  E  Š  E  N J  E</w:t>
      </w:r>
    </w:p>
    <w:p w:rsidRDefault="002C5F0F" w:rsidP="002C5F0F" w:rsidR="002C5F0F">
      <w:pPr>
        <w:spacing w:after="0"/>
        <w:jc w:val="both"/>
        <w:rPr>
          <w:rFonts w:cs="Times New Roman"/>
        </w:rPr>
      </w:pPr>
    </w:p>
    <w:p w:rsidRDefault="002C5F0F" w:rsidP="002C5F0F" w:rsidR="002C5F0F">
      <w:pPr>
        <w:spacing w:after="0"/>
        <w:jc w:val="both"/>
        <w:rPr>
          <w:rFonts w:cs="Times New Roman"/>
        </w:rPr>
      </w:pPr>
    </w:p>
    <w:p w:rsidRDefault="002C5F0F" w:rsidP="002C5F0F" w:rsidR="002C5F0F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          TRGOVAČKI SUD U VARAŽDINU, po sucu toga suda Hugu </w:t>
      </w:r>
      <w:proofErr w:type="spellStart"/>
      <w:r>
        <w:rPr>
          <w:rFonts w:cs="Times New Roman"/>
        </w:rPr>
        <w:t>Wedemeyeru</w:t>
      </w:r>
      <w:proofErr w:type="spellEnd"/>
      <w:r>
        <w:rPr>
          <w:rFonts w:cs="Times New Roman"/>
        </w:rPr>
        <w:t xml:space="preserve">, u stečajnom postupku nad stečajnim dužnikom ZAKMARDY d.o.o. „u stečaju“, iz Varaždina, J. </w:t>
      </w:r>
      <w:proofErr w:type="spellStart"/>
      <w:r>
        <w:rPr>
          <w:rFonts w:cs="Times New Roman"/>
        </w:rPr>
        <w:t>Habdelića</w:t>
      </w:r>
      <w:proofErr w:type="spellEnd"/>
      <w:r>
        <w:rPr>
          <w:rFonts w:cs="Times New Roman"/>
        </w:rPr>
        <w:t xml:space="preserve"> br. 4, zastupanog po stečajnom upravitelju Sanji Mihalić, odvjetnici iz Varaždina, A. Stepinca br. 1, u postupku prodaje nekretnina i pokretnina stečajnog dužnika na temelju rješenja o prodaji od 5. listopada 2012. godine, te dopunskog rješenja od 13. prosinca 2012. godine, izvan ročišta 22. siječnja 2016. godine,</w:t>
      </w:r>
    </w:p>
    <w:p w:rsidRDefault="002C5F0F" w:rsidP="002C5F0F" w:rsidR="002C5F0F">
      <w:pPr>
        <w:spacing w:after="0"/>
        <w:jc w:val="both"/>
        <w:rPr>
          <w:rFonts w:cs="Times New Roman"/>
        </w:rPr>
      </w:pPr>
    </w:p>
    <w:p w:rsidRDefault="002C5F0F" w:rsidP="002C5F0F" w:rsidR="002C5F0F">
      <w:pPr>
        <w:spacing w:after="0"/>
        <w:jc w:val="both"/>
        <w:rPr>
          <w:rFonts w:cs="Times New Roman"/>
        </w:rPr>
      </w:pPr>
    </w:p>
    <w:p w:rsidRDefault="002C5F0F" w:rsidP="002C5F0F" w:rsidR="002C5F0F">
      <w:pPr>
        <w:spacing w:after="0"/>
        <w:jc w:val="center"/>
        <w:rPr>
          <w:rFonts w:cs="Times New Roman"/>
        </w:rPr>
      </w:pPr>
      <w:r>
        <w:rPr>
          <w:rFonts w:cs="Times New Roman"/>
        </w:rPr>
        <w:t>r  i   j  e  š  i  o         j  e</w:t>
      </w:r>
    </w:p>
    <w:p w:rsidRDefault="002C5F0F" w:rsidP="002C5F0F" w:rsidR="002C5F0F">
      <w:pPr>
        <w:spacing w:after="0"/>
        <w:jc w:val="both"/>
        <w:rPr>
          <w:rFonts w:cs="Times New Roman"/>
        </w:rPr>
      </w:pPr>
    </w:p>
    <w:p w:rsidRDefault="002C5F0F" w:rsidP="002C5F0F" w:rsidR="002C5F0F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I/ Kupcu </w:t>
      </w:r>
      <w:r>
        <w:rPr>
          <w:rFonts w:cs="Times New Roman"/>
        </w:rPr>
        <w:t>IVICI GONZIU</w:t>
      </w:r>
      <w:r>
        <w:rPr>
          <w:rFonts w:cs="Times New Roman"/>
        </w:rPr>
        <w:t>,</w:t>
      </w:r>
      <w:r>
        <w:rPr>
          <w:rFonts w:cs="Times New Roman"/>
        </w:rPr>
        <w:t xml:space="preserve"> IZ Malog </w:t>
      </w:r>
      <w:proofErr w:type="spellStart"/>
      <w:r>
        <w:rPr>
          <w:rFonts w:cs="Times New Roman"/>
        </w:rPr>
        <w:t>Lovrečana</w:t>
      </w:r>
      <w:proofErr w:type="spellEnd"/>
      <w:r>
        <w:rPr>
          <w:rFonts w:cs="Times New Roman"/>
        </w:rPr>
        <w:t>, Svetog Lovre br. 2, OIB: 88169773376,</w:t>
      </w:r>
      <w:r>
        <w:rPr>
          <w:rFonts w:cs="Times New Roman"/>
        </w:rPr>
        <w:t xml:space="preserve">   d o s u đ u j e    s e     nekretnina kako slijedi : </w:t>
      </w:r>
    </w:p>
    <w:p w:rsidRDefault="002C5F0F" w:rsidP="002C5F0F" w:rsidR="002C5F0F">
      <w:pPr>
        <w:pStyle w:val="NormaleSPIS"/>
        <w:spacing w:after="0"/>
        <w:ind w:firstLine="0"/>
        <w:rPr>
          <w:rFonts w:cs="Times New Roman"/>
          <w:noProof/>
        </w:rPr>
      </w:pPr>
      <w:r>
        <w:rPr>
          <w:snapToGrid w:val="false"/>
        </w:rPr>
        <w:t xml:space="preserve">GARAŽA u Varaždinu, </w:t>
      </w:r>
      <w:proofErr w:type="spellStart"/>
      <w:r>
        <w:rPr>
          <w:snapToGrid w:val="false"/>
        </w:rPr>
        <w:t>Jalkovečka</w:t>
      </w:r>
      <w:proofErr w:type="spellEnd"/>
      <w:r>
        <w:rPr>
          <w:snapToGrid w:val="false"/>
        </w:rPr>
        <w:t xml:space="preserve"> br. 10</w:t>
      </w:r>
      <w:r>
        <w:rPr>
          <w:snapToGrid w:val="false"/>
        </w:rPr>
        <w:t>2a, z.k.ul. 14859, poduložak 128</w:t>
      </w:r>
      <w:r>
        <w:rPr>
          <w:snapToGrid w:val="false"/>
        </w:rPr>
        <w:t xml:space="preserve">, </w:t>
      </w:r>
      <w:proofErr w:type="spellStart"/>
      <w:r>
        <w:rPr>
          <w:snapToGrid w:val="false"/>
        </w:rPr>
        <w:t>kčbr</w:t>
      </w:r>
      <w:proofErr w:type="spellEnd"/>
      <w:r>
        <w:rPr>
          <w:snapToGrid w:val="false"/>
        </w:rPr>
        <w:t xml:space="preserve">. 9368/4 k.o. Varaždin (u osnivanju), ukupne površine </w:t>
      </w:r>
      <w:r>
        <w:rPr>
          <w:snapToGrid w:val="false"/>
        </w:rPr>
        <w:t>21,20</w:t>
      </w:r>
      <w:r>
        <w:rPr>
          <w:snapToGrid w:val="false"/>
        </w:rPr>
        <w:t xml:space="preserve"> m2</w:t>
      </w:r>
      <w:r>
        <w:rPr>
          <w:noProof/>
        </w:rPr>
        <w:t>,</w:t>
      </w:r>
      <w:r>
        <w:rPr>
          <w:noProof/>
        </w:rPr>
        <w:t xml:space="preserve"> za cijenu u iznosu od 19.564,44</w:t>
      </w:r>
      <w:r>
        <w:rPr>
          <w:noProof/>
        </w:rPr>
        <w:t xml:space="preserve"> kuna.</w:t>
      </w:r>
    </w:p>
    <w:p w:rsidRDefault="002C5F0F" w:rsidP="002C5F0F" w:rsidR="002C5F0F">
      <w:pPr>
        <w:suppressAutoHyphens/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             Kupac </w:t>
      </w:r>
      <w:r>
        <w:rPr>
          <w:rFonts w:cs="Times New Roman"/>
        </w:rPr>
        <w:t>IVICA GONZI</w:t>
      </w:r>
      <w:r>
        <w:rPr>
          <w:rFonts w:cs="Times New Roman"/>
        </w:rPr>
        <w:t xml:space="preserve"> uplatio je jamčevinu u iznosu od 1.</w:t>
      </w:r>
      <w:r>
        <w:rPr>
          <w:rFonts w:cs="Times New Roman"/>
        </w:rPr>
        <w:t>956,45</w:t>
      </w:r>
      <w:r>
        <w:rPr>
          <w:rFonts w:cs="Times New Roman"/>
        </w:rPr>
        <w:t xml:space="preserve"> kuna za gore navedenu nekretninu, a koja se jamčevina uračunava u kupoprodajnu cijenu, a razliku između jamčevine i postignute kupoprodajne cijene u iznosu od </w:t>
      </w:r>
      <w:r>
        <w:rPr>
          <w:rFonts w:cs="Times New Roman"/>
        </w:rPr>
        <w:t>17.607,99</w:t>
      </w:r>
      <w:r>
        <w:rPr>
          <w:rFonts w:cs="Times New Roman"/>
        </w:rPr>
        <w:t xml:space="preserve"> kuna</w:t>
      </w:r>
      <w:r>
        <w:rPr>
          <w:rFonts w:cs="Times New Roman"/>
          <w:bCs/>
        </w:rPr>
        <w:t xml:space="preserve">, </w:t>
      </w:r>
      <w:r>
        <w:rPr>
          <w:rFonts w:cs="Times New Roman"/>
        </w:rPr>
        <w:t>kupac se obvezuje platiti u roku od 30 dana od dana pravomoćnosti ovog rješenja o dosudi, na žiro-račun Trgovačkog suda u Varaždinu broj : HR4023900011300002754 otvoren kod Hrvatske poštanske banke d.d., pozivom na broj spisa St-78-12. – u koloni svrha uplate.</w:t>
      </w:r>
    </w:p>
    <w:p w:rsidRDefault="002C5F0F" w:rsidP="002C5F0F" w:rsidR="002C5F0F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Ako kupac </w:t>
      </w:r>
      <w:r>
        <w:rPr>
          <w:rFonts w:cs="Times New Roman"/>
        </w:rPr>
        <w:t>IVICA GONZI</w:t>
      </w:r>
      <w:r>
        <w:rPr>
          <w:rFonts w:cs="Times New Roman"/>
        </w:rPr>
        <w:t xml:space="preserve"> ne uplati određenu </w:t>
      </w:r>
      <w:proofErr w:type="spellStart"/>
      <w:r>
        <w:rPr>
          <w:rFonts w:cs="Times New Roman"/>
        </w:rPr>
        <w:t>kupovninu</w:t>
      </w:r>
      <w:proofErr w:type="spellEnd"/>
      <w:r>
        <w:rPr>
          <w:rFonts w:cs="Times New Roman"/>
        </w:rPr>
        <w:t xml:space="preserve"> u navedenom roku, smatrati će se da je odustao od kupnje, te će sud rješenjem prodaju oglasiti nevažećom i objaviti novu prodaju, a iz uplaćene jamčevine namiriti će se troškovi nove prodaje i naknaditi razlika </w:t>
      </w:r>
      <w:proofErr w:type="spellStart"/>
      <w:r>
        <w:rPr>
          <w:rFonts w:cs="Times New Roman"/>
        </w:rPr>
        <w:t>kupovnine</w:t>
      </w:r>
      <w:proofErr w:type="spellEnd"/>
      <w:r>
        <w:rPr>
          <w:rFonts w:cs="Times New Roman"/>
        </w:rPr>
        <w:t xml:space="preserve"> postignute na prijašnjoj dražbi i novoj dražbi. </w:t>
      </w:r>
    </w:p>
    <w:p w:rsidRDefault="002C5F0F" w:rsidP="002C5F0F" w:rsidR="002C5F0F">
      <w:pPr>
        <w:spacing w:after="0"/>
        <w:ind w:firstLine="708"/>
        <w:jc w:val="both"/>
        <w:rPr>
          <w:rFonts w:cs="Times New Roman"/>
        </w:rPr>
      </w:pPr>
    </w:p>
    <w:p w:rsidRDefault="002C5F0F" w:rsidP="002C5F0F" w:rsidR="002C5F0F">
      <w:pPr>
        <w:spacing w:after="0"/>
        <w:jc w:val="both"/>
        <w:rPr>
          <w:szCs w:val="22"/>
        </w:rPr>
      </w:pPr>
      <w:r>
        <w:rPr>
          <w:rFonts w:cs="Times New Roman"/>
        </w:rPr>
        <w:t xml:space="preserve">          </w:t>
      </w:r>
      <w:r>
        <w:rPr>
          <w:rFonts w:cs="Times New Roman"/>
        </w:rPr>
        <w:tab/>
        <w:t>II/ Nekretnina iz točke I izreke ovog rješenja predati će se kupcu nakon pravomoćnosti rješenja o dosudi i nakon uplate razlike između jamčevine i postignute kupoprodajne cije</w:t>
      </w:r>
      <w:r>
        <w:rPr>
          <w:rFonts w:cs="Times New Roman"/>
        </w:rPr>
        <w:t>ne u ukupnom iznosu od 17.607,99</w:t>
      </w:r>
      <w:r>
        <w:rPr>
          <w:szCs w:val="22"/>
        </w:rPr>
        <w:t xml:space="preserve"> kuna.</w:t>
      </w:r>
    </w:p>
    <w:p w:rsidRDefault="002C5F0F" w:rsidP="002C5F0F" w:rsidR="002C5F0F">
      <w:pPr>
        <w:spacing w:after="0"/>
        <w:jc w:val="both"/>
        <w:rPr>
          <w:rFonts w:cs="Times New Roman"/>
        </w:rPr>
      </w:pPr>
    </w:p>
    <w:p w:rsidRDefault="002C5F0F" w:rsidP="002C5F0F" w:rsidR="002C5F0F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III/ Određuje se uknjižba prava vlasništva na dosuđenoj nekretnini iz točke I izreke ovog rješenja u korist kupca </w:t>
      </w:r>
      <w:r>
        <w:rPr>
          <w:rFonts w:cs="Times New Roman"/>
        </w:rPr>
        <w:t xml:space="preserve">IVICE GONZIA, iz Malog </w:t>
      </w:r>
      <w:proofErr w:type="spellStart"/>
      <w:r>
        <w:rPr>
          <w:rFonts w:cs="Times New Roman"/>
        </w:rPr>
        <w:t>Lovrečana</w:t>
      </w:r>
      <w:proofErr w:type="spellEnd"/>
      <w:r>
        <w:rPr>
          <w:rFonts w:cs="Times New Roman"/>
        </w:rPr>
        <w:t xml:space="preserve">, u zemljišnim knjigama, a nakon pravomoćnosti rješenja o dosudi i nakon uplate razlike između jamčevine i postignute kupoprodajne cijene, a što se dokazuje potvrdom suda o izvršenoj uplati kupca. </w:t>
      </w:r>
    </w:p>
    <w:p w:rsidRDefault="002C5F0F" w:rsidP="002C5F0F" w:rsidR="002C5F0F">
      <w:pPr>
        <w:spacing w:after="0"/>
        <w:ind w:firstLine="708"/>
        <w:jc w:val="both"/>
        <w:rPr>
          <w:rFonts w:cs="Times New Roman"/>
        </w:rPr>
      </w:pPr>
    </w:p>
    <w:p w:rsidRDefault="002C5F0F" w:rsidP="002C5F0F" w:rsidR="002C5F0F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lastRenderedPageBreak/>
        <w:t>IV/ Po pravomoćnosti ovog rješenja i nakon uplate razlike između jamčevine i postignute kupoprodajne cijene u zemljišnim knjigama brisati će se uknjiženi tereti i ostale zabilježbe upisane na nekretnini iz točke I izreke ovog rješenja pod brojevima Z-135/12. (Z-420/12.) i Z-279/12.</w:t>
      </w:r>
    </w:p>
    <w:p w:rsidRDefault="002C5F0F" w:rsidP="002C5F0F" w:rsidR="002C5F0F">
      <w:pPr>
        <w:spacing w:after="0"/>
        <w:ind w:firstLine="708"/>
        <w:jc w:val="both"/>
        <w:rPr>
          <w:rFonts w:cs="Times New Roman"/>
        </w:rPr>
      </w:pPr>
    </w:p>
    <w:p w:rsidRDefault="002C5F0F" w:rsidP="002C5F0F" w:rsidR="002C5F0F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V/  N a l a ž e     s e    </w:t>
      </w:r>
      <w:proofErr w:type="spellStart"/>
      <w:r>
        <w:rPr>
          <w:rFonts w:cs="Times New Roman"/>
        </w:rPr>
        <w:t>z.k</w:t>
      </w:r>
      <w:proofErr w:type="spellEnd"/>
      <w:r>
        <w:rPr>
          <w:rFonts w:cs="Times New Roman"/>
        </w:rPr>
        <w:t>. odjelu Općinskog suda u Varaždinu,   z a b i l j e ž b a    ovog rješenja o dosudi na nekretnini iz točke I izreke ovog rješenja u zemljišne knjige.</w:t>
      </w:r>
    </w:p>
    <w:p w:rsidRDefault="002C5F0F" w:rsidP="002C5F0F" w:rsidR="002C5F0F">
      <w:pPr>
        <w:spacing w:after="0"/>
        <w:jc w:val="both"/>
        <w:rPr>
          <w:rFonts w:cs="Times New Roman"/>
        </w:rPr>
      </w:pPr>
    </w:p>
    <w:p w:rsidRDefault="002C5F0F" w:rsidP="002C5F0F" w:rsidR="002C5F0F">
      <w:pPr>
        <w:spacing w:after="0"/>
        <w:jc w:val="both"/>
        <w:rPr>
          <w:rFonts w:cs="Times New Roman"/>
        </w:rPr>
      </w:pPr>
    </w:p>
    <w:p w:rsidRDefault="002C5F0F" w:rsidP="002C5F0F" w:rsidR="002C5F0F">
      <w:pPr>
        <w:spacing w:after="0"/>
        <w:jc w:val="center"/>
        <w:rPr>
          <w:rFonts w:cs="Times New Roman"/>
        </w:rPr>
      </w:pPr>
      <w:r>
        <w:rPr>
          <w:rFonts w:cs="Times New Roman"/>
        </w:rPr>
        <w:t>Obrazloženje</w:t>
      </w:r>
    </w:p>
    <w:p w:rsidRDefault="002C5F0F" w:rsidP="002C5F0F" w:rsidR="002C5F0F">
      <w:pPr>
        <w:spacing w:after="0"/>
        <w:jc w:val="both"/>
        <w:rPr>
          <w:rFonts w:cs="Times New Roman"/>
        </w:rPr>
      </w:pPr>
    </w:p>
    <w:p w:rsidRDefault="002C5F0F" w:rsidP="002C5F0F" w:rsidR="002C5F0F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Na ročištu za javnu dražbu u stečajnom postupku nad stečajnim dužnikom </w:t>
      </w:r>
      <w:proofErr w:type="spellStart"/>
      <w:r>
        <w:rPr>
          <w:rFonts w:cs="Times New Roman"/>
        </w:rPr>
        <w:t>Zakmardy</w:t>
      </w:r>
      <w:proofErr w:type="spellEnd"/>
      <w:r>
        <w:rPr>
          <w:rFonts w:cs="Times New Roman"/>
        </w:rPr>
        <w:t xml:space="preserve"> d.o.o. „u stečaju“, iz Varaždina radi prodaje nekretnina označenih u izreci ovog rješenja održanog 30. studenoga 2015. godine sudjelovao je kao ponuđač </w:t>
      </w:r>
      <w:r>
        <w:rPr>
          <w:rFonts w:cs="Times New Roman"/>
        </w:rPr>
        <w:t xml:space="preserve">Ivica </w:t>
      </w:r>
      <w:proofErr w:type="spellStart"/>
      <w:r>
        <w:rPr>
          <w:rFonts w:cs="Times New Roman"/>
        </w:rPr>
        <w:t>Gonzi</w:t>
      </w:r>
      <w:proofErr w:type="spellEnd"/>
      <w:r>
        <w:rPr>
          <w:rFonts w:cs="Times New Roman"/>
        </w:rPr>
        <w:t xml:space="preserve">, iz Malog </w:t>
      </w:r>
      <w:proofErr w:type="spellStart"/>
      <w:r>
        <w:rPr>
          <w:rFonts w:cs="Times New Roman"/>
        </w:rPr>
        <w:t>Lovrečana</w:t>
      </w:r>
      <w:proofErr w:type="spellEnd"/>
      <w:r>
        <w:rPr>
          <w:rFonts w:cs="Times New Roman"/>
        </w:rPr>
        <w:t>. Održavanje navedene javne dražbe bilo je oglašeno u novinama „Regionalni tjednik" od 17. studenoga 2015. godine, na stranicama Hrvatske gospodarske komore 17. studenoga 2015. godine, na web. stranici sudačke mreže 17. studenoga 2015. godine te na e-oglasnoj ploči ovoga suda.</w:t>
      </w:r>
    </w:p>
    <w:p w:rsidRDefault="002C5F0F" w:rsidP="002C5F0F" w:rsidR="002C5F0F">
      <w:pPr>
        <w:pStyle w:val="NormaleSPIS"/>
        <w:spacing w:after="0"/>
        <w:ind w:firstLine="0"/>
        <w:rPr>
          <w:rFonts w:cs="Times New Roman"/>
          <w:noProof/>
        </w:rPr>
      </w:pPr>
      <w:r>
        <w:rPr>
          <w:rFonts w:cs="Times New Roman"/>
        </w:rPr>
        <w:t xml:space="preserve">       </w:t>
      </w:r>
      <w:r>
        <w:rPr>
          <w:rFonts w:cs="Times New Roman"/>
        </w:rPr>
        <w:tab/>
        <w:t>Početna cijena za nekretninu navedenu u izreci ovog rješenja i to garaža</w:t>
      </w:r>
      <w:r>
        <w:rPr>
          <w:snapToGrid w:val="false"/>
        </w:rPr>
        <w:t xml:space="preserve"> u Varaždinu, </w:t>
      </w:r>
      <w:proofErr w:type="spellStart"/>
      <w:r>
        <w:rPr>
          <w:snapToGrid w:val="false"/>
        </w:rPr>
        <w:t>Jalkovečka</w:t>
      </w:r>
      <w:proofErr w:type="spellEnd"/>
      <w:r>
        <w:rPr>
          <w:snapToGrid w:val="false"/>
        </w:rPr>
        <w:t xml:space="preserve"> br. 102a, z.k.ul. 14859, p</w:t>
      </w:r>
      <w:r>
        <w:rPr>
          <w:snapToGrid w:val="false"/>
        </w:rPr>
        <w:t>oduložak 128</w:t>
      </w:r>
      <w:r>
        <w:rPr>
          <w:snapToGrid w:val="false"/>
        </w:rPr>
        <w:t xml:space="preserve">, </w:t>
      </w:r>
      <w:proofErr w:type="spellStart"/>
      <w:r>
        <w:rPr>
          <w:snapToGrid w:val="false"/>
        </w:rPr>
        <w:t>kčbr</w:t>
      </w:r>
      <w:proofErr w:type="spellEnd"/>
      <w:r>
        <w:rPr>
          <w:snapToGrid w:val="false"/>
        </w:rPr>
        <w:t xml:space="preserve">. 9368/4 k.o. Varaždin (u osnivanju), ukupne površine </w:t>
      </w:r>
      <w:r>
        <w:rPr>
          <w:snapToGrid w:val="false"/>
        </w:rPr>
        <w:t>21,20</w:t>
      </w:r>
      <w:r>
        <w:rPr>
          <w:snapToGrid w:val="false"/>
        </w:rPr>
        <w:t xml:space="preserve"> m2</w:t>
      </w:r>
      <w:r>
        <w:rPr>
          <w:noProof/>
        </w:rPr>
        <w:t>, iznosila je 1</w:t>
      </w:r>
      <w:r>
        <w:rPr>
          <w:noProof/>
        </w:rPr>
        <w:t>9.564,44</w:t>
      </w:r>
      <w:r>
        <w:rPr>
          <w:noProof/>
        </w:rPr>
        <w:t xml:space="preserve"> kuna</w:t>
      </w:r>
      <w:r>
        <w:rPr>
          <w:rFonts w:cs="Times New Roman"/>
          <w:bCs/>
        </w:rPr>
        <w:t xml:space="preserve">, </w:t>
      </w:r>
      <w:r>
        <w:rPr>
          <w:rFonts w:cs="Times New Roman"/>
        </w:rPr>
        <w:t xml:space="preserve">te ispod te cijene nekretnina nije mogla biti prodana. Navedeni ponuđač </w:t>
      </w:r>
      <w:r>
        <w:rPr>
          <w:rFonts w:cs="Times New Roman"/>
        </w:rPr>
        <w:t xml:space="preserve">Ivica </w:t>
      </w:r>
      <w:proofErr w:type="spellStart"/>
      <w:r>
        <w:rPr>
          <w:rFonts w:cs="Times New Roman"/>
        </w:rPr>
        <w:t>Gonzi</w:t>
      </w:r>
      <w:proofErr w:type="spellEnd"/>
      <w:r>
        <w:rPr>
          <w:rFonts w:cs="Times New Roman"/>
        </w:rPr>
        <w:t xml:space="preserve"> uplatio je jamčevinu u iznosu od  1.</w:t>
      </w:r>
      <w:r>
        <w:rPr>
          <w:rFonts w:cs="Times New Roman"/>
        </w:rPr>
        <w:t>956,45</w:t>
      </w:r>
      <w:r>
        <w:rPr>
          <w:rFonts w:cs="Times New Roman"/>
        </w:rPr>
        <w:t xml:space="preserve"> kuna i licitirao je za navedenu nekret</w:t>
      </w:r>
      <w:r>
        <w:rPr>
          <w:rFonts w:cs="Times New Roman"/>
        </w:rPr>
        <w:t>ninu, te je ponudio cijenu od 19</w:t>
      </w:r>
      <w:r>
        <w:rPr>
          <w:rFonts w:cs="Times New Roman"/>
        </w:rPr>
        <w:t>.</w:t>
      </w:r>
      <w:r>
        <w:rPr>
          <w:rFonts w:cs="Times New Roman"/>
        </w:rPr>
        <w:t>564,44</w:t>
      </w:r>
      <w:r>
        <w:rPr>
          <w:rFonts w:cs="Times New Roman"/>
        </w:rPr>
        <w:t xml:space="preserve"> kuna, kao jedini i najpovoljniji ponuditelj. Budući da, osim navedenog </w:t>
      </w:r>
      <w:proofErr w:type="spellStart"/>
      <w:r>
        <w:rPr>
          <w:rFonts w:cs="Times New Roman"/>
        </w:rPr>
        <w:t>dražbovatelja</w:t>
      </w:r>
      <w:proofErr w:type="spellEnd"/>
      <w:r>
        <w:rPr>
          <w:rFonts w:cs="Times New Roman"/>
        </w:rPr>
        <w:t xml:space="preserve"> nije bilo niti jednog drugog ponuditelja, sud je prihvatio navedenu ponudu te je na temelju odredbe čl. </w:t>
      </w:r>
      <w:smartTag w:element="metricconverter" w:uri="urn:schemas-microsoft-com:office:smarttags">
        <w:smartTagPr>
          <w:attr w:val="98. st" w:name="ProductID"/>
        </w:smartTagPr>
        <w:r>
          <w:rPr>
            <w:rFonts w:cs="Times New Roman"/>
          </w:rPr>
          <w:t>98. st</w:t>
        </w:r>
      </w:smartTag>
      <w:r>
        <w:rPr>
          <w:rFonts w:cs="Times New Roman"/>
        </w:rPr>
        <w:t>. 3. Ovršnog zakona (Narodne novine br. 57/96., 29/99., 42/00., 173/03., 194/03., 151/04., 88/05., 121/05., 67/08., dalje : OZ-a), valjalo odlučiti kao pod točkom I izreke ovog rješenja.</w:t>
      </w:r>
    </w:p>
    <w:p w:rsidRDefault="002C5F0F" w:rsidP="002C5F0F" w:rsidR="002C5F0F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Nekretnina iz točke I izreke ovog rješenja predati će se kupcu </w:t>
      </w:r>
      <w:r>
        <w:rPr>
          <w:rFonts w:cs="Times New Roman"/>
        </w:rPr>
        <w:t xml:space="preserve">Ivici </w:t>
      </w:r>
      <w:proofErr w:type="spellStart"/>
      <w:r>
        <w:rPr>
          <w:rFonts w:cs="Times New Roman"/>
        </w:rPr>
        <w:t>Gonziu</w:t>
      </w:r>
      <w:proofErr w:type="spellEnd"/>
      <w:r>
        <w:rPr>
          <w:rFonts w:cs="Times New Roman"/>
        </w:rPr>
        <w:t xml:space="preserve"> nakon što rješenje o dosudi postane pravomoćno i nakon što kupac uplati razliku između jamčevine i postignute kupoprodajne cijene u ukupnom iznosu od 1</w:t>
      </w:r>
      <w:r>
        <w:rPr>
          <w:rFonts w:cs="Times New Roman"/>
        </w:rPr>
        <w:t>7.607,99</w:t>
      </w:r>
      <w:r>
        <w:rPr>
          <w:rFonts w:cs="Times New Roman"/>
        </w:rPr>
        <w:t xml:space="preserve"> kuna. Ukoliko spomenuti kupac ne uplati kupoprodajnu cijenu u određenom roku, sud će prodaju oglasiti nevažećom i nakon toga ponovno odrediti javnu dražbu, time da će se iz zadržane jamčevine namiriti troškovi nove dražbe i eventualno razlika u cijeni postignutoj na prijašnjoj dražbi i novoj dražbi (čl. 100. st. 1., st. 2. i st. 3. OZ-a). </w:t>
      </w:r>
    </w:p>
    <w:p w:rsidRDefault="002C5F0F" w:rsidP="002C5F0F" w:rsidR="002C5F0F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Radi svega navedenog, a temeljem odredbi čl. </w:t>
      </w:r>
      <w:smartTag w:element="metricconverter" w:uri="urn:schemas-microsoft-com:office:smarttags">
        <w:smartTagPr>
          <w:attr w:val="98. st" w:name="ProductID"/>
        </w:smartTagPr>
        <w:r>
          <w:rPr>
            <w:rFonts w:cs="Times New Roman"/>
          </w:rPr>
          <w:t>98. st</w:t>
        </w:r>
      </w:smartTag>
      <w:r>
        <w:rPr>
          <w:rFonts w:cs="Times New Roman"/>
        </w:rPr>
        <w:t>. 4. OZ-a i čl. 100. st. 1., st. 2. i st. 3. OZ-a, te temeljem odredbe čl. 101. st. 1., st. 3. i st. 4. OZ-a, te čl. 164. st. 1. Stečajnog zakona (Narodne novine br. 44/96., 29/99.,129/00., 123/03., 197/03., 187/04., 82/06., 116/10., 25/12. i 133/12.,</w:t>
      </w:r>
      <w:r>
        <w:t xml:space="preserve"> </w:t>
      </w:r>
      <w:r>
        <w:rPr>
          <w:rFonts w:cs="Times New Roman"/>
        </w:rPr>
        <w:t xml:space="preserve">dalje : SZ-a) odlučeno je kao u izreci ovog rješenja. </w:t>
      </w:r>
    </w:p>
    <w:p w:rsidRDefault="002C5F0F" w:rsidP="002C5F0F" w:rsidR="002C5F0F">
      <w:pPr>
        <w:spacing w:after="0"/>
        <w:jc w:val="both"/>
        <w:rPr>
          <w:rFonts w:cs="Times New Roman"/>
        </w:rPr>
      </w:pPr>
    </w:p>
    <w:p w:rsidRDefault="002C5F0F" w:rsidP="002C5F0F" w:rsidR="002C5F0F">
      <w:pPr>
        <w:spacing w:after="0"/>
        <w:jc w:val="both"/>
        <w:rPr>
          <w:rFonts w:cs="Times New Roman"/>
        </w:rPr>
      </w:pPr>
    </w:p>
    <w:p w:rsidRDefault="002C5F0F" w:rsidP="002C5F0F" w:rsidR="002C5F0F">
      <w:pPr>
        <w:spacing w:after="0"/>
        <w:jc w:val="center"/>
        <w:rPr>
          <w:rFonts w:cs="Times New Roman"/>
        </w:rPr>
      </w:pPr>
      <w:r>
        <w:rPr>
          <w:rFonts w:cs="Times New Roman"/>
        </w:rPr>
        <w:t>U Varaždinu, 22. siječnja 2016. godine.</w:t>
      </w:r>
    </w:p>
    <w:p w:rsidRDefault="002C5F0F" w:rsidP="002C5F0F" w:rsidR="002C5F0F">
      <w:pPr>
        <w:spacing w:after="0"/>
        <w:jc w:val="center"/>
        <w:rPr>
          <w:rFonts w:cs="Times New Roman"/>
        </w:rPr>
      </w:pPr>
    </w:p>
    <w:p w:rsidRDefault="002C5F0F" w:rsidP="002C5F0F" w:rsidR="002C5F0F">
      <w:pPr>
        <w:spacing w:after="0"/>
        <w:rPr>
          <w:rFonts w:cs="Times New Roman"/>
        </w:rPr>
      </w:pPr>
    </w:p>
    <w:p w:rsidRDefault="002C5F0F" w:rsidP="002C5F0F" w:rsidR="002C5F0F">
      <w:pPr>
        <w:spacing w:after="0"/>
        <w:rPr>
          <w:rFonts w:cs="Times New Roman"/>
        </w:rPr>
      </w:pPr>
      <w:r>
        <w:rPr>
          <w:rFonts w:cs="Times New Roman"/>
        </w:rPr>
        <w:t xml:space="preserve">                                                                                                    STEČAJNI SUDAC : </w:t>
      </w:r>
    </w:p>
    <w:p w:rsidRDefault="002C5F0F" w:rsidP="002C5F0F" w:rsidR="002C5F0F">
      <w:pPr>
        <w:spacing w:after="0"/>
        <w:rPr>
          <w:rFonts w:cs="Times New Roman"/>
        </w:rPr>
      </w:pPr>
    </w:p>
    <w:p w:rsidRDefault="002C5F0F" w:rsidP="002C5F0F" w:rsidR="002C5F0F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     </w:t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     </w:t>
      </w:r>
      <w:bookmarkStart w:name="_GoBack" w:id="0"/>
      <w:bookmarkEnd w:id="0"/>
      <w:r>
        <w:rPr>
          <w:rFonts w:cs="Times New Roman"/>
        </w:rPr>
        <w:t xml:space="preserve">  Hugo </w:t>
      </w:r>
      <w:proofErr w:type="spellStart"/>
      <w:r>
        <w:rPr>
          <w:rFonts w:cs="Times New Roman"/>
        </w:rPr>
        <w:t>Wedemeyer</w:t>
      </w:r>
      <w:proofErr w:type="spellEnd"/>
    </w:p>
    <w:p w:rsidRDefault="002C5F0F" w:rsidP="002C5F0F" w:rsidR="002C5F0F">
      <w:pPr>
        <w:spacing w:after="0"/>
        <w:jc w:val="both"/>
        <w:rPr>
          <w:rFonts w:cs="Times New Roman"/>
          <w:u w:val="single"/>
        </w:rPr>
      </w:pPr>
      <w:r>
        <w:rPr>
          <w:rFonts w:cs="Times New Roman"/>
        </w:rPr>
        <w:t xml:space="preserve"> </w:t>
      </w:r>
    </w:p>
    <w:p w:rsidRDefault="002C5F0F" w:rsidP="002C5F0F" w:rsidR="002C5F0F">
      <w:pPr>
        <w:spacing w:after="0"/>
        <w:jc w:val="both"/>
        <w:rPr>
          <w:rFonts w:cs="Times New Roman"/>
          <w:u w:val="single"/>
        </w:rPr>
      </w:pPr>
    </w:p>
    <w:p w:rsidRDefault="002C5F0F" w:rsidP="002C5F0F" w:rsidR="002C5F0F">
      <w:pPr>
        <w:spacing w:after="0"/>
        <w:jc w:val="both"/>
        <w:rPr>
          <w:rFonts w:cs="Times New Roman"/>
          <w:u w:val="single"/>
        </w:rPr>
      </w:pPr>
      <w:r>
        <w:rPr>
          <w:rFonts w:cs="Times New Roman"/>
          <w:u w:val="single"/>
        </w:rPr>
        <w:lastRenderedPageBreak/>
        <w:t>UPUTA  O  PRAVNOM  LIJEKU :</w:t>
      </w:r>
    </w:p>
    <w:p w:rsidRDefault="002C5F0F" w:rsidP="002C5F0F" w:rsidR="002C5F0F">
      <w:pPr>
        <w:spacing w:after="0"/>
        <w:jc w:val="both"/>
        <w:rPr>
          <w:rFonts w:cs="Times New Roman"/>
          <w:u w:val="single"/>
        </w:rPr>
      </w:pPr>
    </w:p>
    <w:p w:rsidRDefault="002C5F0F" w:rsidP="002C5F0F" w:rsidR="002C5F0F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Protiv ovog rješenja dopuštena je žalba Visokom trgovačkom sudu Republike Hrvatske u Zagrebu. Žalba se izjavljuje u roku od osam (8) dana od dana primitka prijepisa ovog rješenja pisano u četiri primjerka putem ovog suda.</w:t>
      </w:r>
    </w:p>
    <w:p w:rsidRDefault="002C5F0F" w:rsidP="002C5F0F" w:rsidR="002C5F0F">
      <w:pPr>
        <w:spacing w:after="0"/>
        <w:jc w:val="both"/>
        <w:rPr>
          <w:rFonts w:cs="Times New Roman"/>
        </w:rPr>
      </w:pPr>
    </w:p>
    <w:p w:rsidRDefault="002C5F0F" w:rsidP="002C5F0F" w:rsidR="002C5F0F">
      <w:pPr>
        <w:spacing w:after="0"/>
        <w:jc w:val="both"/>
        <w:rPr>
          <w:rFonts w:cs="Times New Roman"/>
        </w:rPr>
      </w:pPr>
    </w:p>
    <w:p w:rsidRDefault="002C5F0F" w:rsidP="002C5F0F" w:rsidR="002C5F0F">
      <w:pPr>
        <w:spacing w:after="0"/>
        <w:jc w:val="both"/>
        <w:rPr>
          <w:rFonts w:cs="Times New Roman"/>
        </w:rPr>
      </w:pPr>
    </w:p>
    <w:p w:rsidRDefault="002C5F0F" w:rsidP="002C5F0F" w:rsidR="002C5F0F">
      <w:pPr>
        <w:spacing w:after="0"/>
        <w:jc w:val="both"/>
        <w:rPr>
          <w:rFonts w:cs="Times New Roman"/>
        </w:rPr>
      </w:pPr>
      <w:r>
        <w:rPr>
          <w:rFonts w:cs="Times New Roman"/>
        </w:rPr>
        <w:t>DNA :</w:t>
      </w:r>
    </w:p>
    <w:p w:rsidRDefault="002C5F0F" w:rsidP="002C5F0F" w:rsidR="002C5F0F">
      <w:pPr>
        <w:spacing w:after="0"/>
        <w:jc w:val="both"/>
        <w:rPr>
          <w:rFonts w:cs="Times New Roman"/>
        </w:rPr>
      </w:pPr>
    </w:p>
    <w:p w:rsidRDefault="002C5F0F" w:rsidP="002C5F0F" w:rsidR="002C5F0F">
      <w:pPr>
        <w:spacing w:after="0"/>
        <w:rPr>
          <w:rFonts w:cs="Arial"/>
        </w:rPr>
      </w:pPr>
      <w:r>
        <w:t>1. Stečajni upravitelj Sanja Mihalić, odvjetnica iz Varaždina, A. Stepinca 1,</w:t>
      </w:r>
    </w:p>
    <w:p w:rsidRDefault="002C5F0F" w:rsidP="002C5F0F" w:rsidR="002C5F0F">
      <w:pPr>
        <w:spacing w:after="0"/>
        <w:rPr>
          <w:rFonts w:cs="Times New Roman"/>
        </w:rPr>
      </w:pPr>
      <w:r>
        <w:t xml:space="preserve">2. Kupac </w:t>
      </w:r>
      <w:r w:rsidR="00577A31">
        <w:rPr>
          <w:rFonts w:cs="Times New Roman"/>
        </w:rPr>
        <w:t xml:space="preserve">Ivica </w:t>
      </w:r>
      <w:proofErr w:type="spellStart"/>
      <w:r w:rsidR="00577A31">
        <w:rPr>
          <w:rFonts w:cs="Times New Roman"/>
        </w:rPr>
        <w:t>Gonz</w:t>
      </w:r>
      <w:r>
        <w:rPr>
          <w:rFonts w:cs="Times New Roman"/>
        </w:rPr>
        <w:t>i</w:t>
      </w:r>
      <w:proofErr w:type="spellEnd"/>
      <w:r>
        <w:rPr>
          <w:rFonts w:cs="Times New Roman"/>
        </w:rPr>
        <w:t xml:space="preserve">, iz Malog </w:t>
      </w:r>
      <w:proofErr w:type="spellStart"/>
      <w:r>
        <w:rPr>
          <w:rFonts w:cs="Times New Roman"/>
        </w:rPr>
        <w:t>Lovrečana</w:t>
      </w:r>
      <w:proofErr w:type="spellEnd"/>
      <w:r>
        <w:rPr>
          <w:rFonts w:cs="Times New Roman"/>
        </w:rPr>
        <w:t>, Svetog Lovre br. 2,</w:t>
      </w:r>
    </w:p>
    <w:p w:rsidRDefault="002C5F0F" w:rsidP="002C5F0F" w:rsidR="002C5F0F">
      <w:pPr>
        <w:spacing w:after="0"/>
        <w:rPr>
          <w:rFonts w:cs="Arial"/>
        </w:rPr>
      </w:pPr>
      <w:r>
        <w:t>3. e-oglasna ploča ovog suda,</w:t>
      </w:r>
    </w:p>
    <w:p w:rsidRDefault="002C5F0F" w:rsidP="002C5F0F" w:rsidR="002C5F0F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4. </w:t>
      </w:r>
      <w:proofErr w:type="spellStart"/>
      <w:r>
        <w:rPr>
          <w:rFonts w:cs="Times New Roman"/>
        </w:rPr>
        <w:t>Z.k</w:t>
      </w:r>
      <w:proofErr w:type="spellEnd"/>
      <w:r>
        <w:rPr>
          <w:rFonts w:cs="Times New Roman"/>
        </w:rPr>
        <w:t xml:space="preserve">. odjel Općinskog suda u Varaždinu odmah radi zabilježbe </w:t>
      </w:r>
    </w:p>
    <w:p w:rsidRDefault="002C5F0F" w:rsidP="002C5F0F" w:rsidR="002C5F0F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   rješenja o dosudi i nakon pravomoćnosti,</w:t>
      </w:r>
    </w:p>
    <w:p w:rsidRDefault="002C5F0F" w:rsidP="002C5F0F" w:rsidR="002C5F0F">
      <w:pPr>
        <w:spacing w:after="0"/>
        <w:jc w:val="both"/>
        <w:rPr>
          <w:rFonts w:cs="Times New Roman"/>
        </w:rPr>
      </w:pPr>
    </w:p>
    <w:p w:rsidRDefault="002C5F0F" w:rsidP="002C5F0F" w:rsidR="002C5F0F">
      <w:pPr>
        <w:spacing w:after="0"/>
        <w:jc w:val="both"/>
        <w:rPr>
          <w:rFonts w:cs="Times New Roman"/>
        </w:rPr>
      </w:pPr>
    </w:p>
    <w:p w:rsidRDefault="002C5F0F" w:rsidP="002C5F0F" w:rsidR="002C5F0F">
      <w:pPr>
        <w:spacing w:after="0"/>
        <w:jc w:val="both"/>
        <w:rPr>
          <w:rFonts w:cs="Times New Roman"/>
        </w:rPr>
      </w:pPr>
    </w:p>
    <w:p w:rsidRDefault="002C5F0F" w:rsidP="002C5F0F" w:rsidR="002C5F0F">
      <w:pPr>
        <w:spacing w:after="0"/>
        <w:jc w:val="both"/>
        <w:rPr>
          <w:rFonts w:cs="Times New Roman"/>
        </w:rPr>
      </w:pPr>
      <w:r>
        <w:rPr>
          <w:rFonts w:cs="Times New Roman"/>
        </w:rPr>
        <w:t>Pisarnica - kal. pravomoćnosti – 8 dana,</w:t>
      </w:r>
    </w:p>
    <w:p w:rsidRDefault="002C5F0F" w:rsidP="002C5F0F" w:rsidR="002C5F0F">
      <w:pPr>
        <w:spacing w:after="0"/>
        <w:ind w:left="360"/>
        <w:jc w:val="both"/>
        <w:rPr>
          <w:rFonts w:cs="Times New Roman"/>
        </w:rPr>
      </w:pPr>
      <w:r>
        <w:rPr>
          <w:rFonts w:cs="Times New Roman"/>
        </w:rPr>
        <w:t xml:space="preserve">          </w:t>
      </w:r>
    </w:p>
    <w:p w:rsidRDefault="002C5F0F" w:rsidP="002C5F0F" w:rsidR="002C5F0F">
      <w:pPr>
        <w:spacing w:after="0"/>
        <w:jc w:val="both"/>
        <w:rPr>
          <w:rFonts w:cs="Times New Roman"/>
        </w:rPr>
      </w:pPr>
    </w:p>
    <w:p w:rsidRDefault="002C5F0F" w:rsidP="002C5F0F" w:rsidR="002C5F0F">
      <w:pPr>
        <w:spacing w:after="0"/>
        <w:jc w:val="center"/>
        <w:rPr>
          <w:rFonts w:cs="Times New Roman"/>
        </w:rPr>
      </w:pPr>
      <w:r>
        <w:rPr>
          <w:rFonts w:cs="Times New Roman"/>
        </w:rPr>
        <w:t>U Varaždinu, 22. siječnja 2016. godine.</w:t>
      </w:r>
    </w:p>
    <w:p w:rsidRDefault="002C5F0F" w:rsidP="002C5F0F" w:rsidR="002C5F0F">
      <w:pPr>
        <w:spacing w:after="0"/>
        <w:jc w:val="center"/>
        <w:rPr>
          <w:rFonts w:cs="Times New Roman"/>
        </w:rPr>
      </w:pPr>
    </w:p>
    <w:p w:rsidRDefault="002C5F0F" w:rsidP="002C5F0F" w:rsidR="002C5F0F">
      <w:pPr>
        <w:spacing w:after="0"/>
        <w:jc w:val="center"/>
        <w:rPr>
          <w:rFonts w:cs="Times New Roman"/>
        </w:rPr>
      </w:pPr>
    </w:p>
    <w:p w:rsidRDefault="002C5F0F" w:rsidP="002C5F0F" w:rsidR="002C5F0F">
      <w:pPr>
        <w:spacing w:after="0"/>
        <w:jc w:val="center"/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                                                  STEČAJNI  SUDAC :</w:t>
      </w:r>
    </w:p>
    <w:p w:rsidRDefault="002C5F0F" w:rsidP="002C5F0F" w:rsidR="002C5F0F">
      <w:pPr>
        <w:pStyle w:val="NormaleSPIS"/>
        <w:rPr>
          <w:noProof/>
        </w:rPr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footerReference w:type="default" r:id="rId12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C6D91" w:rsidP="00537B78" w:rsidR="008C6D91">
      <w:r>
        <w:separator/>
      </w:r>
    </w:p>
  </w:endnote>
  <w:endnote w:id="0" w:type="continuationSeparator">
    <w:p w:rsidRDefault="008C6D91" w:rsidP="00537B78" w:rsidR="008C6D9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85411967"/>
      <w:docPartObj>
        <w:docPartGallery w:val="Page Numbers (Bottom of Page)"/>
        <w:docPartUnique/>
      </w:docPartObj>
    </w:sdtPr>
    <w:sdtContent>
      <w:p w:rsidRDefault="002C5F0F" w:rsidR="002C5F0F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826CD">
          <w:t>2</w:t>
        </w:r>
        <w:r>
          <w:fldChar w:fldCharType="end"/>
        </w:r>
      </w:p>
    </w:sdtContent>
  </w:sdt>
  <w:p w:rsidRDefault="002C5F0F" w:rsidR="002C5F0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C6D91" w:rsidP="00537B78" w:rsidR="008C6D91">
      <w:r>
        <w:separator/>
      </w:r>
    </w:p>
  </w:footnote>
  <w:footnote w:id="0" w:type="continuationSeparator">
    <w:p w:rsidRDefault="008C6D91" w:rsidP="00537B78" w:rsidR="008C6D9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C5F0F" w:rsidR="008333A9">
    <w:pPr>
      <w:pStyle w:val="Zaglavlje"/>
    </w:pPr>
    <w:r>
      <w:rPr>
        <w:rStyle w:val="PozadinaSvijetloCrvena"/>
        <w:shd w:fill="auto" w:color="auto" w:val="clear"/>
      </w:rPr>
      <w:t>POSL. BROJ : 6 St-78/12-367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5F0F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0FA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77A31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4787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6D91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26CD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49982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siječnja 2016.</izvorni_sadrzaj>
    <derivirana_varijabla naziv="DomainObject.DatumDonosenjaOdluke_1">22.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St-78/2012-367</izvorni_sadrzaj>
    <derivirana_varijabla naziv="DomainObject.Oznaka_1">St-78/2012-367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</izvorni_sadrzaj>
    <derivirana_varijabla naziv="DomainObject.Predmet.Broj_1">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veljače 2012.</izvorni_sadrzaj>
    <derivirana_varijabla naziv="DomainObject.Predmet.DatumOsnivanja_1">18. veljače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St-78/2012</izvorni_sadrzaj>
    <derivirana_varijabla naziv="DomainObject.Predmet.OznakaBroj_1">St-78/2012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ZAKMARDY društvo s ograničenom odgovornošću za graditeljstvo, trgovinu i usluge</izvorni_sadrzaj>
    <derivirana_varijabla naziv="DomainObject.Predmet.ProtustrankaFormated_1">  ZAKMARDY društvo s ograničenom odgovornošću za graditeljstvo, trgovinu i usluge</derivirana_varijabla>
  </DomainObject.Predmet.ProtustrankaFormated>
  <DomainObject.Predmet.ProtustrankaFormatedOIB>
    <izvorni_sadrzaj>  ZAKMARDY društvo s ograničenom odgovornošću za graditeljstvo, trgovinu i usluge, OIB 91690558135</izvorni_sadrzaj>
    <derivirana_varijabla naziv="DomainObject.Predmet.ProtustrankaFormatedOIB_1">  ZAKMARDY društvo s ograničenom odgovornošću za graditeljstvo, trgovinu i usluge, OIB 91690558135</derivirana_varijabla>
  </DomainObject.Predmet.ProtustrankaFormatedOIB>
  <DomainObject.Predmet.ProtustrankaFormatedWithAdress>
    <izvorni_sadrzaj> ZAKMARDY društvo s ograničenom odgovornošću za graditeljstvo, trgovinu i usluge, Juraja Habdelića 4, Varaždin</izvorni_sadrzaj>
    <derivirana_varijabla naziv="DomainObject.Predmet.ProtustrankaFormatedWithAdress_1"> ZAKMARDY društvo s ograničenom odgovornošću za graditeljstvo, trgovinu i usluge, Juraja Habdelića 4, Varaždin</derivirana_varijabla>
  </DomainObject.Predmet.ProtustrankaFormatedWithAdress>
  <DomainObject.Predmet.ProtustrankaFormatedWithAdressOIB>
    <izvorni_sadrzaj> ZAKMARDY društvo s ograničenom odgovornošću za graditeljstvo, trgovinu i usluge, OIB 91690558135, Juraja Habdelića 4, Varaždin</izvorni_sadrzaj>
    <derivirana_varijabla naziv="DomainObject.Predmet.ProtustrankaFormatedWithAdressOIB_1"> ZAKMARDY društvo s ograničenom odgovornošću za graditeljstvo, trgovinu i usluge, OIB 91690558135, Juraja Habdelića 4, Varaždin</derivirana_varijabla>
  </DomainObject.Predmet.ProtustrankaFormatedWithAdressOIB>
  <DomainObject.Predmet.ProtustrankaWithAdress>
    <izvorni_sadrzaj>ZAKMARDY društvo s ograničenom odgovornošću za graditeljstvo, trgovinu i usluge Juraja Habdelića 4, Varaždin</izvorni_sadrzaj>
    <derivirana_varijabla naziv="DomainObject.Predmet.ProtustrankaWithAdress_1">ZAKMARDY društvo s ograničenom odgovornošću za graditeljstvo, trgovinu i usluge Juraja Habdelića 4, Varaždin</derivirana_varijabla>
  </DomainObject.Predmet.ProtustrankaWithAdress>
  <DomainObject.Predmet.ProtustrankaWithAdressOIB>
    <izvorni_sadrzaj>ZAKMARDY društvo s ograničenom odgovornošću za graditeljstvo, trgovinu i usluge, OIB 91690558135, Juraja Habdelića 4, Varaždin</izvorni_sadrzaj>
    <derivirana_varijabla naziv="DomainObject.Predmet.ProtustrankaWithAdressOIB_1">ZAKMARDY društvo s ograničenom odgovornošću za graditeljstvo, trgovinu i usluge, OIB 91690558135, Juraja Habdelića 4, Varaždin</derivirana_varijabla>
  </DomainObject.Predmet.ProtustrankaWithAdressOIB>
  <DomainObject.Predmet.ProtustrankaNazivFormated>
    <izvorni_sadrzaj>ZAKMARDY društvo s ograničenom odgovornošću za graditeljstvo, trgovinu i usluge</izvorni_sadrzaj>
    <derivirana_varijabla naziv="DomainObject.Predmet.ProtustrankaNazivFormated_1">ZAKMARDY društvo s ograničenom odgovornošću za graditeljstvo, trgovinu i usluge</derivirana_varijabla>
  </DomainObject.Predmet.ProtustrankaNazivFormated>
  <DomainObject.Predmet.ProtustrankaNazivFormatedOIB>
    <izvorni_sadrzaj>ZAKMARDY društvo s ograničenom odgovornošću za graditeljstvo, trgovinu i usluge, OIB 91690558135</izvorni_sadrzaj>
    <derivirana_varijabla naziv="DomainObject.Predmet.ProtustrankaNazivFormatedOIB_1">ZAKMARDY društvo s ograničenom odgovornošću za graditeljstvo, trgovinu i usluge, OIB 91690558135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ZAGORJE-TEHNOBETON dioničko društvo za izvođenje svih vrsta građevinskih radova zastupanog po punomoćniku ZOU MARKO TUŠEK I IVANA PARŠA</izvorni_sadrzaj>
    <derivirana_varijabla naziv="DomainObject.Predmet.StrankaFormated_1">  ZAGORJE-TEHNOBETON dioničko društvo za izvođenje svih vrsta građevinskih radova zastupanog po punomoćniku ZOU MARKO TUŠEK I IVANA PARŠA</derivirana_varijabla>
  </DomainObject.Predmet.StrankaFormated>
  <DomainObject.Predmet.StrankaFormatedOIB>
    <izvorni_sadrzaj>  ZAGORJE-TEHNOBETON dioničko društvo za izvođenje svih vrsta građevinskih radova, OIB 68289504926 zastupanog po punomoćniku ZOU MARKO TUŠEK I IVANA PARŠA</izvorni_sadrzaj>
    <derivirana_varijabla naziv="DomainObject.Predmet.StrankaFormatedOIB_1">  ZAGORJE-TEHNOBETON dioničko društvo za izvođenje svih vrsta građevinskih radova, OIB 68289504926 zastupanog po punomoćniku ZOU MARKO TUŠEK I IVANA PARŠA</derivirana_varijabla>
  </DomainObject.Predmet.StrankaFormatedOIB>
  <DomainObject.Predmet.StrankaFormatedWithAdress>
    <izvorni_sadrzaj> ZAGORJE-TEHNOBETON dioničko društvo za izvođenje svih vrsta građevinskih radova, Pavleka Miškine 49, Varaždin zastupanog po punomoćniku ZOU MARKO TUŠEK I IVANA PARŠA</izvorni_sadrzaj>
    <derivirana_varijabla naziv="DomainObject.Predmet.StrankaFormatedWithAdress_1"> ZAGORJE-TEHNOBETON dioničko društvo za izvođenje svih vrsta građevinskih radova, Pavleka Miškine 49, Varaždin zastupanog po punomoćniku ZOU MARKO TUŠEK I IVANA PARŠA</derivirana_varijabla>
  </DomainObject.Predmet.StrankaFormatedWithAdress>
  <DomainObject.Predmet.StrankaFormatedWithAdressOIB>
    <izvorni_sadrzaj> ZAGORJE-TEHNOBETON dioničko društvo za izvođenje svih vrsta građevinskih radova, OIB 68289504926, Pavleka Miškine 49, Varaždin zastupanog po punomoćniku ZOU MARKO TUŠEK I IVANA PARŠA</izvorni_sadrzaj>
    <derivirana_varijabla naziv="DomainObject.Predmet.StrankaFormatedWithAdressOIB_1"> ZAGORJE-TEHNOBETON dioničko društvo za izvođenje svih vrsta građevinskih radova, OIB 68289504926, Pavleka Miškine 49, Varaždin zastupanog po punomoćniku ZOU MARKO TUŠEK I IVANA PARŠA</derivirana_varijabla>
  </DomainObject.Predmet.StrankaFormatedWithAdressOIB>
  <DomainObject.Predmet.StrankaWithAdress>
    <izvorni_sadrzaj>ZAGORJE-TEHNOBETON dioničko društvo za izvođenje svih vrsta građevinskih radova Pavleka Miškine 49,Varaždin</izvorni_sadrzaj>
    <derivirana_varijabla naziv="DomainObject.Predmet.StrankaWithAdress_1">ZAGORJE-TEHNOBETON dioničko društvo za izvođenje svih vrsta građevinskih radova Pavleka Miškine 49,Varaždin</derivirana_varijabla>
  </DomainObject.Predmet.StrankaWithAdress>
  <DomainObject.Predmet.StrankaWithAdressOIB>
    <izvorni_sadrzaj>ZAGORJE-TEHNOBETON dioničko društvo za izvođenje svih vrsta građevinskih radova, OIB 68289504926, Pavleka Miškine 49,Varaždin</izvorni_sadrzaj>
    <derivirana_varijabla naziv="DomainObject.Predmet.StrankaWithAdressOIB_1">ZAGORJE-TEHNOBETON dioničko društvo za izvođenje svih vrsta građevinskih radova, OIB 68289504926, Pavleka Miškine 49,Varaždin</derivirana_varijabla>
  </DomainObject.Predmet.StrankaWithAdressOIB>
  <DomainObject.Predmet.StrankaNazivFormated>
    <izvorni_sadrzaj>ZAGORJE-TEHNOBETON dioničko društvo za izvođenje svih vrsta građevinskih radova</izvorni_sadrzaj>
    <derivirana_varijabla naziv="DomainObject.Predmet.StrankaNazivFormated_1">ZAGORJE-TEHNOBETON dioničko društvo za izvođenje svih vrsta građevinskih radova</derivirana_varijabla>
  </DomainObject.Predmet.StrankaNazivFormated>
  <DomainObject.Predmet.StrankaNazivFormatedOIB>
    <izvorni_sadrzaj>ZAGORJE-TEHNOBETON dioničko društvo za izvođenje svih vrsta građevinskih radova, OIB 68289504926</izvorni_sadrzaj>
    <derivirana_varijabla naziv="DomainObject.Predmet.StrankaNazivFormatedOIB_1">ZAGORJE-TEHNOBETON dioničko društvo za izvođenje svih vrsta građevinskih radova, OIB 68289504926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ZAGORJE-TEHNOBETON dioničko društvo za izvođenje svih vrsta građevinskih radova zastupanog po punomoćniku ZOU MARKO TUŠEK I IVANA PARŠA</item>
    </izvorni_sadrzaj>
    <derivirana_varijabla naziv="DomainObject.Predmet.StrankaListFormated_1">
      <item>ZAGORJE-TEHNOBETON dioničko društvo za izvođenje svih vrsta građevinskih radova zastupanog po punomoćniku ZOU MARKO TUŠEK I IVANA PARŠA</item>
    </derivirana_varijabla>
  </DomainObject.Predmet.StrankaListFormated>
  <DomainObject.Predmet.StrankaListFormatedOIB>
    <izvorni_sadrzaj>
      <item>ZAGORJE-TEHNOBETON dioničko društvo za izvođenje svih vrsta građevinskih radova, OIB 68289504926 zastupanog po punomoćniku ZOU MARKO TUŠEK I IVANA PARŠA</item>
    </izvorni_sadrzaj>
    <derivirana_varijabla naziv="DomainObject.Predmet.StrankaListFormatedOIB_1">
      <item>ZAGORJE-TEHNOBETON dioničko društvo za izvođenje svih vrsta građevinskih radova, OIB 68289504926 zastupanog po punomoćniku ZOU MARKO TUŠEK I IVANA PARŠA</item>
    </derivirana_varijabla>
  </DomainObject.Predmet.StrankaListFormatedOIB>
  <DomainObject.Predmet.StrankaListFormatedWithAdress>
    <izvorni_sadrzaj>
      <item>ZAGORJE-TEHNOBETON dioničko društvo za izvođenje svih vrsta građevinskih radova, Pavleka Miškine 49, Varaždin zastupanog po punomoćniku ZOU MARKO TUŠEK I IVANA PARŠA</item>
    </izvorni_sadrzaj>
    <derivirana_varijabla naziv="DomainObject.Predmet.StrankaListFormatedWithAdress_1">
      <item>ZAGORJE-TEHNOBETON dioničko društvo za izvođenje svih vrsta građevinskih radova, Pavleka Miškine 49, Varaždin zastupanog po punomoćniku ZOU MARKO TUŠEK I IVANA PARŠA</item>
    </derivirana_varijabla>
  </DomainObject.Predmet.StrankaListFormatedWithAdress>
  <DomainObject.Predmet.StrankaListFormatedWithAdressOIB>
    <izvorni_sadrzaj>
      <item>ZAGORJE-TEHNOBETON dioničko društvo za izvođenje svih vrsta građevinskih radova, OIB 68289504926, Pavleka Miškine 49, Varaždin zastupanog po punomoćniku ZOU MARKO TUŠEK I IVANA PARŠA</item>
    </izvorni_sadrzaj>
    <derivirana_varijabla naziv="DomainObject.Predmet.StrankaListFormatedWithAdressOIB_1">
      <item>ZAGORJE-TEHNOBETON dioničko društvo za izvođenje svih vrsta građevinskih radova, OIB 68289504926, Pavleka Miškine 49, Varaždin zastupanog po punomoćniku ZOU MARKO TUŠEK I IVANA PARŠA</item>
    </derivirana_varijabla>
  </DomainObject.Predmet.StrankaListFormatedWithAdressOIB>
  <DomainObject.Predmet.StrankaListNazivFormated>
    <izvorni_sadrzaj>
      <item>ZAGORJE-TEHNOBETON dioničko društvo za izvođenje svih vrsta građevinskih radova</item>
    </izvorni_sadrzaj>
    <derivirana_varijabla naziv="DomainObject.Predmet.StrankaListNazivFormated_1">
      <item>ZAGORJE-TEHNOBETON dioničko društvo za izvođenje svih vrsta građevinskih radova</item>
    </derivirana_varijabla>
  </DomainObject.Predmet.StrankaListNazivFormated>
  <DomainObject.Predmet.StrankaListNazivFormatedOIB>
    <izvorni_sadrzaj>
      <item>ZAGORJE-TEHNOBETON dioničko društvo za izvođenje svih vrsta građevinskih radova, OIB 68289504926</item>
    </izvorni_sadrzaj>
    <derivirana_varijabla naziv="DomainObject.Predmet.StrankaListNazivFormatedOIB_1">
      <item>ZAGORJE-TEHNOBETON dioničko društvo za izvođenje svih vrsta građevinskih radova, OIB 68289504926</item>
    </derivirana_varijabla>
  </DomainObject.Predmet.StrankaListNazivFormatedOIB>
  <DomainObject.Predmet.ProtuStrankaListFormated>
    <izvorni_sadrzaj>
      <item>ZAKMARDY društvo s ograničenom odgovornošću za graditeljstvo, trgovinu i usluge</item>
    </izvorni_sadrzaj>
    <derivirana_varijabla naziv="DomainObject.Predmet.ProtuStrankaListFormated_1">
      <item>ZAKMARDY društvo s ograničenom odgovornošću za graditeljstvo, trgovinu i usluge</item>
    </derivirana_varijabla>
  </DomainObject.Predmet.ProtuStrankaListFormated>
  <DomainObject.Predmet.ProtuStrankaListFormatedOIB>
    <izvorni_sadrzaj>
      <item>ZAKMARDY društvo s ograničenom odgovornošću za graditeljstvo, trgovinu i usluge, OIB 91690558135</item>
    </izvorni_sadrzaj>
    <derivirana_varijabla naziv="DomainObject.Predmet.ProtuStrankaListFormatedOIB_1">
      <item>ZAKMARDY društvo s ograničenom odgovornošću za graditeljstvo, trgovinu i usluge, OIB 91690558135</item>
    </derivirana_varijabla>
  </DomainObject.Predmet.ProtuStrankaListFormatedOIB>
  <DomainObject.Predmet.ProtuStrankaListFormatedWithAdress>
    <izvorni_sadrzaj>
      <item>ZAKMARDY društvo s ograničenom odgovornošću za graditeljstvo, trgovinu i usluge, Juraja Habdelića 4, Varaždin</item>
    </izvorni_sadrzaj>
    <derivirana_varijabla naziv="DomainObject.Predmet.ProtuStrankaListFormatedWithAdress_1">
      <item>ZAKMARDY društvo s ograničenom odgovornošću za graditeljstvo, trgovinu i usluge, Juraja Habdelića 4, Varaždin</item>
    </derivirana_varijabla>
  </DomainObject.Predmet.ProtuStrankaListFormatedWithAdress>
  <DomainObject.Predmet.ProtuStrankaListFormatedWithAdressOIB>
    <izvorni_sadrzaj>
      <item>ZAKMARDY društvo s ograničenom odgovornošću za graditeljstvo, trgovinu i usluge, OIB 91690558135, Juraja Habdelića 4, Varaždin</item>
    </izvorni_sadrzaj>
    <derivirana_varijabla naziv="DomainObject.Predmet.ProtuStrankaListFormatedWithAdressOIB_1">
      <item>ZAKMARDY društvo s ograničenom odgovornošću za graditeljstvo, trgovinu i usluge, OIB 91690558135, Juraja Habdelića 4, Varaždin</item>
    </derivirana_varijabla>
  </DomainObject.Predmet.ProtuStrankaListFormatedWithAdressOIB>
  <DomainObject.Predmet.ProtuStrankaListNazivFormated>
    <izvorni_sadrzaj>
      <item>ZAKMARDY društvo s ograničenom odgovornošću za graditeljstvo, trgovinu i usluge</item>
    </izvorni_sadrzaj>
    <derivirana_varijabla naziv="DomainObject.Predmet.ProtuStrankaListNazivFormated_1">
      <item>ZAKMARDY društvo s ograničenom odgovornošću za graditeljstvo, trgovinu i usluge</item>
    </derivirana_varijabla>
  </DomainObject.Predmet.ProtuStrankaListNazivFormated>
  <DomainObject.Predmet.ProtuStrankaListNazivFormatedOIB>
    <izvorni_sadrzaj>
      <item>ZAKMARDY društvo s ograničenom odgovornošću za graditeljstvo, trgovinu i usluge, OIB 91690558135</item>
    </izvorni_sadrzaj>
    <derivirana_varijabla naziv="DomainObject.Predmet.ProtuStrankaListNazivFormatedOIB_1">
      <item>ZAKMARDY društvo s ograničenom odgovornošću za graditeljstvo, trgovinu i usluge, OIB 91690558135</item>
    </derivirana_varijabla>
  </DomainObject.Predmet.ProtuStrankaListNazivFormatedOIB>
  <DomainObject.Predmet.OstaliListFormated>
    <izvorni_sadrzaj>
      <item>ZOU MARKO TUŠEK I IVANA PARŠA punomoćnik sudionika u postupku ZAGORJE-TEHNOBETON dioničko društvo za izvođenje svih vrsta građevinskih radova</item>
      <item>HYPO ALPE-ADRIA-BANK dioničko društvo</item>
      <item>DENIS PAVLIC</item>
      <item>PARTNER BANKA d.d. ZAGREB</item>
      <item>ZAGREBAČKA BANKA DIONIČKO DRUŠTVO</item>
      <item>PODRAVSKA BANKA dioničko društvo</item>
      <item>Raiffeisenbank Austria d.d.</item>
      <item>Vaba d.d. banka Varaždin</item>
      <item>IMEX BANKA dioničko društvo</item>
      <item>ERSTE&amp;STEIERMÄRKISCHE BANKA dioničko društvo</item>
      <item>BANKA KOVANICA dioničko društvo</item>
      <item>Denis Pavlic</item>
      <item>Berislav Maksimović, punomoćnik  Banke kovanica d.d.</item>
      <item>Tamaa Tomšić Šantek za FINU, Varaždin</item>
      <item>Željka Brlečić odvjetnica iz OD Brlečić i Brlečić</item>
      <item>Tomo Božić, zamjenik ŽDO, Građansko-upravni odjel</item>
      <item>Sanja Mihalić</item>
      <item>Odv. vježbenik Robert Sukotić, za Hilti Croatia d.o.o. i Stipić grupa d.o.o.</item>
      <item>Odvjetnik Domagoj Krpina za vjerovnika Knegingrad d.o.o.</item>
      <item>Odvjetnica Jaka Čurić za vjerovnika Lakerko harmonija oblika d.o.o.</item>
      <item>Odvjetnik Vladimir Slunjski za vjerovnika Euroherc osiguranje d.d.</item>
      <item>Miroslav Molnar pravni zastupni SSSH, za bivše djelatnike steč. dužnik</item>
      <item>Eduard Valić, dip. iur. za Hypo-Alpe-Adria bank d.d. Zagreb</item>
      <item>Odvjetnica Željka Brlečić za Stanoing d.d., Stanoing Inženjering i dr.</item>
      <item>Odv. vježbenik Katarina Miletić za vjerovnika CMC Ekocon d.o.o. Buzet</item>
      <item>Marijana Čulap odvj.vježbenik za vjerovnika Rehau d.o.o.</item>
      <item>Odvjetnik Marko Tušek za Zagorje-Tehnobeton d.d.</item>
      <item>Ivan Mikec za vjerovnika Ventilacijski sistemi Mikec d.o.o.</item>
      <item>Odvjetnica Branka Mancić za vjerovnika IMP Crpke Zagreb d.o.o.</item>
      <item>Odv. vježbenik Petra Medved za vjerovnike AC Vidak, Pfeifer i Nevena Radovića</item>
      <item>Odvjetnik BORISLAV PLANINC za vjerovnika PLIN PROJEKT d.o.o.</item>
      <item>Odvjetnica Vlatka Ostrognaj za vjerovnika Hrvatski Autoklub Varaždin</item>
      <item>Irena Ernoić za Inel Elektro d.o.o.</item>
      <item>Krešimir Kiš, odvjetnički vježbenik za ABC Intarijeri d.o.o.</item>
      <item>Suzana Ristić, dipl. iur. za Partner banku d.d.</item>
      <item>Odvjetnik Damir Degerica za vjerovnika Marin Ekspert d.o.o.</item>
      <item>Andreja Predragović punomoćnica vjerovnika BORG-ING d.o.o.</item>
      <item>Tomislav Kos odvjetnički vježbenik u OD Slunjski i Rudnički za vjerovnike Grabar d.o.o, Erste &amp; Steiermarkische bank d.d.</item>
      <item>Jasmina Viduka, za vjerovnika Raiffeisenbank d.d.</item>
      <item>Hrvoje Glogoljan za vjerovnika IMEX BANKU</item>
      <item>Računovodstvo TS u Varaždinu</item>
      <item>HRVATSKI AUTO KLUB</item>
      <item>Stečajna oglasna ploča TS u Varaždinu</item>
      <item>MATREX d.o.o.</item>
      <item>ABC Interijeri</item>
      <item>EUROHERC osiguranje - dioničko društvo za osiguranje imovine i osoba i druge poslove osiguranja</item>
      <item>NARODNE NOVINE, dioničko društvo za izdavanje i tiskanje Službenog lista Republike Hrvatske, službenih i drugih obrazaca te </item>
      <item>Tanja Purić Stamenković zamjenica ŽDO</item>
      <item>JOSIP KOZJAK, odvjetnik iz Varaždina</item>
      <item>Potencijalni kupac DARIO DRAGIŠIĆ</item>
      <item>NATALIJA LACMANOVIĆ odv. vježbenik</item>
      <item>TONKA JERAK, odv. vježbenik</item>
      <item>NIKO LUKŠIĆ za Imex banku</item>
      <item>STIPE PETRIČEVIĆ, odvjetnik</item>
      <item>Z.K. ODJEL OPĆINSKOG SUDA U VARAŽDINU</item>
      <item>Porezna uprava Varaždin</item>
      <item>ŽUPANIJSKO DRŽAVNO ODVJETNIŠTVO U VARAŽDINU</item>
      <item>Općinsko državno odvjetništvo u Varaždinu, Građansko-upravni odjel</item>
      <item>FINA VARAŽDIN</item>
      <item>Odvj. vježbenik Anita Sušec za Euroherc osiguranje d.d.</item>
      <item>Prokurist Bernarda Zuber za Lakerko Harmonija oblika</item>
      <item>Stjepan Šargač za HLB Revidocon</item>
      <item>Odvjetnik Borislav Planinc za Plin Projekt d.o.o.</item>
      <item>Zam. punom. Martina Šimunović za ABC Interijer d.o.o.</item>
      <item>Odvjetnik Marko Tušek za Zagorje Tehnobeton d.d.</item>
      <item>Božidar Zajec, direktor Plin projekta d.o.o.</item>
      <item>Dubravka Karaszi iz računovodstva društva ABC Interijer</item>
      <item>Odvj. vježbenik Tamara Klinec za Podravsku banku d.d.</item>
      <item>Predstavnik radnika MARIO ŠVARC</item>
      <item>predsjednik odbora KRISTIJAN KROPEK predstavnik ABC Interijer d.o.o.</item>
      <item>predstavnik ANĐELA GREGUR, dipl. ekonomist</item>
      <item>zam.pun. TONKA JERAK predstavnik Hypo Alpe Aria bank International AG</item>
      <item>zm.punomoćnika TAMARA KLINEC, odvj.vježbenik za Daria Dragišića</item>
      <item>STIPE PETRIĆEVIĆ za Euroherc osiguranje</item>
      <item>Odvjetnica MLADENA NOVAK-GRUDIĆ, za Hrvatski autoklub</item>
      <item>GORAN BENJAK, za Banku Kovanicu</item>
      <item>Lidija Vitez, kupac</item>
      <item>Pun.steč.upraviteljice MARTINA KRAŠ, odvjetnička vježbenica</item>
      <item>Odvjetnički ured LACMANOVIĆ za vjerovnika HYPO ALPE-ADRIA-BANK International AG iz Klagenfurta</item>
      <item>Marina Ljubanović za Euroherc osiguranje</item>
      <item>Danijela Kresak Antelić za Agenciju za nekretnine San San d.o.o.</item>
      <item>Vlastimil Maxa</item>
      <item>Odvjetnica Melita Jukić punom. kupca Machuta Veroslava</item>
      <item>Kupac Nenad Štimac</item>
      <item>Niko Lukić, za Imex banku</item>
      <item>Odv. vježbenica Tonka Jerak za Hypo Alpe Adriabank Internationale AG Klagenfurt</item>
      <item>Mladen Lovrenčić, kao javnost</item>
      <item>Hrvoje Glogolja, punomoćnik Imex  banke d.d.</item>
      <item>Kupac Karmela Radošević</item>
      <item>Evelin Jakopović punomoćnica VABA d.d. banke, Varaždin</item>
      <item>MARIJA KANIŠKI iz trgovačkog društva VERIS d.o.o.</item>
      <item>Mirjana Bogdanović Kamber, zamjenik ŽDO</item>
      <item>Odvjetnički vježbenik Nikola Paljević za Rohau d.o.o. Zagreb</item>
      <item>Odvjetnik Nenad Slunjski za Erste banku d.d.</item>
      <item>Eduard Valić za Hypo Alpe Adria bank d.d.</item>
      <item>Odvjetnica Irena Pikija</item>
      <item>Domagoj Markanović</item>
      <item>Dubravko Čajka za H-Abduco d.o.o. Zagreb</item>
      <item>Goran Benjak za Banku kovanica d.d. Varaždin</item>
      <item>Hrvoje Glogolja za Imex banku d.d. Zagreb</item>
      <item>Vlatka Ostrognaj za Hrvatski autoklub Varaždin</item>
      <item>Darko Grabar</item>
      <item>Bojana Vincek</item>
      <item>Igor Vugrinec</item>
      <item>Ines Meštrić</item>
      <item>Nikolina Cindori</item>
      <item>Mario Švarc</item>
      <item>Rene Paska</item>
      <item>Drago Kukec</item>
      <item>Ružica Katalenić</item>
      <item>Lidija Matjeta</item>
      <item>Milivoj Kraš</item>
      <item>Igor Labaš</item>
      <item>Hrvoje Jembrih</item>
      <item>Domagoj Markanović</item>
      <item>Odvjetnica Ivana Moravec za ponuditelja Dinka Sardelića</item>
      <item>Dario Dragišić</item>
      <item>Ivana Bek</item>
      <item>Odvjetnica Ana Petrić, za ponuditelja Hrvoja Petrića</item>
      <item>KOPJAR TIM društvo s ograničenom odgovornošću za građevinske radove</item>
      <item>H-ABDUCO društvo s ograničenom odgovornošću za usluge</item>
      <item>Kupac GORDAN MAKSIMOVIĆ</item>
      <item>KOPJAR TIM društvo s ograničenom odgovornošću za građevinske radove</item>
      <item>NEKRETNINE PLUS društvo s ograničenom odgovornošću za upravljanje nekretninama</item>
      <item>Grgić &amp; Partneri odvjetničko društvo d.o.o.</item>
      <item>Odvjetnica MARINA LJUBANOVIĆ, za Euroherc osiguranje d.d.</item>
      <item>Odvjetnik KRUNOSLAV VUKALOVIĆ, za kupca Petru Vukalović</item>
      <item>GOJKO MILJANOVIĆ, kupac</item>
      <item>MARI0 ŠVARC, kupac</item>
      <item>IVICA GONZI, kupac</item>
      <item>SAŠA KLASIĆ, kupac</item>
      <item>DRAŽEN MALIĆ, kupac</item>
      <item>MATO STOJANOVIĆ, kupac</item>
      <item>GORAN ISMAJLOVSKI, kupac</item>
      <item>ZVONIMIR BANIĆ, kupac</item>
      <item>Općinski sud u  Varaždinu</item>
    </izvorni_sadrzaj>
    <derivirana_varijabla naziv="DomainObject.Predmet.OstaliListFormated_1">
      <item>ZOU MARKO TUŠEK I IVANA PARŠA punomoćnik sudionika u postupku ZAGORJE-TEHNOBETON dioničko društvo za izvođenje svih vrsta građevinskih radova</item>
      <item>HYPO ALPE-ADRIA-BANK dioničko društvo</item>
      <item>DENIS PAVLIC</item>
      <item>PARTNER BANKA d.d. ZAGREB</item>
      <item>ZAGREBAČKA BANKA DIONIČKO DRUŠTVO</item>
      <item>PODRAVSKA BANKA dioničko društvo</item>
      <item>Raiffeisenbank Austria d.d.</item>
      <item>Vaba d.d. banka Varaždin</item>
      <item>IMEX BANKA dioničko društvo</item>
      <item>ERSTE&amp;STEIERMÄRKISCHE BANKA dioničko društvo</item>
      <item>BANKA KOVANICA dioničko društvo</item>
      <item>Denis Pavlic</item>
      <item>Berislav Maksimović, punomoćnik  Banke kovanica d.d.</item>
      <item>Tamaa Tomšić Šantek za FINU, Varaždin</item>
      <item>Željka Brlečić odvjetnica iz OD Brlečić i Brlečić</item>
      <item>Tomo Božić, zamjenik ŽDO, Građansko-upravni odjel</item>
      <item>Sanja Mihalić</item>
      <item>Odv. vježbenik Robert Sukotić, za Hilti Croatia d.o.o. i Stipić grupa d.o.o.</item>
      <item>Odvjetnik Domagoj Krpina za vjerovnika Knegingrad d.o.o.</item>
      <item>Odvjetnica Jaka Čurić za vjerovnika Lakerko harmonija oblika d.o.o.</item>
      <item>Odvjetnik Vladimir Slunjski za vjerovnika Euroherc osiguranje d.d.</item>
      <item>Miroslav Molnar pravni zastupni SSSH, za bivše djelatnike steč. dužnik</item>
      <item>Eduard Valić, dip. iur. za Hypo-Alpe-Adria bank d.d. Zagreb</item>
      <item>Odvjetnica Željka Brlečić za Stanoing d.d., Stanoing Inženjering i dr.</item>
      <item>Odv. vježbenik Katarina Miletić za vjerovnika CMC Ekocon d.o.o. Buzet</item>
      <item>Marijana Čulap odvj.vježbenik za vjerovnika Rehau d.o.o.</item>
      <item>Odvjetnik Marko Tušek za Zagorje-Tehnobeton d.d.</item>
      <item>Ivan Mikec za vjerovnika Ventilacijski sistemi Mikec d.o.o.</item>
      <item>Odvjetnica Branka Mancić za vjerovnika IMP Crpke Zagreb d.o.o.</item>
      <item>Odv. vježbenik Petra Medved za vjerovnike AC Vidak, Pfeifer i Nevena Radovića</item>
      <item>Odvjetnik BORISLAV PLANINC za vjerovnika PLIN PROJEKT d.o.o.</item>
      <item>Odvjetnica Vlatka Ostrognaj za vjerovnika Hrvatski Autoklub Varaždin</item>
      <item>Irena Ernoić za Inel Elektro d.o.o.</item>
      <item>Krešimir Kiš, odvjetnički vježbenik za ABC Intarijeri d.o.o.</item>
      <item>Suzana Ristić, dipl. iur. za Partner banku d.d.</item>
      <item>Odvjetnik Damir Degerica za vjerovnika Marin Ekspert d.o.o.</item>
      <item>Andreja Predragović punomoćnica vjerovnika BORG-ING d.o.o.</item>
      <item>Tomislav Kos odvjetnički vježbenik u OD Slunjski i Rudnički za vjerovnike Grabar d.o.o, Erste &amp; Steiermarkische bank d.d.</item>
      <item>Jasmina Viduka, za vjerovnika Raiffeisenbank d.d.</item>
      <item>Hrvoje Glogoljan za vjerovnika IMEX BANKU</item>
      <item>Računovodstvo TS u Varaždinu</item>
      <item>HRVATSKI AUTO KLUB</item>
      <item>Stečajna oglasna ploča TS u Varaždinu</item>
      <item>MATREX d.o.o.</item>
      <item>ABC Interijeri</item>
      <item>EUROHERC osiguranje - dioničko društvo za osiguranje imovine i osoba i druge poslove osiguranja</item>
      <item>NARODNE NOVINE, dioničko društvo za izdavanje i tiskanje Službenog lista Republike Hrvatske, službenih i drugih obrazaca te </item>
      <item>Tanja Purić Stamenković zamjenica ŽDO</item>
      <item>JOSIP KOZJAK, odvjetnik iz Varaždina</item>
      <item>Potencijalni kupac DARIO DRAGIŠIĆ</item>
      <item>NATALIJA LACMANOVIĆ odv. vježbenik</item>
      <item>TONKA JERAK, odv. vježbenik</item>
      <item>NIKO LUKŠIĆ za Imex banku</item>
      <item>STIPE PETRIČEVIĆ, odvjetnik</item>
      <item>Z.K. ODJEL OPĆINSKOG SUDA U VARAŽDINU</item>
      <item>Porezna uprava Varaždin</item>
      <item>ŽUPANIJSKO DRŽAVNO ODVJETNIŠTVO U VARAŽDINU</item>
      <item>Općinsko državno odvjetništvo u Varaždinu, Građansko-upravni odjel</item>
      <item>FINA VARAŽDIN</item>
      <item>Odvj. vježbenik Anita Sušec za Euroherc osiguranje d.d.</item>
      <item>Prokurist Bernarda Zuber za Lakerko Harmonija oblika</item>
      <item>Stjepan Šargač za HLB Revidocon</item>
      <item>Odvjetnik Borislav Planinc za Plin Projekt d.o.o.</item>
      <item>Zam. punom. Martina Šimunović za ABC Interijer d.o.o.</item>
      <item>Odvjetnik Marko Tušek za Zagorje Tehnobeton d.d.</item>
      <item>Božidar Zajec, direktor Plin projekta d.o.o.</item>
      <item>Dubravka Karaszi iz računovodstva društva ABC Interijer</item>
      <item>Odvj. vježbenik Tamara Klinec za Podravsku banku d.d.</item>
      <item>Predstavnik radnika MARIO ŠVARC</item>
      <item>predsjednik odbora KRISTIJAN KROPEK predstavnik ABC Interijer d.o.o.</item>
      <item>predstavnik ANĐELA GREGUR, dipl. ekonomist</item>
      <item>zam.pun. TONKA JERAK predstavnik Hypo Alpe Aria bank International AG</item>
      <item>zm.punomoćnika TAMARA KLINEC, odvj.vježbenik za Daria Dragišića</item>
      <item>STIPE PETRIĆEVIĆ za Euroherc osiguranje</item>
      <item>Odvjetnica MLADENA NOVAK-GRUDIĆ, za Hrvatski autoklub</item>
      <item>GORAN BENJAK, za Banku Kovanicu</item>
      <item>Lidija Vitez, kupac</item>
      <item>Pun.steč.upraviteljice MARTINA KRAŠ, odvjetnička vježbenica</item>
      <item>Odvjetnički ured LACMANOVIĆ za vjerovnika HYPO ALPE-ADRIA-BANK International AG iz Klagenfurta</item>
      <item>Marina Ljubanović za Euroherc osiguranje</item>
      <item>Danijela Kresak Antelić za Agenciju za nekretnine San San d.o.o.</item>
      <item>Vlastimil Maxa</item>
      <item>Odvjetnica Melita Jukić punom. kupca Machuta Veroslava</item>
      <item>Kupac Nenad Štimac</item>
      <item>Niko Lukić, za Imex banku</item>
      <item>Odv. vježbenica Tonka Jerak za Hypo Alpe Adriabank Internationale AG Klagenfurt</item>
      <item>Mladen Lovrenčić, kao javnost</item>
      <item>Hrvoje Glogolja, punomoćnik Imex  banke d.d.</item>
      <item>Kupac Karmela Radošević</item>
      <item>Evelin Jakopović punomoćnica VABA d.d. banke, Varaždin</item>
      <item>MARIJA KANIŠKI iz trgovačkog društva VERIS d.o.o.</item>
      <item>Mirjana Bogdanović Kamber, zamjenik ŽDO</item>
      <item>Odvjetnički vježbenik Nikola Paljević za Rohau d.o.o. Zagreb</item>
      <item>Odvjetnik Nenad Slunjski za Erste banku d.d.</item>
      <item>Eduard Valić za Hypo Alpe Adria bank d.d.</item>
      <item>Odvjetnica Irena Pikija</item>
      <item>Domagoj Markanović</item>
      <item>Dubravko Čajka za H-Abduco d.o.o. Zagreb</item>
      <item>Goran Benjak za Banku kovanica d.d. Varaždin</item>
      <item>Hrvoje Glogolja za Imex banku d.d. Zagreb</item>
      <item>Vlatka Ostrognaj za Hrvatski autoklub Varaždin</item>
      <item>Darko Grabar</item>
      <item>Bojana Vincek</item>
      <item>Igor Vugrinec</item>
      <item>Ines Meštrić</item>
      <item>Nikolina Cindori</item>
      <item>Mario Švarc</item>
      <item>Rene Paska</item>
      <item>Drago Kukec</item>
      <item>Ružica Katalenić</item>
      <item>Lidija Matjeta</item>
      <item>Milivoj Kraš</item>
      <item>Igor Labaš</item>
      <item>Hrvoje Jembrih</item>
      <item>Domagoj Markanović</item>
      <item>Odvjetnica Ivana Moravec za ponuditelja Dinka Sardelića</item>
      <item>Dario Dragišić</item>
      <item>Ivana Bek</item>
      <item>Odvjetnica Ana Petrić, za ponuditelja Hrvoja Petrića</item>
      <item>KOPJAR TIM društvo s ograničenom odgovornošću za građevinske radove</item>
      <item>H-ABDUCO društvo s ograničenom odgovornošću za usluge</item>
      <item>Kupac GORDAN MAKSIMOVIĆ</item>
      <item>KOPJAR TIM društvo s ograničenom odgovornošću za građevinske radove</item>
      <item>NEKRETNINE PLUS društvo s ograničenom odgovornošću za upravljanje nekretninama</item>
      <item>Grgić &amp; Partneri odvjetničko društvo d.o.o.</item>
      <item>Odvjetnica MARINA LJUBANOVIĆ, za Euroherc osiguranje d.d.</item>
      <item>Odvjetnik KRUNOSLAV VUKALOVIĆ, za kupca Petru Vukalović</item>
      <item>GOJKO MILJANOVIĆ, kupac</item>
      <item>MARI0 ŠVARC, kupac</item>
      <item>IVICA GONZI, kupac</item>
      <item>SAŠA KLASIĆ, kupac</item>
      <item>DRAŽEN MALIĆ, kupac</item>
      <item>MATO STOJANOVIĆ, kupac</item>
      <item>GORAN ISMAJLOVSKI, kupac</item>
      <item>ZVONIMIR BANIĆ, kupac</item>
      <item>Općinski sud u  Varaždinu</item>
    </derivirana_varijabla>
  </DomainObject.Predmet.OstaliListFormated>
  <DomainObject.Predmet.OstaliListFormatedOIB>
    <izvorni_sadrzaj>
      <item>ZOU MARKO TUŠEK I IVANA PARŠA punomoćnik sudionika u postupku ZAGORJE-TEHNOBETON dioničko društvo za izvođenje svih vrsta građevinskih radova</item>
      <item>HYPO ALPE-ADRIA-BANK dioničko društvo, OIB 14036333877</item>
      <item>DENIS PAVLIC</item>
      <item>PARTNER BANKA d.d. ZAGREB, OIB 71221608291</item>
      <item>ZAGREBAČKA BANKA DIONIČKO DRUŠTVO, OIB 92963223473</item>
      <item>PODRAVSKA BANKA dioničko društvo, OIB 97326283154</item>
      <item>Raiffeisenbank Austria d.d., OIB 53056966535</item>
      <item>Vaba d.d. banka Varaždin, OIB 38182927268</item>
      <item>IMEX BANKA dioničko društvo, OIB 99326633206</item>
      <item>ERSTE&amp;STEIERMÄRKISCHE BANKA dioničko društvo, OIB 23057039320</item>
      <item>BANKA KOVANICA dioničko društvo, OIB 33039197637</item>
      <item>Denis Pavlic</item>
      <item>Berislav Maksimović, punomoćnik  Banke kovanica d.d.</item>
      <item>Tamaa Tomšić Šantek za FINU, Varaždin</item>
      <item>Željka Brlečić odvjetnica iz OD Brlečić i Brlečić</item>
      <item>Tomo Božić, zamjenik ŽDO, Građansko-upravni odjel</item>
      <item>Sanja Mihalić, OIB 61208635054</item>
      <item>Odv. vježbenik Robert Sukotić, za Hilti Croatia d.o.o. i Stipić grupa d.o.o.</item>
      <item>Odvjetnik Domagoj Krpina za vjerovnika Knegingrad d.o.o.</item>
      <item>Odvjetnica Jaka Čurić za vjerovnika Lakerko harmonija oblika d.o.o.</item>
      <item>Odvjetnik Vladimir Slunjski za vjerovnika Euroherc osiguranje d.d.</item>
      <item>Miroslav Molnar pravni zastupni SSSH, za bivše djelatnike steč. dužnik</item>
      <item>Eduard Valić, dip. iur. za Hypo-Alpe-Adria bank d.d. Zagreb</item>
      <item>Odvjetnica Željka Brlečić za Stanoing d.d., Stanoing Inženjering i dr.</item>
      <item>Odv. vježbenik Katarina Miletić za vjerovnika CMC Ekocon d.o.o. Buzet</item>
      <item>Marijana Čulap odvj.vježbenik za vjerovnika Rehau d.o.o.</item>
      <item>Odvjetnik Marko Tušek za Zagorje-Tehnobeton d.d.</item>
      <item>Ivan Mikec za vjerovnika Ventilacijski sistemi Mikec d.o.o.</item>
      <item>Odvjetnica Branka Mancić za vjerovnika IMP Crpke Zagreb d.o.o.</item>
      <item>Odv. vježbenik Petra Medved za vjerovnike AC Vidak, Pfeifer i Nevena Radovića</item>
      <item>Odvjetnik BORISLAV PLANINC za vjerovnika PLIN PROJEKT d.o.o.</item>
      <item>Odvjetnica Vlatka Ostrognaj za vjerovnika Hrvatski Autoklub Varaždin</item>
      <item>Irena Ernoić za Inel Elektro d.o.o.</item>
      <item>Krešimir Kiš, odvjetnički vježbenik za ABC Intarijeri d.o.o.</item>
      <item>Suzana Ristić, dipl. iur. za Partner banku d.d.</item>
      <item>Odvjetnik Damir Degerica za vjerovnika Marin Ekspert d.o.o.</item>
      <item>Andreja Predragović punomoćnica vjerovnika BORG-ING d.o.o.</item>
      <item>Tomislav Kos odvjetnički vježbenik u OD Slunjski i Rudnički za vjerovnike Grabar d.o.o, Erste &amp; Steiermarkische bank d.d.</item>
      <item>Jasmina Viduka, za vjerovnika Raiffeisenbank d.d.</item>
      <item>Hrvoje Glogoljan za vjerovnika IMEX BANKU</item>
      <item>Računovodstvo TS u Varaždinu</item>
      <item>HRVATSKI AUTO KLUB, OIB 53540975485</item>
      <item>Stečajna oglasna ploča TS u Varaždinu</item>
      <item>MATREX d.o.o., OIB 21830590325</item>
      <item>ABC Interijeri, OIB 66358073532</item>
      <item>EUROHERC osiguranje - dioničko društvo za osiguranje imovine i osoba i druge poslove osiguranja, OIB 22694857747</item>
      <item>NARODNE NOVINE, dioničko društvo za izdavanje i tiskanje Službenog lista Republike Hrvatske, službenih i drugih obrazaca te , OIB 64546066176</item>
      <item>Tanja Purić Stamenković zamjenica ŽDO</item>
      <item>JOSIP KOZJAK, odvjetnik iz Varaždina</item>
      <item>Potencijalni kupac DARIO DRAGIŠIĆ</item>
      <item>NATALIJA LACMANOVIĆ odv. vježbenik</item>
      <item>TONKA JERAK, odv. vježbenik</item>
      <item>NIKO LUKŠIĆ za Imex banku</item>
      <item>STIPE PETRIČEVIĆ, odvjetnik</item>
      <item>Z.K. ODJEL OPĆINSKOG SUDA U VARAŽDINU</item>
      <item>Porezna uprava Varaždin</item>
      <item>ŽUPANIJSKO DRŽAVNO ODVJETNIŠTVO U VARAŽDINU</item>
      <item>Općinsko državno odvjetništvo u Varaždinu, Građansko-upravni odjel</item>
      <item>FINA VARAŽDIN</item>
      <item>Odvj. vježbenik Anita Sušec za Euroherc osiguranje d.d.</item>
      <item>Prokurist Bernarda Zuber za Lakerko Harmonija oblika</item>
      <item>Stjepan Šargač za HLB Revidocon</item>
      <item>Odvjetnik Borislav Planinc za Plin Projekt d.o.o.</item>
      <item>Zam. punom. Martina Šimunović za ABC Interijer d.o.o.</item>
      <item>Odvjetnik Marko Tušek za Zagorje Tehnobeton d.d.</item>
      <item>Božidar Zajec, direktor Plin projekta d.o.o.</item>
      <item>Dubravka Karaszi iz računovodstva društva ABC Interijer</item>
      <item>Odvj. vježbenik Tamara Klinec za Podravsku banku d.d.</item>
      <item>Predstavnik radnika MARIO ŠVARC</item>
      <item>predsjednik odbora KRISTIJAN KROPEK predstavnik ABC Interijer d.o.o.</item>
      <item>predstavnik ANĐELA GREGUR, dipl. ekonomist</item>
      <item>zam.pun. TONKA JERAK predstavnik Hypo Alpe Aria bank International AG</item>
      <item>zm.punomoćnika TAMARA KLINEC, odvj.vježbenik za Daria Dragišića</item>
      <item>STIPE PETRIĆEVIĆ za Euroherc osiguranje</item>
      <item>Odvjetnica MLADENA NOVAK-GRUDIĆ, za Hrvatski autoklub</item>
      <item>GORAN BENJAK, za Banku Kovanicu</item>
      <item>Lidija Vitez, kupac</item>
      <item>Pun.steč.upraviteljice MARTINA KRAŠ, odvjetnička vježbenica</item>
      <item>Odvjetnički ured LACMANOVIĆ za vjerovnika HYPO ALPE-ADRIA-BANK International AG iz Klagenfurta</item>
      <item>Marina Ljubanović za Euroherc osiguranje</item>
      <item>Danijela Kresak Antelić za Agenciju za nekretnine San San d.o.o.</item>
      <item>Vlastimil Maxa</item>
      <item>Odvjetnica Melita Jukić punom. kupca Machuta Veroslava</item>
      <item>Kupac Nenad Štimac</item>
      <item>Niko Lukić, za Imex banku</item>
      <item>Odv. vježbenica Tonka Jerak za Hypo Alpe Adriabank Internationale AG Klagenfurt</item>
      <item>Mladen Lovrenčić, kao javnost</item>
      <item>Hrvoje Glogolja, punomoćnik Imex  banke d.d.</item>
      <item>Kupac Karmela Radošević</item>
      <item>Evelin Jakopović punomoćnica VABA d.d. banke, Varaždin</item>
      <item>MARIJA KANIŠKI iz trgovačkog društva VERIS d.o.o.</item>
      <item>Mirjana Bogdanović Kamber, zamjenik ŽDO</item>
      <item>Odvjetnički vježbenik Nikola Paljević za Rohau d.o.o. Zagreb</item>
      <item>Odvjetnik Nenad Slunjski za Erste banku d.d.</item>
      <item>Eduard Valić za Hypo Alpe Adria bank d.d.</item>
      <item>Odvjetnica Irena Pikija</item>
      <item>Domagoj Markanović, OIB 51272119476</item>
      <item>Dubravko Čajka za H-Abduco d.o.o. Zagreb</item>
      <item>Goran Benjak za Banku kovanica d.d. Varaždin</item>
      <item>Hrvoje Glogolja za Imex banku d.d. Zagreb</item>
      <item>Vlatka Ostrognaj za Hrvatski autoklub Varaždin</item>
      <item>Darko Grabar</item>
      <item>Bojana Vincek</item>
      <item>Igor Vugrinec</item>
      <item>Ines Meštrić</item>
      <item>Nikolina Cindori</item>
      <item>Mario Švarc</item>
      <item>Rene Paska</item>
      <item>Drago Kukec</item>
      <item>Ružica Katalenić</item>
      <item>Lidija Matjeta</item>
      <item>Milivoj Kraš</item>
      <item>Igor Labaš</item>
      <item>Hrvoje Jembrih</item>
      <item>Domagoj Markanović</item>
      <item>Odvjetnica Ivana Moravec za ponuditelja Dinka Sardelića</item>
      <item>Dario Dragišić</item>
      <item>Ivana Bek</item>
      <item>Odvjetnica Ana Petrić, za ponuditelja Hrvoja Petrića</item>
      <item>KOPJAR TIM društvo s ograničenom odgovornošću za građevinske radove, OIB 16337270375</item>
      <item>H-ABDUCO društvo s ograničenom odgovornošću za usluge, OIB 13667298928</item>
      <item>Kupac GORDAN MAKSIMOVIĆ</item>
      <item>KOPJAR TIM društvo s ograničenom odgovornošću za građevinske radove, OIB 16337270375</item>
      <item>NEKRETNINE PLUS društvo s ograničenom odgovornošću za upravljanje nekretninama, OIB 56542840869</item>
      <item>Grgić &amp; Partneri odvjetničko društvo d.o.o., OIB 16457179668</item>
      <item>Odvjetnica MARINA LJUBANOVIĆ, za Euroherc osiguranje d.d.</item>
      <item>Odvjetnik KRUNOSLAV VUKALOVIĆ, za kupca Petru Vukalović</item>
      <item>GOJKO MILJANOVIĆ, kupac</item>
      <item>MARI0 ŠVARC, kupac</item>
      <item>IVICA GONZI, kupac</item>
      <item>SAŠA KLASIĆ, kupac</item>
      <item>DRAŽEN MALIĆ, kupac</item>
      <item>MATO STOJANOVIĆ, kupac</item>
      <item>GORAN ISMAJLOVSKI, kupac</item>
      <item>ZVONIMIR BANIĆ, kupac</item>
      <item>Općinski sud u  Varaždinu</item>
    </izvorni_sadrzaj>
    <derivirana_varijabla naziv="DomainObject.Predmet.OstaliListFormatedOIB_1">
      <item>ZOU MARKO TUŠEK I IVANA PARŠA punomoćnik sudionika u postupku ZAGORJE-TEHNOBETON dioničko društvo za izvođenje svih vrsta građevinskih radova</item>
      <item>HYPO ALPE-ADRIA-BANK dioničko društvo, OIB 14036333877</item>
      <item>DENIS PAVLIC</item>
      <item>PARTNER BANKA d.d. ZAGREB, OIB 71221608291</item>
      <item>ZAGREBAČKA BANKA DIONIČKO DRUŠTVO, OIB 92963223473</item>
      <item>PODRAVSKA BANKA dioničko društvo, OIB 97326283154</item>
      <item>Raiffeisenbank Austria d.d., OIB 53056966535</item>
      <item>Vaba d.d. banka Varaždin, OIB 38182927268</item>
      <item>IMEX BANKA dioničko društvo, OIB 99326633206</item>
      <item>ERSTE&amp;STEIERMÄRKISCHE BANKA dioničko društvo, OIB 23057039320</item>
      <item>BANKA KOVANICA dioničko društvo, OIB 33039197637</item>
      <item>Denis Pavlic</item>
      <item>Berislav Maksimović, punomoćnik  Banke kovanica d.d.</item>
      <item>Tamaa Tomšić Šantek za FINU, Varaždin</item>
      <item>Željka Brlečić odvjetnica iz OD Brlečić i Brlečić</item>
      <item>Tomo Božić, zamjenik ŽDO, Građansko-upravni odjel</item>
      <item>Sanja Mihalić, OIB 61208635054</item>
      <item>Odv. vježbenik Robert Sukotić, za Hilti Croatia d.o.o. i Stipić grupa d.o.o.</item>
      <item>Odvjetnik Domagoj Krpina za vjerovnika Knegingrad d.o.o.</item>
      <item>Odvjetnica Jaka Čurić za vjerovnika Lakerko harmonija oblika d.o.o.</item>
      <item>Odvjetnik Vladimir Slunjski za vjerovnika Euroherc osiguranje d.d.</item>
      <item>Miroslav Molnar pravni zastupni SSSH, za bivše djelatnike steč. dužnik</item>
      <item>Eduard Valić, dip. iur. za Hypo-Alpe-Adria bank d.d. Zagreb</item>
      <item>Odvjetnica Željka Brlečić za Stanoing d.d., Stanoing Inženjering i dr.</item>
      <item>Odv. vježbenik Katarina Miletić za vjerovnika CMC Ekocon d.o.o. Buzet</item>
      <item>Marijana Čulap odvj.vježbenik za vjerovnika Rehau d.o.o.</item>
      <item>Odvjetnik Marko Tušek za Zagorje-Tehnobeton d.d.</item>
      <item>Ivan Mikec za vjerovnika Ventilacijski sistemi Mikec d.o.o.</item>
      <item>Odvjetnica Branka Mancić za vjerovnika IMP Crpke Zagreb d.o.o.</item>
      <item>Odv. vježbenik Petra Medved za vjerovnike AC Vidak, Pfeifer i Nevena Radovića</item>
      <item>Odvjetnik BORISLAV PLANINC za vjerovnika PLIN PROJEKT d.o.o.</item>
      <item>Odvjetnica Vlatka Ostrognaj za vjerovnika Hrvatski Autoklub Varaždin</item>
      <item>Irena Ernoić za Inel Elektro d.o.o.</item>
      <item>Krešimir Kiš, odvjetnički vježbenik za ABC Intarijeri d.o.o.</item>
      <item>Suzana Ristić, dipl. iur. za Partner banku d.d.</item>
      <item>Odvjetnik Damir Degerica za vjerovnika Marin Ekspert d.o.o.</item>
      <item>Andreja Predragović punomoćnica vjerovnika BORG-ING d.o.o.</item>
      <item>Tomislav Kos odvjetnički vježbenik u OD Slunjski i Rudnički za vjerovnike Grabar d.o.o, Erste &amp; Steiermarkische bank d.d.</item>
      <item>Jasmina Viduka, za vjerovnika Raiffeisenbank d.d.</item>
      <item>Hrvoje Glogoljan za vjerovnika IMEX BANKU</item>
      <item>Računovodstvo TS u Varaždinu</item>
      <item>HRVATSKI AUTO KLUB, OIB 53540975485</item>
      <item>Stečajna oglasna ploča TS u Varaždinu</item>
      <item>MATREX d.o.o., OIB 21830590325</item>
      <item>ABC Interijeri, OIB 66358073532</item>
      <item>EUROHERC osiguranje - dioničko društvo za osiguranje imovine i osoba i druge poslove osiguranja, OIB 22694857747</item>
      <item>NARODNE NOVINE, dioničko društvo za izdavanje i tiskanje Službenog lista Republike Hrvatske, službenih i drugih obrazaca te , OIB 64546066176</item>
      <item>Tanja Purić Stamenković zamjenica ŽDO</item>
      <item>JOSIP KOZJAK, odvjetnik iz Varaždina</item>
      <item>Potencijalni kupac DARIO DRAGIŠIĆ</item>
      <item>NATALIJA LACMANOVIĆ odv. vježbenik</item>
      <item>TONKA JERAK, odv. vježbenik</item>
      <item>NIKO LUKŠIĆ za Imex banku</item>
      <item>STIPE PETRIČEVIĆ, odvjetnik</item>
      <item>Z.K. ODJEL OPĆINSKOG SUDA U VARAŽDINU</item>
      <item>Porezna uprava Varaždin</item>
      <item>ŽUPANIJSKO DRŽAVNO ODVJETNIŠTVO U VARAŽDINU</item>
      <item>Općinsko državno odvjetništvo u Varaždinu, Građansko-upravni odjel</item>
      <item>FINA VARAŽDIN</item>
      <item>Odvj. vježbenik Anita Sušec za Euroherc osiguranje d.d.</item>
      <item>Prokurist Bernarda Zuber za Lakerko Harmonija oblika</item>
      <item>Stjepan Šargač za HLB Revidocon</item>
      <item>Odvjetnik Borislav Planinc za Plin Projekt d.o.o.</item>
      <item>Zam. punom. Martina Šimunović za ABC Interijer d.o.o.</item>
      <item>Odvjetnik Marko Tušek za Zagorje Tehnobeton d.d.</item>
      <item>Božidar Zajec, direktor Plin projekta d.o.o.</item>
      <item>Dubravka Karaszi iz računovodstva društva ABC Interijer</item>
      <item>Odvj. vježbenik Tamara Klinec za Podravsku banku d.d.</item>
      <item>Predstavnik radnika MARIO ŠVARC</item>
      <item>predsjednik odbora KRISTIJAN KROPEK predstavnik ABC Interijer d.o.o.</item>
      <item>predstavnik ANĐELA GREGUR, dipl. ekonomist</item>
      <item>zam.pun. TONKA JERAK predstavnik Hypo Alpe Aria bank International AG</item>
      <item>zm.punomoćnika TAMARA KLINEC, odvj.vježbenik za Daria Dragišića</item>
      <item>STIPE PETRIĆEVIĆ za Euroherc osiguranje</item>
      <item>Odvjetnica MLADENA NOVAK-GRUDIĆ, za Hrvatski autoklub</item>
      <item>GORAN BENJAK, za Banku Kovanicu</item>
      <item>Lidija Vitez, kupac</item>
      <item>Pun.steč.upraviteljice MARTINA KRAŠ, odvjetnička vježbenica</item>
      <item>Odvjetnički ured LACMANOVIĆ za vjerovnika HYPO ALPE-ADRIA-BANK International AG iz Klagenfurta</item>
      <item>Marina Ljubanović za Euroherc osiguranje</item>
      <item>Danijela Kresak Antelić za Agenciju za nekretnine San San d.o.o.</item>
      <item>Vlastimil Maxa</item>
      <item>Odvjetnica Melita Jukić punom. kupca Machuta Veroslava</item>
      <item>Kupac Nenad Štimac</item>
      <item>Niko Lukić, za Imex banku</item>
      <item>Odv. vježbenica Tonka Jerak za Hypo Alpe Adriabank Internationale AG Klagenfurt</item>
      <item>Mladen Lovrenčić, kao javnost</item>
      <item>Hrvoje Glogolja, punomoćnik Imex  banke d.d.</item>
      <item>Kupac Karmela Radošević</item>
      <item>Evelin Jakopović punomoćnica VABA d.d. banke, Varaždin</item>
      <item>MARIJA KANIŠKI iz trgovačkog društva VERIS d.o.o.</item>
      <item>Mirjana Bogdanović Kamber, zamjenik ŽDO</item>
      <item>Odvjetnički vježbenik Nikola Paljević za Rohau d.o.o. Zagreb</item>
      <item>Odvjetnik Nenad Slunjski za Erste banku d.d.</item>
      <item>Eduard Valić za Hypo Alpe Adria bank d.d.</item>
      <item>Odvjetnica Irena Pikija</item>
      <item>Domagoj Markanović, OIB 51272119476</item>
      <item>Dubravko Čajka za H-Abduco d.o.o. Zagreb</item>
      <item>Goran Benjak za Banku kovanica d.d. Varaždin</item>
      <item>Hrvoje Glogolja za Imex banku d.d. Zagreb</item>
      <item>Vlatka Ostrognaj za Hrvatski autoklub Varaždin</item>
      <item>Darko Grabar</item>
      <item>Bojana Vincek</item>
      <item>Igor Vugrinec</item>
      <item>Ines Meštrić</item>
      <item>Nikolina Cindori</item>
      <item>Mario Švarc</item>
      <item>Rene Paska</item>
      <item>Drago Kukec</item>
      <item>Ružica Katalenić</item>
      <item>Lidija Matjeta</item>
      <item>Milivoj Kraš</item>
      <item>Igor Labaš</item>
      <item>Hrvoje Jembrih</item>
      <item>Domagoj Markanović</item>
      <item>Odvjetnica Ivana Moravec za ponuditelja Dinka Sardelića</item>
      <item>Dario Dragišić</item>
      <item>Ivana Bek</item>
      <item>Odvjetnica Ana Petrić, za ponuditelja Hrvoja Petrića</item>
      <item>KOPJAR TIM društvo s ograničenom odgovornošću za građevinske radove, OIB 16337270375</item>
      <item>H-ABDUCO društvo s ograničenom odgovornošću za usluge, OIB 13667298928</item>
      <item>Kupac GORDAN MAKSIMOVIĆ</item>
      <item>KOPJAR TIM društvo s ograničenom odgovornošću za građevinske radove, OIB 16337270375</item>
      <item>NEKRETNINE PLUS društvo s ograničenom odgovornošću za upravljanje nekretninama, OIB 56542840869</item>
      <item>Grgić &amp; Partneri odvjetničko društvo d.o.o., OIB 16457179668</item>
      <item>Odvjetnica MARINA LJUBANOVIĆ, za Euroherc osiguranje d.d.</item>
      <item>Odvjetnik KRUNOSLAV VUKALOVIĆ, za kupca Petru Vukalović</item>
      <item>GOJKO MILJANOVIĆ, kupac</item>
      <item>MARI0 ŠVARC, kupac</item>
      <item>IVICA GONZI, kupac</item>
      <item>SAŠA KLASIĆ, kupac</item>
      <item>DRAŽEN MALIĆ, kupac</item>
      <item>MATO STOJANOVIĆ, kupac</item>
      <item>GORAN ISMAJLOVSKI, kupac</item>
      <item>ZVONIMIR BANIĆ, kupac</item>
      <item>Općinski sud u  Varaždinu</item>
    </derivirana_varijabla>
  </DomainObject.Predmet.OstaliListFormatedOIB>
  <DomainObject.Predmet.OstaliListFormatedWithAdress>
    <izvorni_sadrzaj>
      <item>ZOU MARKO TUŠEK I IVANA PARŠA, Aleja kralja Zvonimira br. 11., 42000 Varaždin punomoćnik sudionika u postupku ZAGORJE-TEHNOBETON dioničko društvo za izvođenje svih vrsta građevinskih radova</item>
      <item>HYPO ALPE-ADRIA-BANK dioničko društvo, Slavonska avenija 6, 10000 Zagreb</item>
      <item>DENIS PAVLIC, M. Vrhovca br. 9., 42000 Varaždin</item>
      <item>PARTNER BANKA d.d. ZAGREB, Vončinina 2, 10000 Zagreb</item>
      <item>ZAGREBAČKA BANKA DIONIČKO DRUŠTVO, Trg bana Josipa Jelačića 10, 10000 Zagreb</item>
      <item>PODRAVSKA BANKA dioničko društvo, Opatička 3, Koprivnica</item>
      <item>Raiffeisenbank Austria d.d., Petrinjska 59, 10000 Zagreb</item>
      <item>Vaba d.d. banka Varaždin, Aleja Kralja Zvonimira 1, Varaždin</item>
      <item>IMEX BANKA dioničko društvo, Tolstojeva 6, 21000 Split</item>
      <item>ERSTE&amp;STEIERMÄRKISCHE BANKA dioničko društvo, Jadranski Trg 3/a, Rijeka</item>
      <item>BANKA KOVANICA dioničko društvo, Petra Preradovića 29, 42000 Varaždin</item>
      <item>Denis Pavlic</item>
      <item>Berislav Maksimović, punomoćnik  Banke kovanica d.d.</item>
      <item>Tamaa Tomšić Šantek za FINU, Varaždin</item>
      <item>Željka Brlečić odvjetnica iz OD Brlečić i Brlečić, Optujska br. 25/I, 42000 Varaždin</item>
      <item>Tomo Božić, zamjenik ŽDO, Građansko-upravni odjel</item>
      <item>Sanja Mihalić, A. Stepinca br. 1., 42000 Varaždin</item>
      <item>Odv. vježbenik Robert Sukotić, za Hilti Croatia d.o.o. i Stipić grupa d.o.o.</item>
      <item>Odvjetnik Domagoj Krpina za vjerovnika Knegingrad d.o.o.</item>
      <item>Odvjetnica Jaka Čurić za vjerovnika Lakerko harmonija oblika d.o.o.</item>
      <item>Odvjetnik Vladimir Slunjski za vjerovnika Euroherc osiguranje d.d.</item>
      <item>Miroslav Molnar pravni zastupni SSSH, za bivše djelatnike steč. dužnik</item>
      <item>Eduard Valić, dip. iur. za Hypo-Alpe-Adria bank d.d. Zagreb</item>
      <item>Odvjetnica Željka Brlečić za Stanoing d.d., Stanoing Inženjering i dr.</item>
      <item>Odv. vježbenik Katarina Miletić za vjerovnika CMC Ekocon d.o.o. Buzet</item>
      <item>Marijana Čulap odvj.vježbenik za vjerovnika Rehau d.o.o.</item>
      <item>Odvjetnik Marko Tušek za Zagorje-Tehnobeton d.d.</item>
      <item>Ivan Mikec za vjerovnika Ventilacijski sistemi Mikec d.o.o.</item>
      <item>Odvjetnica Branka Mancić za vjerovnika IMP Crpke Zagreb d.o.o.</item>
      <item>Odv. vježbenik Petra Medved za vjerovnike AC Vidak, Pfeifer i Nevena Radovića</item>
      <item>Odvjetnik BORISLAV PLANINC za vjerovnika PLIN PROJEKT d.o.o.</item>
      <item>Odvjetnica Vlatka Ostrognaj za vjerovnika Hrvatski Autoklub Varaždin</item>
      <item>Irena Ernoić za Inel Elektro d.o.o.</item>
      <item>Krešimir Kiš, odvjetnički vježbenik za ABC Intarijeri d.o.o.</item>
      <item>Suzana Ristić, dipl. iur. za Partner banku d.d.</item>
      <item>Odvjetnik Damir Degerica za vjerovnika Marin Ekspert d.o.o.</item>
      <item>Andreja Predragović punomoćnica vjerovnika BORG-ING d.o.o.</item>
      <item>Tomislav Kos odvjetnički vježbenik u OD Slunjski i Rudnički za vjerovnike Grabar d.o.o, Erste &amp; Steiermarkische bank d.d.</item>
      <item>Jasmina Viduka, za vjerovnika Raiffeisenbank d.d.</item>
      <item>Hrvoje Glogoljan za vjerovnika IMEX BANKU</item>
      <item>Računovodstvo TS u Varaždinu, Ul. braće Radić 2, 42000 Varaždin</item>
      <item>HRVATSKI AUTO KLUB, Avenija Dubrovnik 44, 10000 Zagreb</item>
      <item>Stečajna oglasna ploča TS u Varaždinu</item>
      <item>MATREX d.o.o., Ivana Severa 7, 42000 Varaždin</item>
      <item>ABC Interijeri, Zavrtnica 17, 10000 Zagreb</item>
      <item>EUROHERC osiguranje - dioničko društvo za osiguranje imovine i osoba i druge poslove osiguranja, Ulica grada Vukovara 282, 10000 Zagreb</item>
      <item>NARODNE NOVINE, dioničko društvo za izdavanje i tiskanje Službenog lista Republike Hrvatske, službenih i drugih obrazaca te , Savski Gaj XIII. put 6, 10000 Zagreb</item>
      <item>Tanja Purić Stamenković zamjenica ŽDO</item>
      <item>JOSIP KOZJAK, odvjetnik iz Varaždina</item>
      <item>Potencijalni kupac DARIO DRAGIŠIĆ</item>
      <item>NATALIJA LACMANOVIĆ odv. vježbenik</item>
      <item>TONKA JERAK, odv. vježbenik</item>
      <item>NIKO LUKŠIĆ za Imex banku</item>
      <item>STIPE PETRIČEVIĆ, odvjetnik</item>
      <item>Z.K. ODJEL OPĆINSKOG SUDA U VARAŽDINU</item>
      <item>Porezna uprava Varaždin, Graberje 1, 42000 Varaždin</item>
      <item>ŽUPANIJSKO DRŽAVNO ODVJETNIŠTVO U VARAŽDINU, 42000 Varaždin</item>
      <item>Općinsko državno odvjetništvo u Varaždinu, Građansko-upravni odjel, Kratka 1, Varaždin</item>
      <item>FINA VARAŽDIN</item>
      <item>Odvj. vježbenik Anita Sušec za Euroherc osiguranje d.d.</item>
      <item>Prokurist Bernarda Zuber za Lakerko Harmonija oblika</item>
      <item>Stjepan Šargač za HLB Revidocon</item>
      <item>Odvjetnik Borislav Planinc za Plin Projekt d.o.o.</item>
      <item>Zam. punom. Martina Šimunović za ABC Interijer d.o.o.</item>
      <item>Odvjetnik Marko Tušek za Zagorje Tehnobeton d.d.</item>
      <item>Božidar Zajec, direktor Plin projekta d.o.o.</item>
      <item>Dubravka Karaszi iz računovodstva društva ABC Interijer</item>
      <item>Odvj. vježbenik Tamara Klinec za Podravsku banku d.d.</item>
      <item>Predstavnik radnika MARIO ŠVARC, Aleja kralja Zvonimra br. 2., 42000 Varaždin</item>
      <item>predsjednik odbora KRISTIJAN KROPEK predstavnik ABC Interijer d.o.o.</item>
      <item>predstavnik ANĐELA GREGUR, dipl. ekonomist</item>
      <item>zam.pun. TONKA JERAK predstavnik Hypo Alpe Aria bank International AG</item>
      <item>zm.punomoćnika TAMARA KLINEC, odvj.vježbenik za Daria Dragišića</item>
      <item>STIPE PETRIĆEVIĆ za Euroherc osiguranje</item>
      <item>Odvjetnica MLADENA NOVAK-GRUDIĆ, za Hrvatski autoklub</item>
      <item>GORAN BENJAK, za Banku Kovanicu</item>
      <item>Lidija Vitez, kupac</item>
      <item>Pun.steč.upraviteljice MARTINA KRAŠ, odvjetnička vježbenica</item>
      <item>Odvjetnički ured LACMANOVIĆ za vjerovnika HYPO ALPE-ADRIA-BANK International AG iz Klagenfurta, Prolaz sestara Baković br. 3., 10000 Zagreb</item>
      <item>Marina Ljubanović za Euroherc osiguranje</item>
      <item>Danijela Kresak Antelić za Agenciju za nekretnine San San d.o.o.</item>
      <item>Vlastimil Maxa</item>
      <item>Odvjetnica Melita Jukić punom. kupca Machuta Veroslava</item>
      <item>Kupac Nenad Štimac</item>
      <item>Niko Lukić, za Imex banku</item>
      <item>Odv. vježbenica Tonka Jerak za Hypo Alpe Adriabank Internationale AG Klagenfurt</item>
      <item>Mladen Lovrenčić, kao javnost</item>
      <item>Hrvoje Glogolja, punomoćnik Imex  banke d.d.</item>
      <item>Kupac Karmela Radošević, Jalkovečka br. 98e, 42000 Varaždin</item>
      <item>Evelin Jakopović punomoćnica VABA d.d. banke, Varaždin</item>
      <item>MARIJA KANIŠKI iz trgovačkog društva VERIS d.o.o.</item>
      <item>Mirjana Bogdanović Kamber, zamjenik ŽDO</item>
      <item>Odvjetnički vježbenik Nikola Paljević za Rohau d.o.o. Zagreb</item>
      <item>Odvjetnik Nenad Slunjski za Erste banku d.d.</item>
      <item>Eduard Valić za Hypo Alpe Adria bank d.d.</item>
      <item>Odvjetnica Irena Pikija</item>
      <item>Domagoj Markanović, Ulica 22. Rujna 1991. 2, 42000 Varaždin</item>
      <item>Dubravko Čajka za H-Abduco d.o.o. Zagreb</item>
      <item>Goran Benjak za Banku kovanica d.d. Varaždin</item>
      <item>Hrvoje Glogolja za Imex banku d.d. Zagreb</item>
      <item>Vlatka Ostrognaj za Hrvatski autoklub Varaždin</item>
      <item>Darko Grabar</item>
      <item>Bojana Vincek</item>
      <item>Igor Vugrinec</item>
      <item>Ines Meštrić</item>
      <item>Nikolina Cindori</item>
      <item>Mario Švarc</item>
      <item>Rene Paska</item>
      <item>Drago Kukec</item>
      <item>Ružica Katalenić</item>
      <item>Lidija Matjeta</item>
      <item>Milivoj Kraš</item>
      <item>Igor Labaš</item>
      <item>Hrvoje Jembrih</item>
      <item>Domagoj Markanović</item>
      <item>Odvjetnica Ivana Moravec za ponuditelja Dinka Sardelića</item>
      <item>Dario Dragišić</item>
      <item>Ivana Bek</item>
      <item>Odvjetnica Ana Petrić, za ponuditelja Hrvoja Petrića</item>
      <item>KOPJAR TIM društvo s ograničenom odgovornošću za građevinske radove, Strmec Remetinečki 44/A, 42220 Strmec Remetinečki</item>
      <item>H-ABDUCO društvo s ograničenom odgovornošću za usluge, Slavonska avenija 6A, 10000 Zagreb</item>
      <item>Kupac GORDAN MAKSIMOVIĆ</item>
      <item>KOPJAR TIM društvo s ograničenom odgovornošću za građevinske radove, Strmec Remetinečki 44/A, 42220 Strmec Remetinečki</item>
      <item>NEKRETNINE PLUS društvo s ograničenom odgovornošću za upravljanje nekretninama, Varaždinska ulica, I odvojak 11, 42000 Jalkovec</item>
      <item>Grgić &amp; Partneri odvjetničko društvo d.o.o., Ulica grada Vukovara 282, Zagreb</item>
      <item>Odvjetnica MARINA LJUBANOVIĆ, za Euroherc osiguranje d.d.</item>
      <item>Odvjetnik KRUNOSLAV VUKALOVIĆ, za kupca Petru Vukalović</item>
      <item>GOJKO MILJANOVIĆ, kupac</item>
      <item>MARI0 ŠVARC, kupac</item>
      <item>IVICA GONZI, kupac</item>
      <item>SAŠA KLASIĆ, kupac</item>
      <item>DRAŽEN MALIĆ, kupac</item>
      <item>MATO STOJANOVIĆ, kupac</item>
      <item>GORAN ISMAJLOVSKI, kupac</item>
      <item>ZVONIMIR BANIĆ, kupac</item>
      <item>Općinski sud u  Varaždinu</item>
    </izvorni_sadrzaj>
    <derivirana_varijabla naziv="DomainObject.Predmet.OstaliListFormatedWithAdress_1">
      <item>ZOU MARKO TUŠEK I IVANA PARŠA, Aleja kralja Zvonimira br. 11., 42000 Varaždin punomoćnik sudionika u postupku ZAGORJE-TEHNOBETON dioničko društvo za izvođenje svih vrsta građevinskih radova</item>
      <item>HYPO ALPE-ADRIA-BANK dioničko društvo, Slavonska avenija 6, 10000 Zagreb</item>
      <item>DENIS PAVLIC, M. Vrhovca br. 9., 42000 Varaždin</item>
      <item>PARTNER BANKA d.d. ZAGREB, Vončinina 2, 10000 Zagreb</item>
      <item>ZAGREBAČKA BANKA DIONIČKO DRUŠTVO, Trg bana Josipa Jelačića 10, 10000 Zagreb</item>
      <item>PODRAVSKA BANKA dioničko društvo, Opatička 3, Koprivnica</item>
      <item>Raiffeisenbank Austria d.d., Petrinjska 59, 10000 Zagreb</item>
      <item>Vaba d.d. banka Varaždin, Aleja Kralja Zvonimira 1, Varaždin</item>
      <item>IMEX BANKA dioničko društvo, Tolstojeva 6, 21000 Split</item>
      <item>ERSTE&amp;STEIERMÄRKISCHE BANKA dioničko društvo, Jadranski Trg 3/a, Rijeka</item>
      <item>BANKA KOVANICA dioničko društvo, Petra Preradovića 29, 42000 Varaždin</item>
      <item>Denis Pavlic</item>
      <item>Berislav Maksimović, punomoćnik  Banke kovanica d.d.</item>
      <item>Tamaa Tomšić Šantek za FINU, Varaždin</item>
      <item>Željka Brlečić odvjetnica iz OD Brlečić i Brlečić, Optujska br. 25/I, 42000 Varaždin</item>
      <item>Tomo Božić, zamjenik ŽDO, Građansko-upravni odjel</item>
      <item>Sanja Mihalić, A. Stepinca br. 1., 42000 Varaždin</item>
      <item>Odv. vježbenik Robert Sukotić, za Hilti Croatia d.o.o. i Stipić grupa d.o.o.</item>
      <item>Odvjetnik Domagoj Krpina za vjerovnika Knegingrad d.o.o.</item>
      <item>Odvjetnica Jaka Čurić za vjerovnika Lakerko harmonija oblika d.o.o.</item>
      <item>Odvjetnik Vladimir Slunjski za vjerovnika Euroherc osiguranje d.d.</item>
      <item>Miroslav Molnar pravni zastupni SSSH, za bivše djelatnike steč. dužnik</item>
      <item>Eduard Valić, dip. iur. za Hypo-Alpe-Adria bank d.d. Zagreb</item>
      <item>Odvjetnica Željka Brlečić za Stanoing d.d., Stanoing Inženjering i dr.</item>
      <item>Odv. vježbenik Katarina Miletić za vjerovnika CMC Ekocon d.o.o. Buzet</item>
      <item>Marijana Čulap odvj.vježbenik za vjerovnika Rehau d.o.o.</item>
      <item>Odvjetnik Marko Tušek za Zagorje-Tehnobeton d.d.</item>
      <item>Ivan Mikec za vjerovnika Ventilacijski sistemi Mikec d.o.o.</item>
      <item>Odvjetnica Branka Mancić za vjerovnika IMP Crpke Zagreb d.o.o.</item>
      <item>Odv. vježbenik Petra Medved za vjerovnike AC Vidak, Pfeifer i Nevena Radovića</item>
      <item>Odvjetnik BORISLAV PLANINC za vjerovnika PLIN PROJEKT d.o.o.</item>
      <item>Odvjetnica Vlatka Ostrognaj za vjerovnika Hrvatski Autoklub Varaždin</item>
      <item>Irena Ernoić za Inel Elektro d.o.o.</item>
      <item>Krešimir Kiš, odvjetnički vježbenik za ABC Intarijeri d.o.o.</item>
      <item>Suzana Ristić, dipl. iur. za Partner banku d.d.</item>
      <item>Odvjetnik Damir Degerica za vjerovnika Marin Ekspert d.o.o.</item>
      <item>Andreja Predragović punomoćnica vjerovnika BORG-ING d.o.o.</item>
      <item>Tomislav Kos odvjetnički vježbenik u OD Slunjski i Rudnički za vjerovnike Grabar d.o.o, Erste &amp; Steiermarkische bank d.d.</item>
      <item>Jasmina Viduka, za vjerovnika Raiffeisenbank d.d.</item>
      <item>Hrvoje Glogoljan za vjerovnika IMEX BANKU</item>
      <item>Računovodstvo TS u Varaždinu, Ul. braće Radić 2, 42000 Varaždin</item>
      <item>HRVATSKI AUTO KLUB, Avenija Dubrovnik 44, 10000 Zagreb</item>
      <item>Stečajna oglasna ploča TS u Varaždinu</item>
      <item>MATREX d.o.o., Ivana Severa 7, 42000 Varaždin</item>
      <item>ABC Interijeri, Zavrtnica 17, 10000 Zagreb</item>
      <item>EUROHERC osiguranje - dioničko društvo za osiguranje imovine i osoba i druge poslove osiguranja, Ulica grada Vukovara 282, 10000 Zagreb</item>
      <item>NARODNE NOVINE, dioničko društvo za izdavanje i tiskanje Službenog lista Republike Hrvatske, službenih i drugih obrazaca te , Savski Gaj XIII. put 6, 10000 Zagreb</item>
      <item>Tanja Purić Stamenković zamjenica ŽDO</item>
      <item>JOSIP KOZJAK, odvjetnik iz Varaždina</item>
      <item>Potencijalni kupac DARIO DRAGIŠIĆ</item>
      <item>NATALIJA LACMANOVIĆ odv. vježbenik</item>
      <item>TONKA JERAK, odv. vježbenik</item>
      <item>NIKO LUKŠIĆ za Imex banku</item>
      <item>STIPE PETRIČEVIĆ, odvjetnik</item>
      <item>Z.K. ODJEL OPĆINSKOG SUDA U VARAŽDINU</item>
      <item>Porezna uprava Varaždin, Graberje 1, 42000 Varaždin</item>
      <item>ŽUPANIJSKO DRŽAVNO ODVJETNIŠTVO U VARAŽDINU, 42000 Varaždin</item>
      <item>Općinsko državno odvjetništvo u Varaždinu, Građansko-upravni odjel, Kratka 1, Varaždin</item>
      <item>FINA VARAŽDIN</item>
      <item>Odvj. vježbenik Anita Sušec za Euroherc osiguranje d.d.</item>
      <item>Prokurist Bernarda Zuber za Lakerko Harmonija oblika</item>
      <item>Stjepan Šargač za HLB Revidocon</item>
      <item>Odvjetnik Borislav Planinc za Plin Projekt d.o.o.</item>
      <item>Zam. punom. Martina Šimunović za ABC Interijer d.o.o.</item>
      <item>Odvjetnik Marko Tušek za Zagorje Tehnobeton d.d.</item>
      <item>Božidar Zajec, direktor Plin projekta d.o.o.</item>
      <item>Dubravka Karaszi iz računovodstva društva ABC Interijer</item>
      <item>Odvj. vježbenik Tamara Klinec za Podravsku banku d.d.</item>
      <item>Predstavnik radnika MARIO ŠVARC, Aleja kralja Zvonimra br. 2., 42000 Varaždin</item>
      <item>predsjednik odbora KRISTIJAN KROPEK predstavnik ABC Interijer d.o.o.</item>
      <item>predstavnik ANĐELA GREGUR, dipl. ekonomist</item>
      <item>zam.pun. TONKA JERAK predstavnik Hypo Alpe Aria bank International AG</item>
      <item>zm.punomoćnika TAMARA KLINEC, odvj.vježbenik za Daria Dragišića</item>
      <item>STIPE PETRIĆEVIĆ za Euroherc osiguranje</item>
      <item>Odvjetnica MLADENA NOVAK-GRUDIĆ, za Hrvatski autoklub</item>
      <item>GORAN BENJAK, za Banku Kovanicu</item>
      <item>Lidija Vitez, kupac</item>
      <item>Pun.steč.upraviteljice MARTINA KRAŠ, odvjetnička vježbenica</item>
      <item>Odvjetnički ured LACMANOVIĆ za vjerovnika HYPO ALPE-ADRIA-BANK International AG iz Klagenfurta, Prolaz sestara Baković br. 3., 10000 Zagreb</item>
      <item>Marina Ljubanović za Euroherc osiguranje</item>
      <item>Danijela Kresak Antelić za Agenciju za nekretnine San San d.o.o.</item>
      <item>Vlastimil Maxa</item>
      <item>Odvjetnica Melita Jukić punom. kupca Machuta Veroslava</item>
      <item>Kupac Nenad Štimac</item>
      <item>Niko Lukić, za Imex banku</item>
      <item>Odv. vježbenica Tonka Jerak za Hypo Alpe Adriabank Internationale AG Klagenfurt</item>
      <item>Mladen Lovrenčić, kao javnost</item>
      <item>Hrvoje Glogolja, punomoćnik Imex  banke d.d.</item>
      <item>Kupac Karmela Radošević, Jalkovečka br. 98e, 42000 Varaždin</item>
      <item>Evelin Jakopović punomoćnica VABA d.d. banke, Varaždin</item>
      <item>MARIJA KANIŠKI iz trgovačkog društva VERIS d.o.o.</item>
      <item>Mirjana Bogdanović Kamber, zamjenik ŽDO</item>
      <item>Odvjetnički vježbenik Nikola Paljević za Rohau d.o.o. Zagreb</item>
      <item>Odvjetnik Nenad Slunjski za Erste banku d.d.</item>
      <item>Eduard Valić za Hypo Alpe Adria bank d.d.</item>
      <item>Odvjetnica Irena Pikija</item>
      <item>Domagoj Markanović, Ulica 22. Rujna 1991. 2, 42000 Varaždin</item>
      <item>Dubravko Čajka za H-Abduco d.o.o. Zagreb</item>
      <item>Goran Benjak za Banku kovanica d.d. Varaždin</item>
      <item>Hrvoje Glogolja za Imex banku d.d. Zagreb</item>
      <item>Vlatka Ostrognaj za Hrvatski autoklub Varaždin</item>
      <item>Darko Grabar</item>
      <item>Bojana Vincek</item>
      <item>Igor Vugrinec</item>
      <item>Ines Meštrić</item>
      <item>Nikolina Cindori</item>
      <item>Mario Švarc</item>
      <item>Rene Paska</item>
      <item>Drago Kukec</item>
      <item>Ružica Katalenić</item>
      <item>Lidija Matjeta</item>
      <item>Milivoj Kraš</item>
      <item>Igor Labaš</item>
      <item>Hrvoje Jembrih</item>
      <item>Domagoj Markanović</item>
      <item>Odvjetnica Ivana Moravec za ponuditelja Dinka Sardelića</item>
      <item>Dario Dragišić</item>
      <item>Ivana Bek</item>
      <item>Odvjetnica Ana Petrić, za ponuditelja Hrvoja Petrića</item>
      <item>KOPJAR TIM društvo s ograničenom odgovornošću za građevinske radove, Strmec Remetinečki 44/A, 42220 Strmec Remetinečki</item>
      <item>H-ABDUCO društvo s ograničenom odgovornošću za usluge, Slavonska avenija 6A, 10000 Zagreb</item>
      <item>Kupac GORDAN MAKSIMOVIĆ</item>
      <item>KOPJAR TIM društvo s ograničenom odgovornošću za građevinske radove, Strmec Remetinečki 44/A, 42220 Strmec Remetinečki</item>
      <item>NEKRETNINE PLUS društvo s ograničenom odgovornošću za upravljanje nekretninama, Varaždinska ulica, I odvojak 11, 42000 Jalkovec</item>
      <item>Grgić &amp; Partneri odvjetničko društvo d.o.o., Ulica grada Vukovara 282, Zagreb</item>
      <item>Odvjetnica MARINA LJUBANOVIĆ, za Euroherc osiguranje d.d.</item>
      <item>Odvjetnik KRUNOSLAV VUKALOVIĆ, za kupca Petru Vukalović</item>
      <item>GOJKO MILJANOVIĆ, kupac</item>
      <item>MARI0 ŠVARC, kupac</item>
      <item>IVICA GONZI, kupac</item>
      <item>SAŠA KLASIĆ, kupac</item>
      <item>DRAŽEN MALIĆ, kupac</item>
      <item>MATO STOJANOVIĆ, kupac</item>
      <item>GORAN ISMAJLOVSKI, kupac</item>
      <item>ZVONIMIR BANIĆ, kupac</item>
      <item>Općinski sud u  Varaždinu</item>
    </derivirana_varijabla>
  </DomainObject.Predmet.OstaliListFormatedWithAdress>
  <DomainObject.Predmet.OstaliListFormatedWithAdressOIB>
    <izvorni_sadrzaj>
      <item>ZOU MARKO TUŠEK I IVANA PARŠA, Aleja kralja Zvonimira br. 11., 42000 Varaždin punomoćnik sudionika u postupku ZAGORJE-TEHNOBETON dioničko društvo za izvođenje svih vrsta građevinskih radova</item>
      <item>HYPO ALPE-ADRIA-BANK dioničko društvo, OIB 14036333877, Slavonska avenija 6, 10000 Zagreb</item>
      <item>DENIS PAVLIC, M. Vrhovca br. 9., 42000 Varaždin</item>
      <item>PARTNER BANKA d.d. ZAGREB, OIB 71221608291, Vončinina 2, 10000 Zagreb</item>
      <item>ZAGREBAČKA BANKA DIONIČKO DRUŠTVO, OIB 92963223473, Trg bana Josipa Jelačića 10, 10000 Zagreb</item>
      <item>PODRAVSKA BANKA dioničko društvo, OIB 97326283154, Opatička 3, Koprivnica</item>
      <item>Raiffeisenbank Austria d.d., OIB 53056966535, Petrinjska 59, 10000 Zagreb</item>
      <item>Vaba d.d. banka Varaždin, OIB 38182927268, Aleja Kralja Zvonimira 1, Varaždin</item>
      <item>IMEX BANKA dioničko društvo, OIB 99326633206, Tolstojeva 6, 21000 Split</item>
      <item>ERSTE&amp;STEIERMÄRKISCHE BANKA dioničko društvo, OIB 23057039320, Jadranski Trg 3/a, Rijeka</item>
      <item>BANKA KOVANICA dioničko društvo, OIB 33039197637, Petra Preradovića 29, 42000 Varaždin</item>
      <item>Denis Pavlic</item>
      <item>Berislav Maksimović, punomoćnik  Banke kovanica d.d.</item>
      <item>Tamaa Tomšić Šantek za FINU, Varaždin</item>
      <item>Željka Brlečić odvjetnica iz OD Brlečić i Brlečić, Optujska br. 25/I, 42000 Varaždin</item>
      <item>Tomo Božić, zamjenik ŽDO, Građansko-upravni odjel</item>
      <item>Sanja Mihalić, OIB 61208635054, A. Stepinca br. 1., 42000 Varaždin</item>
      <item>Odv. vježbenik Robert Sukotić, za Hilti Croatia d.o.o. i Stipić grupa d.o.o.</item>
      <item>Odvjetnik Domagoj Krpina za vjerovnika Knegingrad d.o.o.</item>
      <item>Odvjetnica Jaka Čurić za vjerovnika Lakerko harmonija oblika d.o.o.</item>
      <item>Odvjetnik Vladimir Slunjski za vjerovnika Euroherc osiguranje d.d.</item>
      <item>Miroslav Molnar pravni zastupni SSSH, za bivše djelatnike steč. dužnik</item>
      <item>Eduard Valić, dip. iur. za Hypo-Alpe-Adria bank d.d. Zagreb</item>
      <item>Odvjetnica Željka Brlečić za Stanoing d.d., Stanoing Inženjering i dr.</item>
      <item>Odv. vježbenik Katarina Miletić za vjerovnika CMC Ekocon d.o.o. Buzet</item>
      <item>Marijana Čulap odvj.vježbenik za vjerovnika Rehau d.o.o.</item>
      <item>Odvjetnik Marko Tušek za Zagorje-Tehnobeton d.d.</item>
      <item>Ivan Mikec za vjerovnika Ventilacijski sistemi Mikec d.o.o.</item>
      <item>Odvjetnica Branka Mancić za vjerovnika IMP Crpke Zagreb d.o.o.</item>
      <item>Odv. vježbenik Petra Medved za vjerovnike AC Vidak, Pfeifer i Nevena Radovića</item>
      <item>Odvjetnik BORISLAV PLANINC za vjerovnika PLIN PROJEKT d.o.o.</item>
      <item>Odvjetnica Vlatka Ostrognaj za vjerovnika Hrvatski Autoklub Varaždin</item>
      <item>Irena Ernoić za Inel Elektro d.o.o.</item>
      <item>Krešimir Kiš, odvjetnički vježbenik za ABC Intarijeri d.o.o.</item>
      <item>Suzana Ristić, dipl. iur. za Partner banku d.d.</item>
      <item>Odvjetnik Damir Degerica za vjerovnika Marin Ekspert d.o.o.</item>
      <item>Andreja Predragović punomoćnica vjerovnika BORG-ING d.o.o.</item>
      <item>Tomislav Kos odvjetnički vježbenik u OD Slunjski i Rudnički za vjerovnike Grabar d.o.o, Erste &amp; Steiermarkische bank d.d.</item>
      <item>Jasmina Viduka, za vjerovnika Raiffeisenbank d.d.</item>
      <item>Hrvoje Glogoljan za vjerovnika IMEX BANKU</item>
      <item>Računovodstvo TS u Varaždinu, Ul. braće Radić 2, 42000 Varaždin</item>
      <item>HRVATSKI AUTO KLUB, OIB 53540975485, Avenija Dubrovnik 44, 10000 Zagreb</item>
      <item>Stečajna oglasna ploča TS u Varaždinu</item>
      <item>MATREX d.o.o., OIB 21830590325, Ivana Severa 7, 42000 Varaždin</item>
      <item>ABC Interijeri, OIB 66358073532, Zavrtnica 17, 10000 Zagreb</item>
      <item>EUROHERC osiguranje - dioničko društvo za osiguranje imovine i osoba i druge poslove osiguranja, OIB 22694857747, Ulica grada Vukovara 282, 10000 Zagreb</item>
      <item>NARODNE NOVINE, dioničko društvo za izdavanje i tiskanje Službenog lista Republike Hrvatske, službenih i drugih obrazaca te , OIB 64546066176, Savski Gaj XIII. put 6, 10000 Zagreb</item>
      <item>Tanja Purić Stamenković zamjenica ŽDO</item>
      <item>JOSIP KOZJAK, odvjetnik iz Varaždina</item>
      <item>Potencijalni kupac DARIO DRAGIŠIĆ</item>
      <item>NATALIJA LACMANOVIĆ odv. vježbenik</item>
      <item>TONKA JERAK, odv. vježbenik</item>
      <item>NIKO LUKŠIĆ za Imex banku</item>
      <item>STIPE PETRIČEVIĆ, odvjetnik</item>
      <item>Z.K. ODJEL OPĆINSKOG SUDA U VARAŽDINU</item>
      <item>Porezna uprava Varaždin, Graberje 1, 42000 Varaždin</item>
      <item>ŽUPANIJSKO DRŽAVNO ODVJETNIŠTVO U VARAŽDINU, 42000 Varaždin</item>
      <item>Općinsko državno odvjetništvo u Varaždinu, Građansko-upravni odjel, Kratka 1, Varaždin</item>
      <item>FINA VARAŽDIN</item>
      <item>Odvj. vježbenik Anita Sušec za Euroherc osiguranje d.d.</item>
      <item>Prokurist Bernarda Zuber za Lakerko Harmonija oblika</item>
      <item>Stjepan Šargač za HLB Revidocon</item>
      <item>Odvjetnik Borislav Planinc za Plin Projekt d.o.o.</item>
      <item>Zam. punom. Martina Šimunović za ABC Interijer d.o.o.</item>
      <item>Odvjetnik Marko Tušek za Zagorje Tehnobeton d.d.</item>
      <item>Božidar Zajec, direktor Plin projekta d.o.o.</item>
      <item>Dubravka Karaszi iz računovodstva društva ABC Interijer</item>
      <item>Odvj. vježbenik Tamara Klinec za Podravsku banku d.d.</item>
      <item>Predstavnik radnika MARIO ŠVARC, Aleja kralja Zvonimra br. 2., 42000 Varaždin</item>
      <item>predsjednik odbora KRISTIJAN KROPEK predstavnik ABC Interijer d.o.o.</item>
      <item>predstavnik ANĐELA GREGUR, dipl. ekonomist</item>
      <item>zam.pun. TONKA JERAK predstavnik Hypo Alpe Aria bank International AG</item>
      <item>zm.punomoćnika TAMARA KLINEC, odvj.vježbenik za Daria Dragišića</item>
      <item>STIPE PETRIĆEVIĆ za Euroherc osiguranje</item>
      <item>Odvjetnica MLADENA NOVAK-GRUDIĆ, za Hrvatski autoklub</item>
      <item>GORAN BENJAK, za Banku Kovanicu</item>
      <item>Lidija Vitez, kupac</item>
      <item>Pun.steč.upraviteljice MARTINA KRAŠ, odvjetnička vježbenica</item>
      <item>Odvjetnički ured LACMANOVIĆ za vjerovnika HYPO ALPE-ADRIA-BANK International AG iz Klagenfurta, Prolaz sestara Baković br. 3., 10000 Zagreb</item>
      <item>Marina Ljubanović za Euroherc osiguranje</item>
      <item>Danijela Kresak Antelić za Agenciju za nekretnine San San d.o.o.</item>
      <item>Vlastimil Maxa</item>
      <item>Odvjetnica Melita Jukić punom. kupca Machuta Veroslava</item>
      <item>Kupac Nenad Štimac</item>
      <item>Niko Lukić, za Imex banku</item>
      <item>Odv. vježbenica Tonka Jerak za Hypo Alpe Adriabank Internationale AG Klagenfurt</item>
      <item>Mladen Lovrenčić, kao javnost</item>
      <item>Hrvoje Glogolja, punomoćnik Imex  banke d.d.</item>
      <item>Kupac Karmela Radošević, Jalkovečka br. 98e, 42000 Varaždin</item>
      <item>Evelin Jakopović punomoćnica VABA d.d. banke, Varaždin</item>
      <item>MARIJA KANIŠKI iz trgovačkog društva VERIS d.o.o.</item>
      <item>Mirjana Bogdanović Kamber, zamjenik ŽDO</item>
      <item>Odvjetnički vježbenik Nikola Paljević za Rohau d.o.o. Zagreb</item>
      <item>Odvjetnik Nenad Slunjski za Erste banku d.d.</item>
      <item>Eduard Valić za Hypo Alpe Adria bank d.d.</item>
      <item>Odvjetnica Irena Pikija</item>
      <item>Domagoj Markanović, OIB 51272119476, Ulica 22. Rujna 1991. 2, 42000 Varaždin</item>
      <item>Dubravko Čajka za H-Abduco d.o.o. Zagreb</item>
      <item>Goran Benjak za Banku kovanica d.d. Varaždin</item>
      <item>Hrvoje Glogolja za Imex banku d.d. Zagreb</item>
      <item>Vlatka Ostrognaj za Hrvatski autoklub Varaždin</item>
      <item>Darko Grabar</item>
      <item>Bojana Vincek</item>
      <item>Igor Vugrinec</item>
      <item>Ines Meštrić</item>
      <item>Nikolina Cindori</item>
      <item>Mario Švarc</item>
      <item>Rene Paska</item>
      <item>Drago Kukec</item>
      <item>Ružica Katalenić</item>
      <item>Lidija Matjeta</item>
      <item>Milivoj Kraš</item>
      <item>Igor Labaš</item>
      <item>Hrvoje Jembrih</item>
      <item>Domagoj Markanović</item>
      <item>Odvjetnica Ivana Moravec za ponuditelja Dinka Sardelića</item>
      <item>Dario Dragišić</item>
      <item>Ivana Bek</item>
      <item>Odvjetnica Ana Petrić, za ponuditelja Hrvoja Petrića</item>
      <item>KOPJAR TIM društvo s ograničenom odgovornošću za građevinske radove, OIB 16337270375, Strmec Remetinečki 44/A, 42220 Strmec Remetinečki</item>
      <item>H-ABDUCO društvo s ograničenom odgovornošću za usluge, OIB 13667298928, Slavonska avenija 6A, 10000 Zagreb</item>
      <item>Kupac GORDAN MAKSIMOVIĆ</item>
      <item>KOPJAR TIM društvo s ograničenom odgovornošću za građevinske radove, OIB 16337270375, Strmec Remetinečki 44/A, 42220 Strmec Remetinečki</item>
      <item>NEKRETNINE PLUS društvo s ograničenom odgovornošću za upravljanje nekretninama, OIB 56542840869, Varaždinska ulica, I odvojak 11, 42000 Jalkovec</item>
      <item>Grgić &amp; Partneri odvjetničko društvo d.o.o., OIB 16457179668, Ulica grada Vukovara 282, Zagreb</item>
      <item>Odvjetnica MARINA LJUBANOVIĆ, za Euroherc osiguranje d.d.</item>
      <item>Odvjetnik KRUNOSLAV VUKALOVIĆ, za kupca Petru Vukalović</item>
      <item>GOJKO MILJANOVIĆ, kupac</item>
      <item>MARI0 ŠVARC, kupac</item>
      <item>IVICA GONZI, kupac</item>
      <item>SAŠA KLASIĆ, kupac</item>
      <item>DRAŽEN MALIĆ, kupac</item>
      <item>MATO STOJANOVIĆ, kupac</item>
      <item>GORAN ISMAJLOVSKI, kupac</item>
      <item>ZVONIMIR BANIĆ, kupac</item>
      <item>Općinski sud u  Varaždinu</item>
    </izvorni_sadrzaj>
    <derivirana_varijabla naziv="DomainObject.Predmet.OstaliListFormatedWithAdressOIB_1">
      <item>ZOU MARKO TUŠEK I IVANA PARŠA, Aleja kralja Zvonimira br. 11., 42000 Varaždin punomoćnik sudionika u postupku ZAGORJE-TEHNOBETON dioničko društvo za izvođenje svih vrsta građevinskih radova</item>
      <item>HYPO ALPE-ADRIA-BANK dioničko društvo, OIB 14036333877, Slavonska avenija 6, 10000 Zagreb</item>
      <item>DENIS PAVLIC, M. Vrhovca br. 9., 42000 Varaždin</item>
      <item>PARTNER BANKA d.d. ZAGREB, OIB 71221608291, Vončinina 2, 10000 Zagreb</item>
      <item>ZAGREBAČKA BANKA DIONIČKO DRUŠTVO, OIB 92963223473, Trg bana Josipa Jelačića 10, 10000 Zagreb</item>
      <item>PODRAVSKA BANKA dioničko društvo, OIB 97326283154, Opatička 3, Koprivnica</item>
      <item>Raiffeisenbank Austria d.d., OIB 53056966535, Petrinjska 59, 10000 Zagreb</item>
      <item>Vaba d.d. banka Varaždin, OIB 38182927268, Aleja Kralja Zvonimira 1, Varaždin</item>
      <item>IMEX BANKA dioničko društvo, OIB 99326633206, Tolstojeva 6, 21000 Split</item>
      <item>ERSTE&amp;STEIERMÄRKISCHE BANKA dioničko društvo, OIB 23057039320, Jadranski Trg 3/a, Rijeka</item>
      <item>BANKA KOVANICA dioničko društvo, OIB 33039197637, Petra Preradovića 29, 42000 Varaždin</item>
      <item>Denis Pavlic</item>
      <item>Berislav Maksimović, punomoćnik  Banke kovanica d.d.</item>
      <item>Tamaa Tomšić Šantek za FINU, Varaždin</item>
      <item>Željka Brlečić odvjetnica iz OD Brlečić i Brlečić, Optujska br. 25/I, 42000 Varaždin</item>
      <item>Tomo Božić, zamjenik ŽDO, Građansko-upravni odjel</item>
      <item>Sanja Mihalić, OIB 61208635054, A. Stepinca br. 1., 42000 Varaždin</item>
      <item>Odv. vježbenik Robert Sukotić, za Hilti Croatia d.o.o. i Stipić grupa d.o.o.</item>
      <item>Odvjetnik Domagoj Krpina za vjerovnika Knegingrad d.o.o.</item>
      <item>Odvjetnica Jaka Čurić za vjerovnika Lakerko harmonija oblika d.o.o.</item>
      <item>Odvjetnik Vladimir Slunjski za vjerovnika Euroherc osiguranje d.d.</item>
      <item>Miroslav Molnar pravni zastupni SSSH, za bivše djelatnike steč. dužnik</item>
      <item>Eduard Valić, dip. iur. za Hypo-Alpe-Adria bank d.d. Zagreb</item>
      <item>Odvjetnica Željka Brlečić za Stanoing d.d., Stanoing Inženjering i dr.</item>
      <item>Odv. vježbenik Katarina Miletić za vjerovnika CMC Ekocon d.o.o. Buzet</item>
      <item>Marijana Čulap odvj.vježbenik za vjerovnika Rehau d.o.o.</item>
      <item>Odvjetnik Marko Tušek za Zagorje-Tehnobeton d.d.</item>
      <item>Ivan Mikec za vjerovnika Ventilacijski sistemi Mikec d.o.o.</item>
      <item>Odvjetnica Branka Mancić za vjerovnika IMP Crpke Zagreb d.o.o.</item>
      <item>Odv. vježbenik Petra Medved za vjerovnike AC Vidak, Pfeifer i Nevena Radovića</item>
      <item>Odvjetnik BORISLAV PLANINC za vjerovnika PLIN PROJEKT d.o.o.</item>
      <item>Odvjetnica Vlatka Ostrognaj za vjerovnika Hrvatski Autoklub Varaždin</item>
      <item>Irena Ernoić za Inel Elektro d.o.o.</item>
      <item>Krešimir Kiš, odvjetnički vježbenik za ABC Intarijeri d.o.o.</item>
      <item>Suzana Ristić, dipl. iur. za Partner banku d.d.</item>
      <item>Odvjetnik Damir Degerica za vjerovnika Marin Ekspert d.o.o.</item>
      <item>Andreja Predragović punomoćnica vjerovnika BORG-ING d.o.o.</item>
      <item>Tomislav Kos odvjetnički vježbenik u OD Slunjski i Rudnički za vjerovnike Grabar d.o.o, Erste &amp; Steiermarkische bank d.d.</item>
      <item>Jasmina Viduka, za vjerovnika Raiffeisenbank d.d.</item>
      <item>Hrvoje Glogoljan za vjerovnika IMEX BANKU</item>
      <item>Računovodstvo TS u Varaždinu, Ul. braće Radić 2, 42000 Varaždin</item>
      <item>HRVATSKI AUTO KLUB, OIB 53540975485, Avenija Dubrovnik 44, 10000 Zagreb</item>
      <item>Stečajna oglasna ploča TS u Varaždinu</item>
      <item>MATREX d.o.o., OIB 21830590325, Ivana Severa 7, 42000 Varaždin</item>
      <item>ABC Interijeri, OIB 66358073532, Zavrtnica 17, 10000 Zagreb</item>
      <item>EUROHERC osiguranje - dioničko društvo za osiguranje imovine i osoba i druge poslove osiguranja, OIB 22694857747, Ulica grada Vukovara 282, 10000 Zagreb</item>
      <item>NARODNE NOVINE, dioničko društvo za izdavanje i tiskanje Službenog lista Republike Hrvatske, službenih i drugih obrazaca te , OIB 64546066176, Savski Gaj XIII. put 6, 10000 Zagreb</item>
      <item>Tanja Purić Stamenković zamjenica ŽDO</item>
      <item>JOSIP KOZJAK, odvjetnik iz Varaždina</item>
      <item>Potencijalni kupac DARIO DRAGIŠIĆ</item>
      <item>NATALIJA LACMANOVIĆ odv. vježbenik</item>
      <item>TONKA JERAK, odv. vježbenik</item>
      <item>NIKO LUKŠIĆ za Imex banku</item>
      <item>STIPE PETRIČEVIĆ, odvjetnik</item>
      <item>Z.K. ODJEL OPĆINSKOG SUDA U VARAŽDINU</item>
      <item>Porezna uprava Varaždin, Graberje 1, 42000 Varaždin</item>
      <item>ŽUPANIJSKO DRŽAVNO ODVJETNIŠTVO U VARAŽDINU, 42000 Varaždin</item>
      <item>Općinsko državno odvjetništvo u Varaždinu, Građansko-upravni odjel, Kratka 1, Varaždin</item>
      <item>FINA VARAŽDIN</item>
      <item>Odvj. vježbenik Anita Sušec za Euroherc osiguranje d.d.</item>
      <item>Prokurist Bernarda Zuber za Lakerko Harmonija oblika</item>
      <item>Stjepan Šargač za HLB Revidocon</item>
      <item>Odvjetnik Borislav Planinc za Plin Projekt d.o.o.</item>
      <item>Zam. punom. Martina Šimunović za ABC Interijer d.o.o.</item>
      <item>Odvjetnik Marko Tušek za Zagorje Tehnobeton d.d.</item>
      <item>Božidar Zajec, direktor Plin projekta d.o.o.</item>
      <item>Dubravka Karaszi iz računovodstva društva ABC Interijer</item>
      <item>Odvj. vježbenik Tamara Klinec za Podravsku banku d.d.</item>
      <item>Predstavnik radnika MARIO ŠVARC, Aleja kralja Zvonimra br. 2., 42000 Varaždin</item>
      <item>predsjednik odbora KRISTIJAN KROPEK predstavnik ABC Interijer d.o.o.</item>
      <item>predstavnik ANĐELA GREGUR, dipl. ekonomist</item>
      <item>zam.pun. TONKA JERAK predstavnik Hypo Alpe Aria bank International AG</item>
      <item>zm.punomoćnika TAMARA KLINEC, odvj.vježbenik za Daria Dragišića</item>
      <item>STIPE PETRIĆEVIĆ za Euroherc osiguranje</item>
      <item>Odvjetnica MLADENA NOVAK-GRUDIĆ, za Hrvatski autoklub</item>
      <item>GORAN BENJAK, za Banku Kovanicu</item>
      <item>Lidija Vitez, kupac</item>
      <item>Pun.steč.upraviteljice MARTINA KRAŠ, odvjetnička vježbenica</item>
      <item>Odvjetnički ured LACMANOVIĆ za vjerovnika HYPO ALPE-ADRIA-BANK International AG iz Klagenfurta, Prolaz sestara Baković br. 3., 10000 Zagreb</item>
      <item>Marina Ljubanović za Euroherc osiguranje</item>
      <item>Danijela Kresak Antelić za Agenciju za nekretnine San San d.o.o.</item>
      <item>Vlastimil Maxa</item>
      <item>Odvjetnica Melita Jukić punom. kupca Machuta Veroslava</item>
      <item>Kupac Nenad Štimac</item>
      <item>Niko Lukić, za Imex banku</item>
      <item>Odv. vježbenica Tonka Jerak za Hypo Alpe Adriabank Internationale AG Klagenfurt</item>
      <item>Mladen Lovrenčić, kao javnost</item>
      <item>Hrvoje Glogolja, punomoćnik Imex  banke d.d.</item>
      <item>Kupac Karmela Radošević, Jalkovečka br. 98e, 42000 Varaždin</item>
      <item>Evelin Jakopović punomoćnica VABA d.d. banke, Varaždin</item>
      <item>MARIJA KANIŠKI iz trgovačkog društva VERIS d.o.o.</item>
      <item>Mirjana Bogdanović Kamber, zamjenik ŽDO</item>
      <item>Odvjetnički vježbenik Nikola Paljević za Rohau d.o.o. Zagreb</item>
      <item>Odvjetnik Nenad Slunjski za Erste banku d.d.</item>
      <item>Eduard Valić za Hypo Alpe Adria bank d.d.</item>
      <item>Odvjetnica Irena Pikija</item>
      <item>Domagoj Markanović, OIB 51272119476, Ulica 22. Rujna 1991. 2, 42000 Varaždin</item>
      <item>Dubravko Čajka za H-Abduco d.o.o. Zagreb</item>
      <item>Goran Benjak za Banku kovanica d.d. Varaždin</item>
      <item>Hrvoje Glogolja za Imex banku d.d. Zagreb</item>
      <item>Vlatka Ostrognaj za Hrvatski autoklub Varaždin</item>
      <item>Darko Grabar</item>
      <item>Bojana Vincek</item>
      <item>Igor Vugrinec</item>
      <item>Ines Meštrić</item>
      <item>Nikolina Cindori</item>
      <item>Mario Švarc</item>
      <item>Rene Paska</item>
      <item>Drago Kukec</item>
      <item>Ružica Katalenić</item>
      <item>Lidija Matjeta</item>
      <item>Milivoj Kraš</item>
      <item>Igor Labaš</item>
      <item>Hrvoje Jembrih</item>
      <item>Domagoj Markanović</item>
      <item>Odvjetnica Ivana Moravec za ponuditelja Dinka Sardelića</item>
      <item>Dario Dragišić</item>
      <item>Ivana Bek</item>
      <item>Odvjetnica Ana Petrić, za ponuditelja Hrvoja Petrića</item>
      <item>KOPJAR TIM društvo s ograničenom odgovornošću za građevinske radove, OIB 16337270375, Strmec Remetinečki 44/A, 42220 Strmec Remetinečki</item>
      <item>H-ABDUCO društvo s ograničenom odgovornošću za usluge, OIB 13667298928, Slavonska avenija 6A, 10000 Zagreb</item>
      <item>Kupac GORDAN MAKSIMOVIĆ</item>
      <item>KOPJAR TIM društvo s ograničenom odgovornošću za građevinske radove, OIB 16337270375, Strmec Remetinečki 44/A, 42220 Strmec Remetinečki</item>
      <item>NEKRETNINE PLUS društvo s ograničenom odgovornošću za upravljanje nekretninama, OIB 56542840869, Varaždinska ulica, I odvojak 11, 42000 Jalkovec</item>
      <item>Grgić &amp; Partneri odvjetničko društvo d.o.o., OIB 16457179668, Ulica grada Vukovara 282, Zagreb</item>
      <item>Odvjetnica MARINA LJUBANOVIĆ, za Euroherc osiguranje d.d.</item>
      <item>Odvjetnik KRUNOSLAV VUKALOVIĆ, za kupca Petru Vukalović</item>
      <item>GOJKO MILJANOVIĆ, kupac</item>
      <item>MARI0 ŠVARC, kupac</item>
      <item>IVICA GONZI, kupac</item>
      <item>SAŠA KLASIĆ, kupac</item>
      <item>DRAŽEN MALIĆ, kupac</item>
      <item>MATO STOJANOVIĆ, kupac</item>
      <item>GORAN ISMAJLOVSKI, kupac</item>
      <item>ZVONIMIR BANIĆ, kupac</item>
      <item>Općinski sud u  Varaždinu</item>
    </derivirana_varijabla>
  </DomainObject.Predmet.OstaliListFormatedWithAdressOIB>
  <DomainObject.Predmet.OstaliListNazivFormated>
    <izvorni_sadrzaj>
      <item>ZOU MARKO TUŠEK I IVANA PARŠA</item>
      <item>HYPO ALPE-ADRIA-BANK dioničko društvo</item>
      <item>DENIS PAVLIC</item>
      <item>PARTNER BANKA d.d. ZAGREB</item>
      <item>ZAGREBAČKA BANKA DIONIČKO DRUŠTVO</item>
      <item>PODRAVSKA BANKA dioničko društvo</item>
      <item>Raiffeisenbank Austria d.d.</item>
      <item>Vaba d.d. banka Varaždin</item>
      <item>IMEX BANKA dioničko društvo</item>
      <item>ERSTE&amp;STEIERMÄRKISCHE BANKA dioničko društvo</item>
      <item>BANKA KOVANICA dioničko društvo</item>
      <item>Denis Pavlic</item>
      <item>Berislav Maksimović, punomoćnik  Banke kovanica d.d.</item>
      <item>Tamaa Tomšić Šantek za FINU, Varaždin</item>
      <item>Željka Brlečić odvjetnica iz OD Brlečić i Brlečić</item>
      <item>Tomo Božić, zamjenik ŽDO, Građansko-upravni odjel</item>
      <item>Sanja Mihalić</item>
      <item>Odv. vježbenik Robert Sukotić, za Hilti Croatia d.o.o. i Stipić grupa d.o.o.</item>
      <item>Odvjetnik Domagoj Krpina za vjerovnika Knegingrad d.o.o.</item>
      <item>Odvjetnica Jaka Čurić za vjerovnika Lakerko harmonija oblika d.o.o.</item>
      <item>Odvjetnik Vladimir Slunjski za vjerovnika Euroherc osiguranje d.d.</item>
      <item>Miroslav Molnar pravni zastupni SSSH, za bivše djelatnike steč. dužnik</item>
      <item>Eduard Valić, dip. iur. za Hypo-Alpe-Adria bank d.d. Zagreb</item>
      <item>Odvjetnica Željka Brlečić za Stanoing d.d., Stanoing Inženjering i dr.</item>
      <item>Odv. vježbenik Katarina Miletić za vjerovnika CMC Ekocon d.o.o. Buzet</item>
      <item>Marijana Čulap odvj.vježbenik za vjerovnika Rehau d.o.o.</item>
      <item>Odvjetnik Marko Tušek za Zagorje-Tehnobeton d.d.</item>
      <item>Ivan Mikec za vjerovnika Ventilacijski sistemi Mikec d.o.o.</item>
      <item>Odvjetnica Branka Mancić za vjerovnika IMP Crpke Zagreb d.o.o.</item>
      <item>Odv. vježbenik Petra Medved za vjerovnike AC Vidak, Pfeifer i Nevena Radovića</item>
      <item>Odvjetnik BORISLAV PLANINC za vjerovnika PLIN PROJEKT d.o.o.</item>
      <item>Odvjetnica Vlatka Ostrognaj za vjerovnika Hrvatski Autoklub Varaždin</item>
      <item>Irena Ernoić za Inel Elektro d.o.o.</item>
      <item>Krešimir Kiš, odvjetnički vježbenik za ABC Intarijeri d.o.o.</item>
      <item>Suzana Ristić, dipl. iur. za Partner banku d.d.</item>
      <item>Odvjetnik Damir Degerica za vjerovnika Marin Ekspert d.o.o.</item>
      <item>Andreja Predragović punomoćnica vjerovnika BORG-ING d.o.o.</item>
      <item>Tomislav Kos odvjetnički vježbenik u OD Slunjski i Rudnički za vjerovnike Grabar d.o.o, Erste &amp; Steiermarkische bank d.d.</item>
      <item>Jasmina Viduka, za vjerovnika Raiffeisenbank d.d.</item>
      <item>Hrvoje Glogoljan za vjerovnika IMEX BANKU</item>
      <item>Računovodstvo TS u Varaždinu</item>
      <item>HRVATSKI AUTO KLUB</item>
      <item>Stečajna oglasna ploča TS u Varaždinu</item>
      <item>MATREX d.o.o.</item>
      <item>ABC Interijeri</item>
      <item>EUROHERC osiguranje - dioničko društvo za osiguranje imovine i osoba i druge poslove osiguranja</item>
      <item>NARODNE NOVINE, dioničko društvo za izdavanje i tiskanje Službenog lista Republike Hrvatske, službenih i drugih obrazaca te </item>
      <item>Tanja Purić Stamenković zamjenica ŽDO</item>
      <item>JOSIP KOZJAK, odvjetnik iz Varaždina</item>
      <item>Potencijalni kupac DARIO DRAGIŠIĆ</item>
      <item>NATALIJA LACMANOVIĆ odv. vježbenik</item>
      <item>TONKA JERAK, odv. vježbenik</item>
      <item>NIKO LUKŠIĆ za Imex banku</item>
      <item>STIPE PETRIČEVIĆ, odvjetnik</item>
      <item>Z.K. ODJEL OPĆINSKOG SUDA U VARAŽDINU</item>
      <item>Porezna uprava Varaždin</item>
      <item>ŽUPANIJSKO DRŽAVNO ODVJETNIŠTVO U VARAŽDINU</item>
      <item>Općinsko državno odvjetništvo u Varaždinu, Građansko-upravni odjel</item>
      <item>FINA VARAŽDIN</item>
      <item>Odvj. vježbenik Anita Sušec za Euroherc osiguranje d.d.</item>
      <item>Prokurist Bernarda Zuber za Lakerko Harmonija oblika</item>
      <item>Stjepan Šargač za HLB Revidocon</item>
      <item>Odvjetnik Borislav Planinc za Plin Projekt d.o.o.</item>
      <item>Zam. punom. Martina Šimunović za ABC Interijer d.o.o.</item>
      <item>Odvjetnik Marko Tušek za Zagorje Tehnobeton d.d.</item>
      <item>Božidar Zajec, direktor Plin projekta d.o.o.</item>
      <item>Dubravka Karaszi iz računovodstva društva ABC Interijer</item>
      <item>Odvj. vježbenik Tamara Klinec za Podravsku banku d.d.</item>
      <item>Predstavnik radnika MARIO ŠVARC</item>
      <item>predsjednik odbora KRISTIJAN KROPEK predstavnik ABC Interijer d.o.o.</item>
      <item>predstavnik ANĐELA GREGUR, dipl. ekonomist</item>
      <item>zam.pun. TONKA JERAK predstavnik Hypo Alpe Aria bank International AG</item>
      <item>zm.punomoćnika TAMARA KLINEC, odvj.vježbenik za Daria Dragišića</item>
      <item>STIPE PETRIĆEVIĆ za Euroherc osiguranje</item>
      <item>Odvjetnica MLADENA NOVAK-GRUDIĆ, za Hrvatski autoklub</item>
      <item>GORAN BENJAK, za Banku Kovanicu</item>
      <item>Lidija Vitez, kupac</item>
      <item>Pun.steč.upraviteljice MARTINA KRAŠ, odvjetnička vježbenica</item>
      <item>Odvjetnički ured LACMANOVIĆ za vjerovnika HYPO ALPE-ADRIA-BANK International AG iz Klagenfurta</item>
      <item>Marina Ljubanović za Euroherc osiguranje</item>
      <item>Danijela Kresak Antelić za Agenciju za nekretnine San San d.o.o.</item>
      <item>Vlastimil Maxa</item>
      <item>Odvjetnica Melita Jukić punom. kupca Machuta Veroslava</item>
      <item>Kupac Nenad Štimac</item>
      <item>Niko Lukić, za Imex banku</item>
      <item>Odv. vježbenica Tonka Jerak za Hypo Alpe Adriabank Internationale AG Klagenfurt</item>
      <item>Mladen Lovrenčić, kao javnost</item>
      <item>Hrvoje Glogolja, punomoćnik Imex  banke d.d.</item>
      <item>Kupac Karmela Radošević</item>
      <item>Evelin Jakopović punomoćnica VABA d.d. banke, Varaždin</item>
      <item>MARIJA KANIŠKI iz trgovačkog društva VERIS d.o.o.</item>
      <item>Mirjana Bogdanović Kamber, zamjenik ŽDO</item>
      <item>Odvjetnički vježbenik Nikola Paljević za Rohau d.o.o. Zagreb</item>
      <item>Odvjetnik Nenad Slunjski za Erste banku d.d.</item>
      <item>Eduard Valić za Hypo Alpe Adria bank d.d.</item>
      <item>Odvjetnica Irena Pikija</item>
      <item>Domagoj Markanović</item>
      <item>Dubravko Čajka za H-Abduco d.o.o. Zagreb</item>
      <item>Goran Benjak za Banku kovanica d.d. Varaždin</item>
      <item>Hrvoje Glogolja za Imex banku d.d. Zagreb</item>
      <item>Vlatka Ostrognaj za Hrvatski autoklub Varaždin</item>
      <item>Darko Grabar</item>
      <item>Bojana Vincek</item>
      <item>Igor Vugrinec</item>
      <item>Ines Meštrić</item>
      <item>Nikolina Cindori</item>
      <item>Mario Švarc</item>
      <item>Rene Paska</item>
      <item>Drago Kukec</item>
      <item>Ružica Katalenić</item>
      <item>Lidija Matjeta</item>
      <item>Milivoj Kraš</item>
      <item>Igor Labaš</item>
      <item>Hrvoje Jembrih</item>
      <item>Domagoj Markanović</item>
      <item>Odvjetnica Ivana Moravec za ponuditelja Dinka Sardelića</item>
      <item>Dario Dragišić</item>
      <item>Ivana Bek</item>
      <item>Odvjetnica Ana Petrić, za ponuditelja Hrvoja Petrića</item>
      <item>KOPJAR TIM društvo s ograničenom odgovornošću za građevinske radove</item>
      <item>H-ABDUCO društvo s ograničenom odgovornošću za usluge</item>
      <item>Kupac GORDAN MAKSIMOVIĆ</item>
      <item>KOPJAR TIM društvo s ograničenom odgovornošću za građevinske radove</item>
      <item>NEKRETNINE PLUS društvo s ograničenom odgovornošću za upravljanje nekretninama</item>
      <item>Grgić &amp; Partneri odvjetničko društvo d.o.o.</item>
      <item>Odvjetnica MARINA LJUBANOVIĆ, za Euroherc osiguranje d.d.</item>
      <item>Odvjetnik KRUNOSLAV VUKALOVIĆ, za kupca Petru Vukalović</item>
      <item>GOJKO MILJANOVIĆ, kupac</item>
      <item>MARI0 ŠVARC, kupac</item>
      <item>IVICA GONZI, kupac</item>
      <item>SAŠA KLASIĆ, kupac</item>
      <item>DRAŽEN MALIĆ, kupac</item>
      <item>MATO STOJANOVIĆ, kupac</item>
      <item>GORAN ISMAJLOVSKI, kupac</item>
      <item>ZVONIMIR BANIĆ, kupac</item>
      <item>Općinski sud u  Varaždinu</item>
    </izvorni_sadrzaj>
    <derivirana_varijabla naziv="DomainObject.Predmet.OstaliListNazivFormated_1">
      <item>ZOU MARKO TUŠEK I IVANA PARŠA</item>
      <item>HYPO ALPE-ADRIA-BANK dioničko društvo</item>
      <item>DENIS PAVLIC</item>
      <item>PARTNER BANKA d.d. ZAGREB</item>
      <item>ZAGREBAČKA BANKA DIONIČKO DRUŠTVO</item>
      <item>PODRAVSKA BANKA dioničko društvo</item>
      <item>Raiffeisenbank Austria d.d.</item>
      <item>Vaba d.d. banka Varaždin</item>
      <item>IMEX BANKA dioničko društvo</item>
      <item>ERSTE&amp;STEIERMÄRKISCHE BANKA dioničko društvo</item>
      <item>BANKA KOVANICA dioničko društvo</item>
      <item>Denis Pavlic</item>
      <item>Berislav Maksimović, punomoćnik  Banke kovanica d.d.</item>
      <item>Tamaa Tomšić Šantek za FINU, Varaždin</item>
      <item>Željka Brlečić odvjetnica iz OD Brlečić i Brlečić</item>
      <item>Tomo Božić, zamjenik ŽDO, Građansko-upravni odjel</item>
      <item>Sanja Mihalić</item>
      <item>Odv. vježbenik Robert Sukotić, za Hilti Croatia d.o.o. i Stipić grupa d.o.o.</item>
      <item>Odvjetnik Domagoj Krpina za vjerovnika Knegingrad d.o.o.</item>
      <item>Odvjetnica Jaka Čurić za vjerovnika Lakerko harmonija oblika d.o.o.</item>
      <item>Odvjetnik Vladimir Slunjski za vjerovnika Euroherc osiguranje d.d.</item>
      <item>Miroslav Molnar pravni zastupni SSSH, za bivše djelatnike steč. dužnik</item>
      <item>Eduard Valić, dip. iur. za Hypo-Alpe-Adria bank d.d. Zagreb</item>
      <item>Odvjetnica Željka Brlečić za Stanoing d.d., Stanoing Inženjering i dr.</item>
      <item>Odv. vježbenik Katarina Miletić za vjerovnika CMC Ekocon d.o.o. Buzet</item>
      <item>Marijana Čulap odvj.vježbenik za vjerovnika Rehau d.o.o.</item>
      <item>Odvjetnik Marko Tušek za Zagorje-Tehnobeton d.d.</item>
      <item>Ivan Mikec za vjerovnika Ventilacijski sistemi Mikec d.o.o.</item>
      <item>Odvjetnica Branka Mancić za vjerovnika IMP Crpke Zagreb d.o.o.</item>
      <item>Odv. vježbenik Petra Medved za vjerovnike AC Vidak, Pfeifer i Nevena Radovića</item>
      <item>Odvjetnik BORISLAV PLANINC za vjerovnika PLIN PROJEKT d.o.o.</item>
      <item>Odvjetnica Vlatka Ostrognaj za vjerovnika Hrvatski Autoklub Varaždin</item>
      <item>Irena Ernoić za Inel Elektro d.o.o.</item>
      <item>Krešimir Kiš, odvjetnički vježbenik za ABC Intarijeri d.o.o.</item>
      <item>Suzana Ristić, dipl. iur. za Partner banku d.d.</item>
      <item>Odvjetnik Damir Degerica za vjerovnika Marin Ekspert d.o.o.</item>
      <item>Andreja Predragović punomoćnica vjerovnika BORG-ING d.o.o.</item>
      <item>Tomislav Kos odvjetnički vježbenik u OD Slunjski i Rudnički za vjerovnike Grabar d.o.o, Erste &amp; Steiermarkische bank d.d.</item>
      <item>Jasmina Viduka, za vjerovnika Raiffeisenbank d.d.</item>
      <item>Hrvoje Glogoljan za vjerovnika IMEX BANKU</item>
      <item>Računovodstvo TS u Varaždinu</item>
      <item>HRVATSKI AUTO KLUB</item>
      <item>Stečajna oglasna ploča TS u Varaždinu</item>
      <item>MATREX d.o.o.</item>
      <item>ABC Interijeri</item>
      <item>EUROHERC osiguranje - dioničko društvo za osiguranje imovine i osoba i druge poslove osiguranja</item>
      <item>NARODNE NOVINE, dioničko društvo za izdavanje i tiskanje Službenog lista Republike Hrvatske, službenih i drugih obrazaca te </item>
      <item>Tanja Purić Stamenković zamjenica ŽDO</item>
      <item>JOSIP KOZJAK, odvjetnik iz Varaždina</item>
      <item>Potencijalni kupac DARIO DRAGIŠIĆ</item>
      <item>NATALIJA LACMANOVIĆ odv. vježbenik</item>
      <item>TONKA JERAK, odv. vježbenik</item>
      <item>NIKO LUKŠIĆ za Imex banku</item>
      <item>STIPE PETRIČEVIĆ, odvjetnik</item>
      <item>Z.K. ODJEL OPĆINSKOG SUDA U VARAŽDINU</item>
      <item>Porezna uprava Varaždin</item>
      <item>ŽUPANIJSKO DRŽAVNO ODVJETNIŠTVO U VARAŽDINU</item>
      <item>Općinsko državno odvjetništvo u Varaždinu, Građansko-upravni odjel</item>
      <item>FINA VARAŽDIN</item>
      <item>Odvj. vježbenik Anita Sušec za Euroherc osiguranje d.d.</item>
      <item>Prokurist Bernarda Zuber za Lakerko Harmonija oblika</item>
      <item>Stjepan Šargač za HLB Revidocon</item>
      <item>Odvjetnik Borislav Planinc za Plin Projekt d.o.o.</item>
      <item>Zam. punom. Martina Šimunović za ABC Interijer d.o.o.</item>
      <item>Odvjetnik Marko Tušek za Zagorje Tehnobeton d.d.</item>
      <item>Božidar Zajec, direktor Plin projekta d.o.o.</item>
      <item>Dubravka Karaszi iz računovodstva društva ABC Interijer</item>
      <item>Odvj. vježbenik Tamara Klinec za Podravsku banku d.d.</item>
      <item>Predstavnik radnika MARIO ŠVARC</item>
      <item>predsjednik odbora KRISTIJAN KROPEK predstavnik ABC Interijer d.o.o.</item>
      <item>predstavnik ANĐELA GREGUR, dipl. ekonomist</item>
      <item>zam.pun. TONKA JERAK predstavnik Hypo Alpe Aria bank International AG</item>
      <item>zm.punomoćnika TAMARA KLINEC, odvj.vježbenik za Daria Dragišića</item>
      <item>STIPE PETRIĆEVIĆ za Euroherc osiguranje</item>
      <item>Odvjetnica MLADENA NOVAK-GRUDIĆ, za Hrvatski autoklub</item>
      <item>GORAN BENJAK, za Banku Kovanicu</item>
      <item>Lidija Vitez, kupac</item>
      <item>Pun.steč.upraviteljice MARTINA KRAŠ, odvjetnička vježbenica</item>
      <item>Odvjetnički ured LACMANOVIĆ za vjerovnika HYPO ALPE-ADRIA-BANK International AG iz Klagenfurta</item>
      <item>Marina Ljubanović za Euroherc osiguranje</item>
      <item>Danijela Kresak Antelić za Agenciju za nekretnine San San d.o.o.</item>
      <item>Vlastimil Maxa</item>
      <item>Odvjetnica Melita Jukić punom. kupca Machuta Veroslava</item>
      <item>Kupac Nenad Štimac</item>
      <item>Niko Lukić, za Imex banku</item>
      <item>Odv. vježbenica Tonka Jerak za Hypo Alpe Adriabank Internationale AG Klagenfurt</item>
      <item>Mladen Lovrenčić, kao javnost</item>
      <item>Hrvoje Glogolja, punomoćnik Imex  banke d.d.</item>
      <item>Kupac Karmela Radošević</item>
      <item>Evelin Jakopović punomoćnica VABA d.d. banke, Varaždin</item>
      <item>MARIJA KANIŠKI iz trgovačkog društva VERIS d.o.o.</item>
      <item>Mirjana Bogdanović Kamber, zamjenik ŽDO</item>
      <item>Odvjetnički vježbenik Nikola Paljević za Rohau d.o.o. Zagreb</item>
      <item>Odvjetnik Nenad Slunjski za Erste banku d.d.</item>
      <item>Eduard Valić za Hypo Alpe Adria bank d.d.</item>
      <item>Odvjetnica Irena Pikija</item>
      <item>Domagoj Markanović</item>
      <item>Dubravko Čajka za H-Abduco d.o.o. Zagreb</item>
      <item>Goran Benjak za Banku kovanica d.d. Varaždin</item>
      <item>Hrvoje Glogolja za Imex banku d.d. Zagreb</item>
      <item>Vlatka Ostrognaj za Hrvatski autoklub Varaždin</item>
      <item>Darko Grabar</item>
      <item>Bojana Vincek</item>
      <item>Igor Vugrinec</item>
      <item>Ines Meštrić</item>
      <item>Nikolina Cindori</item>
      <item>Mario Švarc</item>
      <item>Rene Paska</item>
      <item>Drago Kukec</item>
      <item>Ružica Katalenić</item>
      <item>Lidija Matjeta</item>
      <item>Milivoj Kraš</item>
      <item>Igor Labaš</item>
      <item>Hrvoje Jembrih</item>
      <item>Domagoj Markanović</item>
      <item>Odvjetnica Ivana Moravec za ponuditelja Dinka Sardelića</item>
      <item>Dario Dragišić</item>
      <item>Ivana Bek</item>
      <item>Odvjetnica Ana Petrić, za ponuditelja Hrvoja Petrića</item>
      <item>KOPJAR TIM društvo s ograničenom odgovornošću za građevinske radove</item>
      <item>H-ABDUCO društvo s ograničenom odgovornošću za usluge</item>
      <item>Kupac GORDAN MAKSIMOVIĆ</item>
      <item>KOPJAR TIM društvo s ograničenom odgovornošću za građevinske radove</item>
      <item>NEKRETNINE PLUS društvo s ograničenom odgovornošću za upravljanje nekretninama</item>
      <item>Grgić &amp; Partneri odvjetničko društvo d.o.o.</item>
      <item>Odvjetnica MARINA LJUBANOVIĆ, za Euroherc osiguranje d.d.</item>
      <item>Odvjetnik KRUNOSLAV VUKALOVIĆ, za kupca Petru Vukalović</item>
      <item>GOJKO MILJANOVIĆ, kupac</item>
      <item>MARI0 ŠVARC, kupac</item>
      <item>IVICA GONZI, kupac</item>
      <item>SAŠA KLASIĆ, kupac</item>
      <item>DRAŽEN MALIĆ, kupac</item>
      <item>MATO STOJANOVIĆ, kupac</item>
      <item>GORAN ISMAJLOVSKI, kupac</item>
      <item>ZVONIMIR BANIĆ, kupac</item>
      <item>Općinski sud u  Varaždinu</item>
    </derivirana_varijabla>
  </DomainObject.Predmet.OstaliListNazivFormated>
  <DomainObject.Predmet.OstaliListNazivFormatedOIB>
    <izvorni_sadrzaj>
      <item>ZOU MARKO TUŠEK I IVANA PARŠA</item>
      <item>HYPO ALPE-ADRIA-BANK dioničko društvo, OIB 14036333877</item>
      <item>DENIS PAVLIC</item>
      <item>PARTNER BANKA d.d. ZAGREB, OIB 71221608291</item>
      <item>ZAGREBAČKA BANKA DIONIČKO DRUŠTVO, OIB 92963223473</item>
      <item>PODRAVSKA BANKA dioničko društvo, OIB 97326283154</item>
      <item>Raiffeisenbank Austria d.d., OIB 53056966535</item>
      <item>Vaba d.d. banka Varaždin, OIB 38182927268</item>
      <item>IMEX BANKA dioničko društvo, OIB 99326633206</item>
      <item>ERSTE&amp;STEIERMÄRKISCHE BANKA dioničko društvo, OIB 23057039320</item>
      <item>BANKA KOVANICA dioničko društvo, OIB 33039197637</item>
      <item>Denis Pavlic</item>
      <item>Berislav Maksimović, punomoćnik  Banke kovanica d.d.</item>
      <item>Tamaa Tomšić Šantek za FINU, Varaždin</item>
      <item>Željka Brlečić odvjetnica iz OD Brlečić i Brlečić</item>
      <item>Tomo Božić, zamjenik ŽDO, Građansko-upravni odjel</item>
      <item>Sanja Mihalić, OIB 61208635054</item>
      <item>Odv. vježbenik Robert Sukotić, za Hilti Croatia d.o.o. i Stipić grupa d.o.o.</item>
      <item>Odvjetnik Domagoj Krpina za vjerovnika Knegingrad d.o.o.</item>
      <item>Odvjetnica Jaka Čurić za vjerovnika Lakerko harmonija oblika d.o.o.</item>
      <item>Odvjetnik Vladimir Slunjski za vjerovnika Euroherc osiguranje d.d.</item>
      <item>Miroslav Molnar pravni zastupni SSSH, za bivše djelatnike steč. dužnik</item>
      <item>Eduard Valić, dip. iur. za Hypo-Alpe-Adria bank d.d. Zagreb</item>
      <item>Odvjetnica Željka Brlečić za Stanoing d.d., Stanoing Inženjering i dr.</item>
      <item>Odv. vježbenik Katarina Miletić za vjerovnika CMC Ekocon d.o.o. Buzet</item>
      <item>Marijana Čulap odvj.vježbenik za vjerovnika Rehau d.o.o.</item>
      <item>Odvjetnik Marko Tušek za Zagorje-Tehnobeton d.d.</item>
      <item>Ivan Mikec za vjerovnika Ventilacijski sistemi Mikec d.o.o.</item>
      <item>Odvjetnica Branka Mancić za vjerovnika IMP Crpke Zagreb d.o.o.</item>
      <item>Odv. vježbenik Petra Medved za vjerovnike AC Vidak, Pfeifer i Nevena Radovića</item>
      <item>Odvjetnik BORISLAV PLANINC za vjerovnika PLIN PROJEKT d.o.o.</item>
      <item>Odvjetnica Vlatka Ostrognaj za vjerovnika Hrvatski Autoklub Varaždin</item>
      <item>Irena Ernoić za Inel Elektro d.o.o.</item>
      <item>Krešimir Kiš, odvjetnički vježbenik za ABC Intarijeri d.o.o.</item>
      <item>Suzana Ristić, dipl. iur. za Partner banku d.d.</item>
      <item>Odvjetnik Damir Degerica za vjerovnika Marin Ekspert d.o.o.</item>
      <item>Andreja Predragović punomoćnica vjerovnika BORG-ING d.o.o.</item>
      <item>Tomislav Kos odvjetnički vježbenik u OD Slunjski i Rudnički za vjerovnike Grabar d.o.o, Erste &amp; Steiermarkische bank d.d.</item>
      <item>Jasmina Viduka, za vjerovnika Raiffeisenbank d.d.</item>
      <item>Hrvoje Glogoljan za vjerovnika IMEX BANKU</item>
      <item>Računovodstvo TS u Varaždinu</item>
      <item>HRVATSKI AUTO KLUB, OIB 53540975485</item>
      <item>Stečajna oglasna ploča TS u Varaždinu</item>
      <item>MATREX d.o.o., OIB 21830590325</item>
      <item>ABC Interijeri, OIB 66358073532</item>
      <item>EUROHERC osiguranje - dioničko društvo za osiguranje imovine i osoba i druge poslove osiguranja, OIB 22694857747</item>
      <item>NARODNE NOVINE, dioničko društvo za izdavanje i tiskanje Službenog lista Republike Hrvatske, službenih i drugih obrazaca te , OIB 64546066176</item>
      <item>Tanja Purić Stamenković zamjenica ŽDO</item>
      <item>JOSIP KOZJAK, odvjetnik iz Varaždina</item>
      <item>Potencijalni kupac DARIO DRAGIŠIĆ</item>
      <item>NATALIJA LACMANOVIĆ odv. vježbenik</item>
      <item>TONKA JERAK, odv. vježbenik</item>
      <item>NIKO LUKŠIĆ za Imex banku</item>
      <item>STIPE PETRIČEVIĆ, odvjetnik</item>
      <item>Z.K. ODJEL OPĆINSKOG SUDA U VARAŽDINU</item>
      <item>Porezna uprava Varaždin</item>
      <item>ŽUPANIJSKO DRŽAVNO ODVJETNIŠTVO U VARAŽDINU</item>
      <item>Općinsko državno odvjetništvo u Varaždinu, Građansko-upravni odjel</item>
      <item>FINA VARAŽDIN</item>
      <item>Odvj. vježbenik Anita Sušec za Euroherc osiguranje d.d.</item>
      <item>Prokurist Bernarda Zuber za Lakerko Harmonija oblika</item>
      <item>Stjepan Šargač za HLB Revidocon</item>
      <item>Odvjetnik Borislav Planinc za Plin Projekt d.o.o.</item>
      <item>Zam. punom. Martina Šimunović za ABC Interijer d.o.o.</item>
      <item>Odvjetnik Marko Tušek za Zagorje Tehnobeton d.d.</item>
      <item>Božidar Zajec, direktor Plin projekta d.o.o.</item>
      <item>Dubravka Karaszi iz računovodstva društva ABC Interijer</item>
      <item>Odvj. vježbenik Tamara Klinec za Podravsku banku d.d.</item>
      <item>Predstavnik radnika MARIO ŠVARC</item>
      <item>predsjednik odbora KRISTIJAN KROPEK predstavnik ABC Interijer d.o.o.</item>
      <item>predstavnik ANĐELA GREGUR, dipl. ekonomist</item>
      <item>zam.pun. TONKA JERAK predstavnik Hypo Alpe Aria bank International AG</item>
      <item>zm.punomoćnika TAMARA KLINEC, odvj.vježbenik za Daria Dragišića</item>
      <item>STIPE PETRIĆEVIĆ za Euroherc osiguranje</item>
      <item>Odvjetnica MLADENA NOVAK-GRUDIĆ, za Hrvatski autoklub</item>
      <item>GORAN BENJAK, za Banku Kovanicu</item>
      <item>Lidija Vitez, kupac</item>
      <item>Pun.steč.upraviteljice MARTINA KRAŠ, odvjetnička vježbenica</item>
      <item>Odvjetnički ured LACMANOVIĆ za vjerovnika HYPO ALPE-ADRIA-BANK International AG iz Klagenfurta</item>
      <item>Marina Ljubanović za Euroherc osiguranje</item>
      <item>Danijela Kresak Antelić za Agenciju za nekretnine San San d.o.o.</item>
      <item>Vlastimil Maxa</item>
      <item>Odvjetnica Melita Jukić punom. kupca Machuta Veroslava</item>
      <item>Kupac Nenad Štimac</item>
      <item>Niko Lukić, za Imex banku</item>
      <item>Odv. vježbenica Tonka Jerak za Hypo Alpe Adriabank Internationale AG Klagenfurt</item>
      <item>Mladen Lovrenčić, kao javnost</item>
      <item>Hrvoje Glogolja, punomoćnik Imex  banke d.d.</item>
      <item>Kupac Karmela Radošević</item>
      <item>Evelin Jakopović punomoćnica VABA d.d. banke, Varaždin</item>
      <item>MARIJA KANIŠKI iz trgovačkog društva VERIS d.o.o.</item>
      <item>Mirjana Bogdanović Kamber, zamjenik ŽDO</item>
      <item>Odvjetnički vježbenik Nikola Paljević za Rohau d.o.o. Zagreb</item>
      <item>Odvjetnik Nenad Slunjski za Erste banku d.d.</item>
      <item>Eduard Valić za Hypo Alpe Adria bank d.d.</item>
      <item>Odvjetnica Irena Pikija</item>
      <item>Domagoj Markanović, OIB 51272119476</item>
      <item>Dubravko Čajka za H-Abduco d.o.o. Zagreb</item>
      <item>Goran Benjak za Banku kovanica d.d. Varaždin</item>
      <item>Hrvoje Glogolja za Imex banku d.d. Zagreb</item>
      <item>Vlatka Ostrognaj za Hrvatski autoklub Varaždin</item>
      <item>Darko Grabar</item>
      <item>Bojana Vincek</item>
      <item>Igor Vugrinec</item>
      <item>Ines Meštrić</item>
      <item>Nikolina Cindori</item>
      <item>Mario Švarc</item>
      <item>Rene Paska</item>
      <item>Drago Kukec</item>
      <item>Ružica Katalenić</item>
      <item>Lidija Matjeta</item>
      <item>Milivoj Kraš</item>
      <item>Igor Labaš</item>
      <item>Hrvoje Jembrih</item>
      <item>Domagoj Markanović</item>
      <item>Odvjetnica Ivana Moravec za ponuditelja Dinka Sardelića</item>
      <item>Dario Dragišić</item>
      <item>Ivana Bek</item>
      <item>Odvjetnica Ana Petrić, za ponuditelja Hrvoja Petrića</item>
      <item>KOPJAR TIM društvo s ograničenom odgovornošću za građevinske radove, OIB 16337270375</item>
      <item>H-ABDUCO društvo s ograničenom odgovornošću za usluge, OIB 13667298928</item>
      <item>Kupac GORDAN MAKSIMOVIĆ</item>
      <item>KOPJAR TIM društvo s ograničenom odgovornošću za građevinske radove, OIB 16337270375</item>
      <item>NEKRETNINE PLUS društvo s ograničenom odgovornošću za upravljanje nekretninama, OIB 56542840869</item>
      <item>Grgić &amp; Partneri odvjetničko društvo d.o.o., OIB 16457179668</item>
      <item>Odvjetnica MARINA LJUBANOVIĆ, za Euroherc osiguranje d.d.</item>
      <item>Odvjetnik KRUNOSLAV VUKALOVIĆ, za kupca Petru Vukalović</item>
      <item>GOJKO MILJANOVIĆ, kupac</item>
      <item>MARI0 ŠVARC, kupac</item>
      <item>IVICA GONZI, kupac</item>
      <item>SAŠA KLASIĆ, kupac</item>
      <item>DRAŽEN MALIĆ, kupac</item>
      <item>MATO STOJANOVIĆ, kupac</item>
      <item>GORAN ISMAJLOVSKI, kupac</item>
      <item>ZVONIMIR BANIĆ, kupac</item>
      <item>Općinski sud u  Varaždinu</item>
    </izvorni_sadrzaj>
    <derivirana_varijabla naziv="DomainObject.Predmet.OstaliListNazivFormatedOIB_1">
      <item>ZOU MARKO TUŠEK I IVANA PARŠA</item>
      <item>HYPO ALPE-ADRIA-BANK dioničko društvo, OIB 14036333877</item>
      <item>DENIS PAVLIC</item>
      <item>PARTNER BANKA d.d. ZAGREB, OIB 71221608291</item>
      <item>ZAGREBAČKA BANKA DIONIČKO DRUŠTVO, OIB 92963223473</item>
      <item>PODRAVSKA BANKA dioničko društvo, OIB 97326283154</item>
      <item>Raiffeisenbank Austria d.d., OIB 53056966535</item>
      <item>Vaba d.d. banka Varaždin, OIB 38182927268</item>
      <item>IMEX BANKA dioničko društvo, OIB 99326633206</item>
      <item>ERSTE&amp;STEIERMÄRKISCHE BANKA dioničko društvo, OIB 23057039320</item>
      <item>BANKA KOVANICA dioničko društvo, OIB 33039197637</item>
      <item>Denis Pavlic</item>
      <item>Berislav Maksimović, punomoćnik  Banke kovanica d.d.</item>
      <item>Tamaa Tomšić Šantek za FINU, Varaždin</item>
      <item>Željka Brlečić odvjetnica iz OD Brlečić i Brlečić</item>
      <item>Tomo Božić, zamjenik ŽDO, Građansko-upravni odjel</item>
      <item>Sanja Mihalić, OIB 61208635054</item>
      <item>Odv. vježbenik Robert Sukotić, za Hilti Croatia d.o.o. i Stipić grupa d.o.o.</item>
      <item>Odvjetnik Domagoj Krpina za vjerovnika Knegingrad d.o.o.</item>
      <item>Odvjetnica Jaka Čurić za vjerovnika Lakerko harmonija oblika d.o.o.</item>
      <item>Odvjetnik Vladimir Slunjski za vjerovnika Euroherc osiguranje d.d.</item>
      <item>Miroslav Molnar pravni zastupni SSSH, za bivše djelatnike steč. dužnik</item>
      <item>Eduard Valić, dip. iur. za Hypo-Alpe-Adria bank d.d. Zagreb</item>
      <item>Odvjetnica Željka Brlečić za Stanoing d.d., Stanoing Inženjering i dr.</item>
      <item>Odv. vježbenik Katarina Miletić za vjerovnika CMC Ekocon d.o.o. Buzet</item>
      <item>Marijana Čulap odvj.vježbenik za vjerovnika Rehau d.o.o.</item>
      <item>Odvjetnik Marko Tušek za Zagorje-Tehnobeton d.d.</item>
      <item>Ivan Mikec za vjerovnika Ventilacijski sistemi Mikec d.o.o.</item>
      <item>Odvjetnica Branka Mancić za vjerovnika IMP Crpke Zagreb d.o.o.</item>
      <item>Odv. vježbenik Petra Medved za vjerovnike AC Vidak, Pfeifer i Nevena Radovića</item>
      <item>Odvjetnik BORISLAV PLANINC za vjerovnika PLIN PROJEKT d.o.o.</item>
      <item>Odvjetnica Vlatka Ostrognaj za vjerovnika Hrvatski Autoklub Varaždin</item>
      <item>Irena Ernoić za Inel Elektro d.o.o.</item>
      <item>Krešimir Kiš, odvjetnički vježbenik za ABC Intarijeri d.o.o.</item>
      <item>Suzana Ristić, dipl. iur. za Partner banku d.d.</item>
      <item>Odvjetnik Damir Degerica za vjerovnika Marin Ekspert d.o.o.</item>
      <item>Andreja Predragović punomoćnica vjerovnika BORG-ING d.o.o.</item>
      <item>Tomislav Kos odvjetnički vježbenik u OD Slunjski i Rudnički za vjerovnike Grabar d.o.o, Erste &amp; Steiermarkische bank d.d.</item>
      <item>Jasmina Viduka, za vjerovnika Raiffeisenbank d.d.</item>
      <item>Hrvoje Glogoljan za vjerovnika IMEX BANKU</item>
      <item>Računovodstvo TS u Varaždinu</item>
      <item>HRVATSKI AUTO KLUB, OIB 53540975485</item>
      <item>Stečajna oglasna ploča TS u Varaždinu</item>
      <item>MATREX d.o.o., OIB 21830590325</item>
      <item>ABC Interijeri, OIB 66358073532</item>
      <item>EUROHERC osiguranje - dioničko društvo za osiguranje imovine i osoba i druge poslove osiguranja, OIB 22694857747</item>
      <item>NARODNE NOVINE, dioničko društvo za izdavanje i tiskanje Službenog lista Republike Hrvatske, službenih i drugih obrazaca te , OIB 64546066176</item>
      <item>Tanja Purić Stamenković zamjenica ŽDO</item>
      <item>JOSIP KOZJAK, odvjetnik iz Varaždina</item>
      <item>Potencijalni kupac DARIO DRAGIŠIĆ</item>
      <item>NATALIJA LACMANOVIĆ odv. vježbenik</item>
      <item>TONKA JERAK, odv. vježbenik</item>
      <item>NIKO LUKŠIĆ za Imex banku</item>
      <item>STIPE PETRIČEVIĆ, odvjetnik</item>
      <item>Z.K. ODJEL OPĆINSKOG SUDA U VARAŽDINU</item>
      <item>Porezna uprava Varaždin</item>
      <item>ŽUPANIJSKO DRŽAVNO ODVJETNIŠTVO U VARAŽDINU</item>
      <item>Općinsko državno odvjetništvo u Varaždinu, Građansko-upravni odjel</item>
      <item>FINA VARAŽDIN</item>
      <item>Odvj. vježbenik Anita Sušec za Euroherc osiguranje d.d.</item>
      <item>Prokurist Bernarda Zuber za Lakerko Harmonija oblika</item>
      <item>Stjepan Šargač za HLB Revidocon</item>
      <item>Odvjetnik Borislav Planinc za Plin Projekt d.o.o.</item>
      <item>Zam. punom. Martina Šimunović za ABC Interijer d.o.o.</item>
      <item>Odvjetnik Marko Tušek za Zagorje Tehnobeton d.d.</item>
      <item>Božidar Zajec, direktor Plin projekta d.o.o.</item>
      <item>Dubravka Karaszi iz računovodstva društva ABC Interijer</item>
      <item>Odvj. vježbenik Tamara Klinec za Podravsku banku d.d.</item>
      <item>Predstavnik radnika MARIO ŠVARC</item>
      <item>predsjednik odbora KRISTIJAN KROPEK predstavnik ABC Interijer d.o.o.</item>
      <item>predstavnik ANĐELA GREGUR, dipl. ekonomist</item>
      <item>zam.pun. TONKA JERAK predstavnik Hypo Alpe Aria bank International AG</item>
      <item>zm.punomoćnika TAMARA KLINEC, odvj.vježbenik za Daria Dragišića</item>
      <item>STIPE PETRIĆEVIĆ za Euroherc osiguranje</item>
      <item>Odvjetnica MLADENA NOVAK-GRUDIĆ, za Hrvatski autoklub</item>
      <item>GORAN BENJAK, za Banku Kovanicu</item>
      <item>Lidija Vitez, kupac</item>
      <item>Pun.steč.upraviteljice MARTINA KRAŠ, odvjetnička vježbenica</item>
      <item>Odvjetnički ured LACMANOVIĆ za vjerovnika HYPO ALPE-ADRIA-BANK International AG iz Klagenfurta</item>
      <item>Marina Ljubanović za Euroherc osiguranje</item>
      <item>Danijela Kresak Antelić za Agenciju za nekretnine San San d.o.o.</item>
      <item>Vlastimil Maxa</item>
      <item>Odvjetnica Melita Jukić punom. kupca Machuta Veroslava</item>
      <item>Kupac Nenad Štimac</item>
      <item>Niko Lukić, za Imex banku</item>
      <item>Odv. vježbenica Tonka Jerak za Hypo Alpe Adriabank Internationale AG Klagenfurt</item>
      <item>Mladen Lovrenčić, kao javnost</item>
      <item>Hrvoje Glogolja, punomoćnik Imex  banke d.d.</item>
      <item>Kupac Karmela Radošević</item>
      <item>Evelin Jakopović punomoćnica VABA d.d. banke, Varaždin</item>
      <item>MARIJA KANIŠKI iz trgovačkog društva VERIS d.o.o.</item>
      <item>Mirjana Bogdanović Kamber, zamjenik ŽDO</item>
      <item>Odvjetnički vježbenik Nikola Paljević za Rohau d.o.o. Zagreb</item>
      <item>Odvjetnik Nenad Slunjski za Erste banku d.d.</item>
      <item>Eduard Valić za Hypo Alpe Adria bank d.d.</item>
      <item>Odvjetnica Irena Pikija</item>
      <item>Domagoj Markanović, OIB 51272119476</item>
      <item>Dubravko Čajka za H-Abduco d.o.o. Zagreb</item>
      <item>Goran Benjak za Banku kovanica d.d. Varaždin</item>
      <item>Hrvoje Glogolja za Imex banku d.d. Zagreb</item>
      <item>Vlatka Ostrognaj za Hrvatski autoklub Varaždin</item>
      <item>Darko Grabar</item>
      <item>Bojana Vincek</item>
      <item>Igor Vugrinec</item>
      <item>Ines Meštrić</item>
      <item>Nikolina Cindori</item>
      <item>Mario Švarc</item>
      <item>Rene Paska</item>
      <item>Drago Kukec</item>
      <item>Ružica Katalenić</item>
      <item>Lidija Matjeta</item>
      <item>Milivoj Kraš</item>
      <item>Igor Labaš</item>
      <item>Hrvoje Jembrih</item>
      <item>Domagoj Markanović</item>
      <item>Odvjetnica Ivana Moravec za ponuditelja Dinka Sardelića</item>
      <item>Dario Dragišić</item>
      <item>Ivana Bek</item>
      <item>Odvjetnica Ana Petrić, za ponuditelja Hrvoja Petrića</item>
      <item>KOPJAR TIM društvo s ograničenom odgovornošću za građevinske radove, OIB 16337270375</item>
      <item>H-ABDUCO društvo s ograničenom odgovornošću za usluge, OIB 13667298928</item>
      <item>Kupac GORDAN MAKSIMOVIĆ</item>
      <item>KOPJAR TIM društvo s ograničenom odgovornošću za građevinske radove, OIB 16337270375</item>
      <item>NEKRETNINE PLUS društvo s ograničenom odgovornošću za upravljanje nekretninama, OIB 56542840869</item>
      <item>Grgić &amp; Partneri odvjetničko društvo d.o.o., OIB 16457179668</item>
      <item>Odvjetnica MARINA LJUBANOVIĆ, za Euroherc osiguranje d.d.</item>
      <item>Odvjetnik KRUNOSLAV VUKALOVIĆ, za kupca Petru Vukalović</item>
      <item>GOJKO MILJANOVIĆ, kupac</item>
      <item>MARI0 ŠVARC, kupac</item>
      <item>IVICA GONZI, kupac</item>
      <item>SAŠA KLASIĆ, kupac</item>
      <item>DRAŽEN MALIĆ, kupac</item>
      <item>MATO STOJANOVIĆ, kupac</item>
      <item>GORAN ISMAJLOVSKI, kupac</item>
      <item>ZVONIMIR BANIĆ, kupac</item>
      <item>Općinski sud u 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2016.</izvorni_sadrzaj>
    <derivirana_varijabla naziv="DomainObject.Datum_1">25. siječnja 2016.</derivirana_varijabla>
  </DomainObject.Datum>
  <DomainObject.PoslovniBrojDokumenta>
    <izvorni_sadrzaj>St-78/2012-367</izvorni_sadrzaj>
    <derivirana_varijabla naziv="DomainObject.PoslovniBrojDokumenta_1">St-78/2012-367</derivirana_varijabla>
  </DomainObject.PoslovniBrojDokumenta>
  <DomainObject.Predmet.StrankaIDrugi>
    <izvorni_sadrzaj>ZAGORJE-TEHNOBETON dioničko društvo za izvođenje svih vrsta građevinskih radova</izvorni_sadrzaj>
    <derivirana_varijabla naziv="DomainObject.Predmet.StrankaIDrugi_1">ZAGORJE-TEHNOBETON dioničko društvo za izvođenje svih vrsta građevinskih radova</derivirana_varijabla>
  </DomainObject.Predmet.StrankaIDrugi>
  <DomainObject.Predmet.ProtustrankaIDrugi>
    <izvorni_sadrzaj>ZAKMARDY društvo s ograničenom odgovornošću za graditeljstvo, trgovinu i usluge</izvorni_sadrzaj>
    <derivirana_varijabla naziv="DomainObject.Predmet.ProtustrankaIDrugi_1">ZAKMARDY društvo s ograničenom odgovornošću za graditeljstvo, trgovinu i usluge</derivirana_varijabla>
  </DomainObject.Predmet.ProtustrankaIDrugi>
  <DomainObject.Predmet.StrankaIDrugiAdressOIB>
    <izvorni_sadrzaj>ZAGORJE-TEHNOBETON dioničko društvo za izvođenje svih vrsta građevinskih radova, OIB 68289504926, Pavleka Miškine 49, Varaždin</izvorni_sadrzaj>
    <derivirana_varijabla naziv="DomainObject.Predmet.StrankaIDrugiAdressOIB_1">ZAGORJE-TEHNOBETON dioničko društvo za izvođenje svih vrsta građevinskih radova, OIB 68289504926, Pavleka Miškine 49, Varaždin</derivirana_varijabla>
  </DomainObject.Predmet.StrankaIDrugiAdressOIB>
  <DomainObject.Predmet.ProtustrankaIDrugiAdressOIB>
    <izvorni_sadrzaj>ZAKMARDY društvo s ograničenom odgovornošću za graditeljstvo, trgovinu i usluge, OIB 91690558135, Juraja Habdelića 4, Varaždin</izvorni_sadrzaj>
    <derivirana_varijabla naziv="DomainObject.Predmet.ProtustrankaIDrugiAdressOIB_1">ZAKMARDY društvo s ograničenom odgovornošću za graditeljstvo, trgovinu i usluge, OIB 91690558135, Juraja Habdelića 4,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ZAGORJE-TEHNOBETON dioničko društvo za izvođenje svih vrsta građevinskih radova</item>
      <item>ZAKMARDY društvo s ograničenom odgovornošću za graditeljstvo, trgovinu i usluge</item>
      <item>ZOU MARKO TUŠEK I IVANA PARŠA</item>
      <item>HYPO ALPE-ADRIA-BANK dioničko društvo</item>
      <item>DENIS PAVLIC</item>
      <item>PARTNER BANKA d.d. ZAGREB</item>
      <item>ZAGREBAČKA BANKA DIONIČKO DRUŠTVO</item>
      <item>PODRAVSKA BANKA dioničko društvo</item>
      <item>Raiffeisenbank Austria d.d.</item>
      <item>Vaba d.d. banka Varaždin</item>
      <item>IMEX BANKA dioničko društvo</item>
      <item>ERSTE&amp;STEIERMÄRKISCHE BANKA dioničko društvo</item>
      <item>BANKA KOVANICA dioničko društvo</item>
      <item>Denis Pavlic</item>
      <item>Berislav Maksimović, punomoćnik  Banke kovanica d.d.</item>
      <item>Tamaa Tomšić Šantek za FINU, Varaždin</item>
      <item>Željka Brlečić odvjetnica iz OD Brlečić i Brlečić</item>
      <item>Tomo Božić, zamjenik ŽDO, Građansko-upravni odjel</item>
      <item>Sanja Mihalić</item>
      <item>Odv. vježbenik Robert Sukotić, za Hilti Croatia d.o.o. i Stipić grupa d.o.o.</item>
      <item>Odvjetnik Domagoj Krpina za vjerovnika Knegingrad d.o.o.</item>
      <item>Odvjetnica Jaka Čurić za vjerovnika Lakerko harmonija oblika d.o.o.</item>
      <item>Odvjetnik Vladimir Slunjski za vjerovnika Euroherc osiguranje d.d.</item>
      <item>Miroslav Molnar pravni zastupni SSSH, za bivše djelatnike steč. dužnik</item>
      <item>Eduard Valić, dip. iur. za Hypo-Alpe-Adria bank d.d. Zagreb</item>
      <item>Odvjetnica Željka Brlečić za Stanoing d.d., Stanoing Inženjering i dr.</item>
      <item>Odv. vježbenik Katarina Miletić za vjerovnika CMC Ekocon d.o.o. Buzet</item>
      <item>Marijana Čulap odvj.vježbenik za vjerovnika Rehau d.o.o.</item>
      <item>Odvjetnik Marko Tušek za Zagorje-Tehnobeton d.d.</item>
      <item>Ivan Mikec za vjerovnika Ventilacijski sistemi Mikec d.o.o.</item>
      <item>Odvjetnica Branka Mancić za vjerovnika IMP Crpke Zagreb d.o.o.</item>
      <item>Odv. vježbenik Petra Medved za vjerovnike AC Vidak, Pfeifer i Nevena Radovića</item>
      <item>Odvjetnik BORISLAV PLANINC za vjerovnika PLIN PROJEKT d.o.o.</item>
      <item>Odvjetnica Vlatka Ostrognaj za vjerovnika Hrvatski Autoklub Varaždin</item>
      <item>Irena Ernoić za Inel Elektro d.o.o.</item>
      <item>Krešimir Kiš, odvjetnički vježbenik za ABC Intarijeri d.o.o.</item>
      <item>Suzana Ristić, dipl. iur. za Partner banku d.d.</item>
      <item>Odvjetnik Damir Degerica za vjerovnika Marin Ekspert d.o.o.</item>
      <item>Andreja Predragović punomoćnica vjerovnika BORG-ING d.o.o.</item>
      <item>Tomislav Kos odvjetnički vježbenik u OD Slunjski i Rudnički za vjerovnike Grabar d.o.o, Erste &amp; Steiermarkische bank d.d.</item>
      <item>Jasmina Viduka, za vjerovnika Raiffeisenbank d.d.</item>
      <item>Hrvoje Glogoljan za vjerovnika IMEX BANKU</item>
      <item>Računovodstvo TS u Varaždinu</item>
      <item>HRVATSKI AUTO KLUB</item>
      <item>Stečajna oglasna ploča TS u Varaždinu</item>
      <item>MATREX d.o.o.</item>
      <item>ABC Interijeri</item>
      <item>EUROHERC osiguranje - dioničko društvo za osiguranje imovine i osoba i druge poslove osiguranja</item>
      <item>NARODNE NOVINE, dioničko društvo za izdavanje i tiskanje Službenog lista Republike Hrvatske, službenih i drugih obrazaca te </item>
      <item>Tanja Purić Stamenković zamjenica ŽDO</item>
      <item>JOSIP KOZJAK, odvjetnik iz Varaždina</item>
      <item>Potencijalni kupac DARIO DRAGIŠIĆ</item>
      <item>NATALIJA LACMANOVIĆ odv. vježbenik</item>
      <item>TONKA JERAK, odv. vježbenik</item>
      <item>NIKO LUKŠIĆ za Imex banku</item>
      <item>STIPE PETRIČEVIĆ, odvjetnik</item>
      <item>Z.K. ODJEL OPĆINSKOG SUDA U VARAŽDINU</item>
      <item>Porezna uprava Varaždin</item>
      <item>ŽUPANIJSKO DRŽAVNO ODVJETNIŠTVO U VARAŽDINU</item>
      <item>Općinsko državno odvjetništvo u Varaždinu, Građansko-upravni odjel</item>
      <item>FINA VARAŽDIN</item>
      <item>Odvj. vježbenik Anita Sušec za Euroherc osiguranje d.d.</item>
      <item>Prokurist Bernarda Zuber za Lakerko Harmonija oblika</item>
      <item>Stjepan Šargač za HLB Revidocon</item>
      <item>Odvjetnik Borislav Planinc za Plin Projekt d.o.o.</item>
      <item>Zam. punom. Martina Šimunović za ABC Interijer d.o.o.</item>
      <item>Odvjetnik Marko Tušek za Zagorje Tehnobeton d.d.</item>
      <item>Božidar Zajec, direktor Plin projekta d.o.o.</item>
      <item>Dubravka Karaszi iz računovodstva društva ABC Interijer</item>
      <item>Odvj. vježbenik Tamara Klinec za Podravsku banku d.d.</item>
      <item>Predstavnik radnika MARIO ŠVARC</item>
      <item>predsjednik odbora KRISTIJAN KROPEK predstavnik ABC Interijer d.o.o.</item>
      <item>predstavnik ANĐELA GREGUR, dipl. ekonomist</item>
      <item>zam.pun. TONKA JERAK predstavnik Hypo Alpe Aria bank International AG</item>
      <item>zm.punomoćnika TAMARA KLINEC, odvj.vježbenik za Daria Dragišića</item>
      <item>STIPE PETRIĆEVIĆ za Euroherc osiguranje</item>
      <item>Odvjetnica MLADENA NOVAK-GRUDIĆ, za Hrvatski autoklub</item>
      <item>GORAN BENJAK, za Banku Kovanicu</item>
      <item>Lidija Vitez, kupac</item>
      <item>Pun.steč.upraviteljice MARTINA KRAŠ, odvjetnička vježbenica</item>
      <item>Odvjetnički ured LACMANOVIĆ za vjerovnika HYPO ALPE-ADRIA-BANK International AG iz Klagenfurta</item>
      <item>Marina Ljubanović za Euroherc osiguranje</item>
      <item>Danijela Kresak Antelić za Agenciju za nekretnine San San d.o.o.</item>
      <item>Vlastimil Maxa</item>
      <item>Odvjetnica Melita Jukić punom. kupca Machuta Veroslava</item>
      <item>Kupac Nenad Štimac</item>
      <item>Niko Lukić, za Imex banku</item>
      <item>Odv. vježbenica Tonka Jerak za Hypo Alpe Adriabank Internationale AG Klagenfurt</item>
      <item>Mladen Lovrenčić, kao javnost</item>
      <item>Hrvoje Glogolja, punomoćnik Imex  banke d.d.</item>
      <item>Kupac Karmela Radošević</item>
      <item>Evelin Jakopović punomoćnica VABA d.d. banke, Varaždin</item>
      <item>MARIJA KANIŠKI iz trgovačkog društva VERIS d.o.o.</item>
      <item>Mirjana Bogdanović Kamber, zamjenik ŽDO</item>
      <item>Odvjetnički vježbenik Nikola Paljević za Rohau d.o.o. Zagreb</item>
      <item>Odvjetnik Nenad Slunjski za Erste banku d.d.</item>
      <item>Eduard Valić za Hypo Alpe Adria bank d.d.</item>
      <item>Odvjetnica Irena Pikija</item>
      <item>Domagoj Markanović</item>
      <item>Dubravko Čajka za H-Abduco d.o.o. Zagreb</item>
      <item>Goran Benjak za Banku kovanica d.d. Varaždin</item>
      <item>Hrvoje Glogolja za Imex banku d.d. Zagreb</item>
      <item>Vlatka Ostrognaj za Hrvatski autoklub Varaždin</item>
      <item>Darko Grabar</item>
      <item>Bojana Vincek</item>
      <item>Igor Vugrinec</item>
      <item>Ines Meštrić</item>
      <item>Nikolina Cindori</item>
      <item>Mario Švarc</item>
      <item>Rene Paska</item>
      <item>Drago Kukec</item>
      <item>Ružica Katalenić</item>
      <item>Lidija Matjeta</item>
      <item>Milivoj Kraš</item>
      <item>Igor Labaš</item>
      <item>Hrvoje Jembrih</item>
      <item>Domagoj Markanović</item>
      <item>Odvjetnica Ivana Moravec za ponuditelja Dinka Sardelića</item>
      <item>Dario Dragišić</item>
      <item>Ivana Bek</item>
      <item>Odvjetnica Ana Petrić, za ponuditelja Hrvoja Petrića</item>
      <item>KOPJAR TIM društvo s ograničenom odgovornošću za građevinske radove</item>
      <item>H-ABDUCO društvo s ograničenom odgovornošću za usluge</item>
      <item>Kupac GORDAN MAKSIMOVIĆ</item>
      <item>KOPJAR TIM društvo s ograničenom odgovornošću za građevinske radove</item>
      <item>NEKRETNINE PLUS društvo s ograničenom odgovornošću za upravljanje nekretninama</item>
      <item>Grgić &amp; Partneri odvjetničko društvo d.o.o.</item>
      <item>Odvjetnica MARINA LJUBANOVIĆ, za Euroherc osiguranje d.d.</item>
      <item>Odvjetnik KRUNOSLAV VUKALOVIĆ, za kupca Petru Vukalović</item>
      <item>GOJKO MILJANOVIĆ, kupac</item>
      <item>MARI0 ŠVARC, kupac</item>
      <item>IVICA GONZI, kupac</item>
      <item>SAŠA KLASIĆ, kupac</item>
      <item>DRAŽEN MALIĆ, kupac</item>
      <item>MATO STOJANOVIĆ, kupac</item>
      <item>GORAN ISMAJLOVSKI, kupac</item>
      <item>ZVONIMIR BANIĆ, kupac</item>
      <item>Općinski sud u  Varaždinu</item>
    </izvorni_sadrzaj>
    <derivirana_varijabla naziv="DomainObject.Predmet.SudioniciListNaziv_1">
      <item>ZAGORJE-TEHNOBETON dioničko društvo za izvođenje svih vrsta građevinskih radova</item>
      <item>ZAKMARDY društvo s ograničenom odgovornošću za graditeljstvo, trgovinu i usluge</item>
      <item>ZOU MARKO TUŠEK I IVANA PARŠA</item>
      <item>HYPO ALPE-ADRIA-BANK dioničko društvo</item>
      <item>DENIS PAVLIC</item>
      <item>PARTNER BANKA d.d. ZAGREB</item>
      <item>ZAGREBAČKA BANKA DIONIČKO DRUŠTVO</item>
      <item>PODRAVSKA BANKA dioničko društvo</item>
      <item>Raiffeisenbank Austria d.d.</item>
      <item>Vaba d.d. banka Varaždin</item>
      <item>IMEX BANKA dioničko društvo</item>
      <item>ERSTE&amp;STEIERMÄRKISCHE BANKA dioničko društvo</item>
      <item>BANKA KOVANICA dioničko društvo</item>
      <item>Denis Pavlic</item>
      <item>Berislav Maksimović, punomoćnik  Banke kovanica d.d.</item>
      <item>Tamaa Tomšić Šantek za FINU, Varaždin</item>
      <item>Željka Brlečić odvjetnica iz OD Brlečić i Brlečić</item>
      <item>Tomo Božić, zamjenik ŽDO, Građansko-upravni odjel</item>
      <item>Sanja Mihalić</item>
      <item>Odv. vježbenik Robert Sukotić, za Hilti Croatia d.o.o. i Stipić grupa d.o.o.</item>
      <item>Odvjetnik Domagoj Krpina za vjerovnika Knegingrad d.o.o.</item>
      <item>Odvjetnica Jaka Čurić za vjerovnika Lakerko harmonija oblika d.o.o.</item>
      <item>Odvjetnik Vladimir Slunjski za vjerovnika Euroherc osiguranje d.d.</item>
      <item>Miroslav Molnar pravni zastupni SSSH, za bivše djelatnike steč. dužnik</item>
      <item>Eduard Valić, dip. iur. za Hypo-Alpe-Adria bank d.d. Zagreb</item>
      <item>Odvjetnica Željka Brlečić za Stanoing d.d., Stanoing Inženjering i dr.</item>
      <item>Odv. vježbenik Katarina Miletić za vjerovnika CMC Ekocon d.o.o. Buzet</item>
      <item>Marijana Čulap odvj.vježbenik za vjerovnika Rehau d.o.o.</item>
      <item>Odvjetnik Marko Tušek za Zagorje-Tehnobeton d.d.</item>
      <item>Ivan Mikec za vjerovnika Ventilacijski sistemi Mikec d.o.o.</item>
      <item>Odvjetnica Branka Mancić za vjerovnika IMP Crpke Zagreb d.o.o.</item>
      <item>Odv. vježbenik Petra Medved za vjerovnike AC Vidak, Pfeifer i Nevena Radovića</item>
      <item>Odvjetnik BORISLAV PLANINC za vjerovnika PLIN PROJEKT d.o.o.</item>
      <item>Odvjetnica Vlatka Ostrognaj za vjerovnika Hrvatski Autoklub Varaždin</item>
      <item>Irena Ernoić za Inel Elektro d.o.o.</item>
      <item>Krešimir Kiš, odvjetnički vježbenik za ABC Intarijeri d.o.o.</item>
      <item>Suzana Ristić, dipl. iur. za Partner banku d.d.</item>
      <item>Odvjetnik Damir Degerica za vjerovnika Marin Ekspert d.o.o.</item>
      <item>Andreja Predragović punomoćnica vjerovnika BORG-ING d.o.o.</item>
      <item>Tomislav Kos odvjetnički vježbenik u OD Slunjski i Rudnički za vjerovnike Grabar d.o.o, Erste &amp; Steiermarkische bank d.d.</item>
      <item>Jasmina Viduka, za vjerovnika Raiffeisenbank d.d.</item>
      <item>Hrvoje Glogoljan za vjerovnika IMEX BANKU</item>
      <item>Računovodstvo TS u Varaždinu</item>
      <item>HRVATSKI AUTO KLUB</item>
      <item>Stečajna oglasna ploča TS u Varaždinu</item>
      <item>MATREX d.o.o.</item>
      <item>ABC Interijeri</item>
      <item>EUROHERC osiguranje - dioničko društvo za osiguranje imovine i osoba i druge poslove osiguranja</item>
      <item>NARODNE NOVINE, dioničko društvo za izdavanje i tiskanje Službenog lista Republike Hrvatske, službenih i drugih obrazaca te </item>
      <item>Tanja Purić Stamenković zamjenica ŽDO</item>
      <item>JOSIP KOZJAK, odvjetnik iz Varaždina</item>
      <item>Potencijalni kupac DARIO DRAGIŠIĆ</item>
      <item>NATALIJA LACMANOVIĆ odv. vježbenik</item>
      <item>TONKA JERAK, odv. vježbenik</item>
      <item>NIKO LUKŠIĆ za Imex banku</item>
      <item>STIPE PETRIČEVIĆ, odvjetnik</item>
      <item>Z.K. ODJEL OPĆINSKOG SUDA U VARAŽDINU</item>
      <item>Porezna uprava Varaždin</item>
      <item>ŽUPANIJSKO DRŽAVNO ODVJETNIŠTVO U VARAŽDINU</item>
      <item>Općinsko državno odvjetništvo u Varaždinu, Građansko-upravni odjel</item>
      <item>FINA VARAŽDIN</item>
      <item>Odvj. vježbenik Anita Sušec za Euroherc osiguranje d.d.</item>
      <item>Prokurist Bernarda Zuber za Lakerko Harmonija oblika</item>
      <item>Stjepan Šargač za HLB Revidocon</item>
      <item>Odvjetnik Borislav Planinc za Plin Projekt d.o.o.</item>
      <item>Zam. punom. Martina Šimunović za ABC Interijer d.o.o.</item>
      <item>Odvjetnik Marko Tušek za Zagorje Tehnobeton d.d.</item>
      <item>Božidar Zajec, direktor Plin projekta d.o.o.</item>
      <item>Dubravka Karaszi iz računovodstva društva ABC Interijer</item>
      <item>Odvj. vježbenik Tamara Klinec za Podravsku banku d.d.</item>
      <item>Predstavnik radnika MARIO ŠVARC</item>
      <item>predsjednik odbora KRISTIJAN KROPEK predstavnik ABC Interijer d.o.o.</item>
      <item>predstavnik ANĐELA GREGUR, dipl. ekonomist</item>
      <item>zam.pun. TONKA JERAK predstavnik Hypo Alpe Aria bank International AG</item>
      <item>zm.punomoćnika TAMARA KLINEC, odvj.vježbenik za Daria Dragišića</item>
      <item>STIPE PETRIĆEVIĆ za Euroherc osiguranje</item>
      <item>Odvjetnica MLADENA NOVAK-GRUDIĆ, za Hrvatski autoklub</item>
      <item>GORAN BENJAK, za Banku Kovanicu</item>
      <item>Lidija Vitez, kupac</item>
      <item>Pun.steč.upraviteljice MARTINA KRAŠ, odvjetnička vježbenica</item>
      <item>Odvjetnički ured LACMANOVIĆ za vjerovnika HYPO ALPE-ADRIA-BANK International AG iz Klagenfurta</item>
      <item>Marina Ljubanović za Euroherc osiguranje</item>
      <item>Danijela Kresak Antelić za Agenciju za nekretnine San San d.o.o.</item>
      <item>Vlastimil Maxa</item>
      <item>Odvjetnica Melita Jukić punom. kupca Machuta Veroslava</item>
      <item>Kupac Nenad Štimac</item>
      <item>Niko Lukić, za Imex banku</item>
      <item>Odv. vježbenica Tonka Jerak za Hypo Alpe Adriabank Internationale AG Klagenfurt</item>
      <item>Mladen Lovrenčić, kao javnost</item>
      <item>Hrvoje Glogolja, punomoćnik Imex  banke d.d.</item>
      <item>Kupac Karmela Radošević</item>
      <item>Evelin Jakopović punomoćnica VABA d.d. banke, Varaždin</item>
      <item>MARIJA KANIŠKI iz trgovačkog društva VERIS d.o.o.</item>
      <item>Mirjana Bogdanović Kamber, zamjenik ŽDO</item>
      <item>Odvjetnički vježbenik Nikola Paljević za Rohau d.o.o. Zagreb</item>
      <item>Odvjetnik Nenad Slunjski za Erste banku d.d.</item>
      <item>Eduard Valić za Hypo Alpe Adria bank d.d.</item>
      <item>Odvjetnica Irena Pikija</item>
      <item>Domagoj Markanović</item>
      <item>Dubravko Čajka za H-Abduco d.o.o. Zagreb</item>
      <item>Goran Benjak za Banku kovanica d.d. Varaždin</item>
      <item>Hrvoje Glogolja za Imex banku d.d. Zagreb</item>
      <item>Vlatka Ostrognaj za Hrvatski autoklub Varaždin</item>
      <item>Darko Grabar</item>
      <item>Bojana Vincek</item>
      <item>Igor Vugrinec</item>
      <item>Ines Meštrić</item>
      <item>Nikolina Cindori</item>
      <item>Mario Švarc</item>
      <item>Rene Paska</item>
      <item>Drago Kukec</item>
      <item>Ružica Katalenić</item>
      <item>Lidija Matjeta</item>
      <item>Milivoj Kraš</item>
      <item>Igor Labaš</item>
      <item>Hrvoje Jembrih</item>
      <item>Domagoj Markanović</item>
      <item>Odvjetnica Ivana Moravec za ponuditelja Dinka Sardelića</item>
      <item>Dario Dragišić</item>
      <item>Ivana Bek</item>
      <item>Odvjetnica Ana Petrić, za ponuditelja Hrvoja Petrića</item>
      <item>KOPJAR TIM društvo s ograničenom odgovornošću za građevinske radove</item>
      <item>H-ABDUCO društvo s ograničenom odgovornošću za usluge</item>
      <item>Kupac GORDAN MAKSIMOVIĆ</item>
      <item>KOPJAR TIM društvo s ograničenom odgovornošću za građevinske radove</item>
      <item>NEKRETNINE PLUS društvo s ograničenom odgovornošću za upravljanje nekretninama</item>
      <item>Grgić &amp; Partneri odvjetničko društvo d.o.o.</item>
      <item>Odvjetnica MARINA LJUBANOVIĆ, za Euroherc osiguranje d.d.</item>
      <item>Odvjetnik KRUNOSLAV VUKALOVIĆ, za kupca Petru Vukalović</item>
      <item>GOJKO MILJANOVIĆ, kupac</item>
      <item>MARI0 ŠVARC, kupac</item>
      <item>IVICA GONZI, kupac</item>
      <item>SAŠA KLASIĆ, kupac</item>
      <item>DRAŽEN MALIĆ, kupac</item>
      <item>MATO STOJANOVIĆ, kupac</item>
      <item>GORAN ISMAJLOVSKI, kupac</item>
      <item>ZVONIMIR BANIĆ, kupac</item>
      <item>Općinski sud u  Varaždinu</item>
    </derivirana_varijabla>
  </DomainObject.Predmet.SudioniciListNaziv>
  <DomainObject.Predmet.SudioniciListAdressOIB>
    <izvorni_sadrzaj>
      <item>ZAGORJE-TEHNOBETON dioničko društvo za izvođenje svih vrsta građevinskih radova, OIB 68289504926, Pavleka Miškine 49,Varaždin</item>
      <item>ZAKMARDY društvo s ograničenom odgovornošću za graditeljstvo, trgovinu i usluge, OIB 91690558135, Juraja Habdelića 4,Varaždin</item>
      <item>ZOU MARKO TUŠEK I IVANA PARŠA, Aleja kralja Zvonimira br. 11.,42000 Varaždin</item>
      <item>HYPO ALPE-ADRIA-BANK dioničko društvo, OIB 14036333877, Slavonska avenija 6,10000 Zagreb</item>
      <item>DENIS PAVLIC, M. Vrhovca br. 9.,42000 Varaždin</item>
      <item>PARTNER BANKA d.d. ZAGREB, OIB 71221608291, Vončinina 2,10000 Zagreb</item>
      <item>ZAGREBAČKA BANKA DIONIČKO DRUŠTVO, OIB 92963223473, Trg bana Josipa Jelačića 10,10000 Zagreb</item>
      <item>PODRAVSKA BANKA dioničko društvo, OIB 97326283154, Opatička 3,Koprivnica</item>
      <item>Raiffeisenbank Austria d.d., OIB 53056966535, Petrinjska 59,10000 Zagreb</item>
      <item>Vaba d.d. banka Varaždin, OIB 38182927268, Aleja Kralja Zvonimira 1,Varaždin</item>
      <item>IMEX BANKA dioničko društvo, OIB 99326633206, Tolstojeva 6,21000 Split</item>
      <item>ERSTE&amp;STEIERMÄRKISCHE BANKA dioničko društvo, OIB 23057039320, Jadranski Trg 3/a,Rijeka</item>
      <item>BANKA KOVANICA dioničko društvo, OIB 33039197637, Petra Preradovića 29,42000 Varaždin</item>
      <item>Denis Pavlic</item>
      <item>Berislav Maksimović, punomoćnik  Banke kovanica d.d.</item>
      <item>Tamaa Tomšić Šantek za FINU, Varaždin</item>
      <item>Željka Brlečić odvjetnica iz OD Brlečić i Brlečić, Optujska br. 25/I,42000 Varaždin</item>
      <item>Tomo Božić, zamjenik ŽDO, Građansko-upravni odjel</item>
      <item>Sanja Mihalić, OIB 61208635054, A. Stepinca br. 1.,42000 Varaždin</item>
      <item>Odv. vježbenik Robert Sukotić, za Hilti Croatia d.o.o. i Stipić grupa d.o.o.</item>
      <item>Odvjetnik Domagoj Krpina za vjerovnika Knegingrad d.o.o.</item>
      <item>Odvjetnica Jaka Čurić za vjerovnika Lakerko harmonija oblika d.o.o.</item>
      <item>Odvjetnik Vladimir Slunjski za vjerovnika Euroherc osiguranje d.d.</item>
      <item>Miroslav Molnar pravni zastupni SSSH, za bivše djelatnike steč. dužnik</item>
      <item>Eduard Valić, dip. iur. za Hypo-Alpe-Adria bank d.d. Zagreb</item>
      <item>Odvjetnica Željka Brlečić za Stanoing d.d., Stanoing Inženjering i dr.</item>
      <item>Odv. vježbenik Katarina Miletić za vjerovnika CMC Ekocon d.o.o. Buzet</item>
      <item>Marijana Čulap odvj.vježbenik za vjerovnika Rehau d.o.o.</item>
      <item>Odvjetnik Marko Tušek za Zagorje-Tehnobeton d.d.</item>
      <item>Ivan Mikec za vjerovnika Ventilacijski sistemi Mikec d.o.o.</item>
      <item>Odvjetnica Branka Mancić za vjerovnika IMP Crpke Zagreb d.o.o.</item>
      <item>Odv. vježbenik Petra Medved za vjerovnike AC Vidak, Pfeifer i Nevena Radovića</item>
      <item>Odvjetnik BORISLAV PLANINC za vjerovnika PLIN PROJEKT d.o.o.</item>
      <item>Odvjetnica Vlatka Ostrognaj za vjerovnika Hrvatski Autoklub Varaždin</item>
      <item>Irena Ernoić za Inel Elektro d.o.o.</item>
      <item>Krešimir Kiš, odvjetnički vježbenik za ABC Intarijeri d.o.o.</item>
      <item>Suzana Ristić, dipl. iur. za Partner banku d.d.</item>
      <item>Odvjetnik Damir Degerica za vjerovnika Marin Ekspert d.o.o.</item>
      <item>Andreja Predragović punomoćnica vjerovnika BORG-ING d.o.o.</item>
      <item>Tomislav Kos odvjetnički vježbenik u OD Slunjski i Rudnički za vjerovnike Grabar d.o.o, Erste &amp; Steiermarkische bank d.d.</item>
      <item>Jasmina Viduka, za vjerovnika Raiffeisenbank d.d.</item>
      <item>Hrvoje Glogoljan za vjerovnika IMEX BANKU</item>
      <item>Računovodstvo TS u Varaždinu, Ul. braće Radić 2,42000 Varaždin</item>
      <item>HRVATSKI AUTO KLUB, OIB 53540975485, Avenija Dubrovnik 44,10000 Zagreb</item>
      <item>Stečajna oglasna ploča TS u Varaždinu</item>
      <item>MATREX d.o.o., OIB 21830590325, Ivana Severa 7,42000 Varaždin</item>
      <item>ABC Interijeri, OIB 66358073532, Zavrtnica 17,10000 Zagreb</item>
      <item>EUROHERC osiguranje - dioničko društvo za osiguranje imovine i osoba i druge poslove osiguranja, OIB 22694857747, Ulica grada Vukovara 282,10000 Zagreb</item>
      <item>NARODNE NOVINE, dioničko društvo za izdavanje i tiskanje Službenog lista Republike Hrvatske, službenih i drugih obrazaca te , OIB 64546066176, Savski Gaj XIII. put 6,10000 Zagreb</item>
      <item>Tanja Purić Stamenković zamjenica ŽDO</item>
      <item>JOSIP KOZJAK, odvjetnik iz Varaždina</item>
      <item>Potencijalni kupac DARIO DRAGIŠIĆ</item>
      <item>NATALIJA LACMANOVIĆ odv. vježbenik</item>
      <item>TONKA JERAK, odv. vježbenik</item>
      <item>NIKO LUKŠIĆ za Imex banku</item>
      <item>STIPE PETRIČEVIĆ, odvjetnik</item>
      <item>Z.K. ODJEL OPĆINSKOG SUDA U VARAŽDINU</item>
      <item>Porezna uprava Varaždin, Graberje 1,42000 Varaždin</item>
      <item>ŽUPANIJSKO DRŽAVNO ODVJETNIŠTVO U VARAŽDINU, 42000 Varaždin</item>
      <item>Općinsko državno odvjetništvo u Varaždinu, Građansko-upravni odjel, Kratka 1,Varaždin</item>
      <item>FINA VARAŽDIN</item>
      <item>Odvj. vježbenik Anita Sušec za Euroherc osiguranje d.d.</item>
      <item>Prokurist Bernarda Zuber za Lakerko Harmonija oblika</item>
      <item>Stjepan Šargač za HLB Revidocon</item>
      <item>Odvjetnik Borislav Planinc za Plin Projekt d.o.o.</item>
      <item>Zam. punom. Martina Šimunović za ABC Interijer d.o.o.</item>
      <item>Odvjetnik Marko Tušek za Zagorje Tehnobeton d.d.</item>
      <item>Božidar Zajec, direktor Plin projekta d.o.o.</item>
      <item>Dubravka Karaszi iz računovodstva društva ABC Interijer</item>
      <item>Odvj. vježbenik Tamara Klinec za Podravsku banku d.d.</item>
      <item>Predstavnik radnika MARIO ŠVARC, Aleja kralja Zvonimra br. 2.,42000 Varaždin</item>
      <item>predsjednik odbora KRISTIJAN KROPEK predstavnik ABC Interijer d.o.o.</item>
      <item>predstavnik ANĐELA GREGUR, dipl. ekonomist</item>
      <item>zam.pun. TONKA JERAK predstavnik Hypo Alpe Aria bank International AG</item>
      <item>zm.punomoćnika TAMARA KLINEC, odvj.vježbenik za Daria Dragišića</item>
      <item>STIPE PETRIĆEVIĆ za Euroherc osiguranje</item>
      <item>Odvjetnica MLADENA NOVAK-GRUDIĆ, za Hrvatski autoklub</item>
      <item>GORAN BENJAK, za Banku Kovanicu</item>
      <item>Lidija Vitez, kupac</item>
      <item>Pun.steč.upraviteljice MARTINA KRAŠ, odvjetnička vježbenica</item>
      <item>Odvjetnički ured LACMANOVIĆ za vjerovnika HYPO ALPE-ADRIA-BANK International AG iz Klagenfurta, Prolaz sestara Baković br. 3.,10000 Zagreb</item>
      <item>Marina Ljubanović za Euroherc osiguranje</item>
      <item>Danijela Kresak Antelić za Agenciju za nekretnine San San d.o.o.</item>
      <item>Vlastimil Maxa</item>
      <item>Odvjetnica Melita Jukić punom. kupca Machuta Veroslava</item>
      <item>Kupac Nenad Štimac</item>
      <item>Niko Lukić, za Imex banku</item>
      <item>Odv. vježbenica Tonka Jerak za Hypo Alpe Adriabank Internationale AG Klagenfurt</item>
      <item>Mladen Lovrenčić, kao javnost</item>
      <item>Hrvoje Glogolja, punomoćnik Imex  banke d.d.</item>
      <item>Kupac Karmela Radošević, Jalkovečka br. 98e,42000 Varaždin</item>
      <item>Evelin Jakopović punomoćnica VABA d.d. banke, Varaždin</item>
      <item>MARIJA KANIŠKI iz trgovačkog društva VERIS d.o.o.</item>
      <item>Mirjana Bogdanović Kamber, zamjenik ŽDO</item>
      <item>Odvjetnički vježbenik Nikola Paljević za Rohau d.o.o. Zagreb</item>
      <item>Odvjetnik Nenad Slunjski za Erste banku d.d.</item>
      <item>Eduard Valić za Hypo Alpe Adria bank d.d.</item>
      <item>Odvjetnica Irena Pikija</item>
      <item>Domagoj Markanović, OIB 51272119476, Ulica 22. Rujna 1991. 2,42000 Varaždin</item>
      <item>Dubravko Čajka za H-Abduco d.o.o. Zagreb</item>
      <item>Goran Benjak za Banku kovanica d.d. Varaždin</item>
      <item>Hrvoje Glogolja za Imex banku d.d. Zagreb</item>
      <item>Vlatka Ostrognaj za Hrvatski autoklub Varaždin</item>
      <item>Darko Grabar</item>
      <item>Bojana Vincek</item>
      <item>Igor Vugrinec</item>
      <item>Ines Meštrić</item>
      <item>Nikolina Cindori</item>
      <item>Mario Švarc</item>
      <item>Rene Paska</item>
      <item>Drago Kukec</item>
      <item>Ružica Katalenić</item>
      <item>Lidija Matjeta</item>
      <item>Milivoj Kraš</item>
      <item>Igor Labaš</item>
      <item>Hrvoje Jembrih</item>
      <item>Domagoj Markanović</item>
      <item>Odvjetnica Ivana Moravec za ponuditelja Dinka Sardelića</item>
      <item>Dario Dragišić</item>
      <item>Ivana Bek</item>
      <item>Odvjetnica Ana Petrić, za ponuditelja Hrvoja Petrića</item>
      <item>KOPJAR TIM društvo s ograničenom odgovornošću za građevinske radove, OIB 16337270375, Strmec Remetinečki 44/A,42220 Strmec Remetinečki</item>
      <item>H-ABDUCO društvo s ograničenom odgovornošću za usluge, OIB 13667298928, Slavonska avenija 6A,10000 Zagreb</item>
      <item>Kupac GORDAN MAKSIMOVIĆ</item>
      <item>KOPJAR TIM društvo s ograničenom odgovornošću za građevinske radove, OIB 16337270375, Strmec Remetinečki 44/A,42220 Strmec Remetinečki</item>
      <item>NEKRETNINE PLUS društvo s ograničenom odgovornošću za upravljanje nekretninama, OIB 56542840869, Varaždinska ulica, I odvojak 11,42000 Jalkovec</item>
      <item>Grgić &amp; Partneri odvjetničko društvo d.o.o., OIB 16457179668, Ulica grada Vukovara 282,Zagreb</item>
      <item>Odvjetnica MARINA LJUBANOVIĆ, za Euroherc osiguranje d.d.</item>
      <item>Odvjetnik KRUNOSLAV VUKALOVIĆ, za kupca Petru Vukalović</item>
      <item>GOJKO MILJANOVIĆ, kupac</item>
      <item>MARI0 ŠVARC, kupac</item>
      <item>IVICA GONZI, kupac</item>
      <item>SAŠA KLASIĆ, kupac</item>
      <item>DRAŽEN MALIĆ, kupac</item>
      <item>MATO STOJANOVIĆ, kupac</item>
      <item>GORAN ISMAJLOVSKI, kupac</item>
      <item>ZVONIMIR BANIĆ, kupac</item>
      <item>Općinski sud u  Varaždinu</item>
    </izvorni_sadrzaj>
    <derivirana_varijabla naziv="DomainObject.Predmet.SudioniciListAdressOIB_1">
      <item>ZAGORJE-TEHNOBETON dioničko društvo za izvođenje svih vrsta građevinskih radova, OIB 68289504926, Pavleka Miškine 49,Varaždin</item>
      <item>ZAKMARDY društvo s ograničenom odgovornošću za graditeljstvo, trgovinu i usluge, OIB 91690558135, Juraja Habdelića 4,Varaždin</item>
      <item>ZOU MARKO TUŠEK I IVANA PARŠA, Aleja kralja Zvonimira br. 11.,42000 Varaždin</item>
      <item>HYPO ALPE-ADRIA-BANK dioničko društvo, OIB 14036333877, Slavonska avenija 6,10000 Zagreb</item>
      <item>DENIS PAVLIC, M. Vrhovca br. 9.,42000 Varaždin</item>
      <item>PARTNER BANKA d.d. ZAGREB, OIB 71221608291, Vončinina 2,10000 Zagreb</item>
      <item>ZAGREBAČKA BANKA DIONIČKO DRUŠTVO, OIB 92963223473, Trg bana Josipa Jelačića 10,10000 Zagreb</item>
      <item>PODRAVSKA BANKA dioničko društvo, OIB 97326283154, Opatička 3,Koprivnica</item>
      <item>Raiffeisenbank Austria d.d., OIB 53056966535, Petrinjska 59,10000 Zagreb</item>
      <item>Vaba d.d. banka Varaždin, OIB 38182927268, Aleja Kralja Zvonimira 1,Varaždin</item>
      <item>IMEX BANKA dioničko društvo, OIB 99326633206, Tolstojeva 6,21000 Split</item>
      <item>ERSTE&amp;STEIERMÄRKISCHE BANKA dioničko društvo, OIB 23057039320, Jadranski Trg 3/a,Rijeka</item>
      <item>BANKA KOVANICA dioničko društvo, OIB 33039197637, Petra Preradovića 29,42000 Varaždin</item>
      <item>Denis Pavlic</item>
      <item>Berislav Maksimović, punomoćnik  Banke kovanica d.d.</item>
      <item>Tamaa Tomšić Šantek za FINU, Varaždin</item>
      <item>Željka Brlečić odvjetnica iz OD Brlečić i Brlečić, Optujska br. 25/I,42000 Varaždin</item>
      <item>Tomo Božić, zamjenik ŽDO, Građansko-upravni odjel</item>
      <item>Sanja Mihalić, OIB 61208635054, A. Stepinca br. 1.,42000 Varaždin</item>
      <item>Odv. vježbenik Robert Sukotić, za Hilti Croatia d.o.o. i Stipić grupa d.o.o.</item>
      <item>Odvjetnik Domagoj Krpina za vjerovnika Knegingrad d.o.o.</item>
      <item>Odvjetnica Jaka Čurić za vjerovnika Lakerko harmonija oblika d.o.o.</item>
      <item>Odvjetnik Vladimir Slunjski za vjerovnika Euroherc osiguranje d.d.</item>
      <item>Miroslav Molnar pravni zastupni SSSH, za bivše djelatnike steč. dužnik</item>
      <item>Eduard Valić, dip. iur. za Hypo-Alpe-Adria bank d.d. Zagreb</item>
      <item>Odvjetnica Željka Brlečić za Stanoing d.d., Stanoing Inženjering i dr.</item>
      <item>Odv. vježbenik Katarina Miletić za vjerovnika CMC Ekocon d.o.o. Buzet</item>
      <item>Marijana Čulap odvj.vježbenik za vjerovnika Rehau d.o.o.</item>
      <item>Odvjetnik Marko Tušek za Zagorje-Tehnobeton d.d.</item>
      <item>Ivan Mikec za vjerovnika Ventilacijski sistemi Mikec d.o.o.</item>
      <item>Odvjetnica Branka Mancić za vjerovnika IMP Crpke Zagreb d.o.o.</item>
      <item>Odv. vježbenik Petra Medved za vjerovnike AC Vidak, Pfeifer i Nevena Radovića</item>
      <item>Odvjetnik BORISLAV PLANINC za vjerovnika PLIN PROJEKT d.o.o.</item>
      <item>Odvjetnica Vlatka Ostrognaj za vjerovnika Hrvatski Autoklub Varaždin</item>
      <item>Irena Ernoić za Inel Elektro d.o.o.</item>
      <item>Krešimir Kiš, odvjetnički vježbenik za ABC Intarijeri d.o.o.</item>
      <item>Suzana Ristić, dipl. iur. za Partner banku d.d.</item>
      <item>Odvjetnik Damir Degerica za vjerovnika Marin Ekspert d.o.o.</item>
      <item>Andreja Predragović punomoćnica vjerovnika BORG-ING d.o.o.</item>
      <item>Tomislav Kos odvjetnički vježbenik u OD Slunjski i Rudnički za vjerovnike Grabar d.o.o, Erste &amp; Steiermarkische bank d.d.</item>
      <item>Jasmina Viduka, za vjerovnika Raiffeisenbank d.d.</item>
      <item>Hrvoje Glogoljan za vjerovnika IMEX BANKU</item>
      <item>Računovodstvo TS u Varaždinu, Ul. braće Radić 2,42000 Varaždin</item>
      <item>HRVATSKI AUTO KLUB, OIB 53540975485, Avenija Dubrovnik 44,10000 Zagreb</item>
      <item>Stečajna oglasna ploča TS u Varaždinu</item>
      <item>MATREX d.o.o., OIB 21830590325, Ivana Severa 7,42000 Varaždin</item>
      <item>ABC Interijeri, OIB 66358073532, Zavrtnica 17,10000 Zagreb</item>
      <item>EUROHERC osiguranje - dioničko društvo za osiguranje imovine i osoba i druge poslove osiguranja, OIB 22694857747, Ulica grada Vukovara 282,10000 Zagreb</item>
      <item>NARODNE NOVINE, dioničko društvo za izdavanje i tiskanje Službenog lista Republike Hrvatske, službenih i drugih obrazaca te , OIB 64546066176, Savski Gaj XIII. put 6,10000 Zagreb</item>
      <item>Tanja Purić Stamenković zamjenica ŽDO</item>
      <item>JOSIP KOZJAK, odvjetnik iz Varaždina</item>
      <item>Potencijalni kupac DARIO DRAGIŠIĆ</item>
      <item>NATALIJA LACMANOVIĆ odv. vježbenik</item>
      <item>TONKA JERAK, odv. vježbenik</item>
      <item>NIKO LUKŠIĆ za Imex banku</item>
      <item>STIPE PETRIČEVIĆ, odvjetnik</item>
      <item>Z.K. ODJEL OPĆINSKOG SUDA U VARAŽDINU</item>
      <item>Porezna uprava Varaždin, Graberje 1,42000 Varaždin</item>
      <item>ŽUPANIJSKO DRŽAVNO ODVJETNIŠTVO U VARAŽDINU, 42000 Varaždin</item>
      <item>Općinsko državno odvjetništvo u Varaždinu, Građansko-upravni odjel, Kratka 1,Varaždin</item>
      <item>FINA VARAŽDIN</item>
      <item>Odvj. vježbenik Anita Sušec za Euroherc osiguranje d.d.</item>
      <item>Prokurist Bernarda Zuber za Lakerko Harmonija oblika</item>
      <item>Stjepan Šargač za HLB Revidocon</item>
      <item>Odvjetnik Borislav Planinc za Plin Projekt d.o.o.</item>
      <item>Zam. punom. Martina Šimunović za ABC Interijer d.o.o.</item>
      <item>Odvjetnik Marko Tušek za Zagorje Tehnobeton d.d.</item>
      <item>Božidar Zajec, direktor Plin projekta d.o.o.</item>
      <item>Dubravka Karaszi iz računovodstva društva ABC Interijer</item>
      <item>Odvj. vježbenik Tamara Klinec za Podravsku banku d.d.</item>
      <item>Predstavnik radnika MARIO ŠVARC, Aleja kralja Zvonimra br. 2.,42000 Varaždin</item>
      <item>predsjednik odbora KRISTIJAN KROPEK predstavnik ABC Interijer d.o.o.</item>
      <item>predstavnik ANĐELA GREGUR, dipl. ekonomist</item>
      <item>zam.pun. TONKA JERAK predstavnik Hypo Alpe Aria bank International AG</item>
      <item>zm.punomoćnika TAMARA KLINEC, odvj.vježbenik za Daria Dragišića</item>
      <item>STIPE PETRIĆEVIĆ za Euroherc osiguranje</item>
      <item>Odvjetnica MLADENA NOVAK-GRUDIĆ, za Hrvatski autoklub</item>
      <item>GORAN BENJAK, za Banku Kovanicu</item>
      <item>Lidija Vitez, kupac</item>
      <item>Pun.steč.upraviteljice MARTINA KRAŠ, odvjetnička vježbenica</item>
      <item>Odvjetnički ured LACMANOVIĆ za vjerovnika HYPO ALPE-ADRIA-BANK International AG iz Klagenfurta, Prolaz sestara Baković br. 3.,10000 Zagreb</item>
      <item>Marina Ljubanović za Euroherc osiguranje</item>
      <item>Danijela Kresak Antelić za Agenciju za nekretnine San San d.o.o.</item>
      <item>Vlastimil Maxa</item>
      <item>Odvjetnica Melita Jukić punom. kupca Machuta Veroslava</item>
      <item>Kupac Nenad Štimac</item>
      <item>Niko Lukić, za Imex banku</item>
      <item>Odv. vježbenica Tonka Jerak za Hypo Alpe Adriabank Internationale AG Klagenfurt</item>
      <item>Mladen Lovrenčić, kao javnost</item>
      <item>Hrvoje Glogolja, punomoćnik Imex  banke d.d.</item>
      <item>Kupac Karmela Radošević, Jalkovečka br. 98e,42000 Varaždin</item>
      <item>Evelin Jakopović punomoćnica VABA d.d. banke, Varaždin</item>
      <item>MARIJA KANIŠKI iz trgovačkog društva VERIS d.o.o.</item>
      <item>Mirjana Bogdanović Kamber, zamjenik ŽDO</item>
      <item>Odvjetnički vježbenik Nikola Paljević za Rohau d.o.o. Zagreb</item>
      <item>Odvjetnik Nenad Slunjski za Erste banku d.d.</item>
      <item>Eduard Valić za Hypo Alpe Adria bank d.d.</item>
      <item>Odvjetnica Irena Pikija</item>
      <item>Domagoj Markanović, OIB 51272119476, Ulica 22. Rujna 1991. 2,42000 Varaždin</item>
      <item>Dubravko Čajka za H-Abduco d.o.o. Zagreb</item>
      <item>Goran Benjak za Banku kovanica d.d. Varaždin</item>
      <item>Hrvoje Glogolja za Imex banku d.d. Zagreb</item>
      <item>Vlatka Ostrognaj za Hrvatski autoklub Varaždin</item>
      <item>Darko Grabar</item>
      <item>Bojana Vincek</item>
      <item>Igor Vugrinec</item>
      <item>Ines Meštrić</item>
      <item>Nikolina Cindori</item>
      <item>Mario Švarc</item>
      <item>Rene Paska</item>
      <item>Drago Kukec</item>
      <item>Ružica Katalenić</item>
      <item>Lidija Matjeta</item>
      <item>Milivoj Kraš</item>
      <item>Igor Labaš</item>
      <item>Hrvoje Jembrih</item>
      <item>Domagoj Markanović</item>
      <item>Odvjetnica Ivana Moravec za ponuditelja Dinka Sardelića</item>
      <item>Dario Dragišić</item>
      <item>Ivana Bek</item>
      <item>Odvjetnica Ana Petrić, za ponuditelja Hrvoja Petrića</item>
      <item>KOPJAR TIM društvo s ograničenom odgovornošću za građevinske radove, OIB 16337270375, Strmec Remetinečki 44/A,42220 Strmec Remetinečki</item>
      <item>H-ABDUCO društvo s ograničenom odgovornošću za usluge, OIB 13667298928, Slavonska avenija 6A,10000 Zagreb</item>
      <item>Kupac GORDAN MAKSIMOVIĆ</item>
      <item>KOPJAR TIM društvo s ograničenom odgovornošću za građevinske radove, OIB 16337270375, Strmec Remetinečki 44/A,42220 Strmec Remetinečki</item>
      <item>NEKRETNINE PLUS društvo s ograničenom odgovornošću za upravljanje nekretninama, OIB 56542840869, Varaždinska ulica, I odvojak 11,42000 Jalkovec</item>
      <item>Grgić &amp; Partneri odvjetničko društvo d.o.o., OIB 16457179668, Ulica grada Vukovara 282,Zagreb</item>
      <item>Odvjetnica MARINA LJUBANOVIĆ, za Euroherc osiguranje d.d.</item>
      <item>Odvjetnik KRUNOSLAV VUKALOVIĆ, za kupca Petru Vukalović</item>
      <item>GOJKO MILJANOVIĆ, kupac</item>
      <item>MARI0 ŠVARC, kupac</item>
      <item>IVICA GONZI, kupac</item>
      <item>SAŠA KLASIĆ, kupac</item>
      <item>DRAŽEN MALIĆ, kupac</item>
      <item>MATO STOJANOVIĆ, kupac</item>
      <item>GORAN ISMAJLOVSKI, kupac</item>
      <item>ZVONIMIR BANIĆ, kupac</item>
      <item>Općinski sud u 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9FF3C2B-990E-4D03-8A6C-C748DB59DD9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937</properties:Words>
  <properties:Characters>4813</properties:Characters>
  <properties:Lines>121</properties:Lines>
  <properties:Paragraphs>34</properties:Paragraphs>
  <properties:TotalTime>42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6015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Lidija Šmaguc</cp:lastModifiedBy>
  <cp:lastPrinted>2016-01-25T07:11:00Z</cp:lastPrinted>
  <dcterms:modified xmlns:xsi="http://www.w3.org/2001/XMLSchema-instance" xsi:type="dcterms:W3CDTF">2016-01-25T07:12:00Z</dcterms:modified>
  <cp:revision>10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St-78/2012-367 / Odluka - Rješenje - dosuda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