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ede9" w14:paraId="461ede9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64A" w:rsidRPr="00F0264A">
        <w:rPr>
          <w:b/>
        </w:rPr>
        <w:t xml:space="preserve"> </w:t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  <w:t xml:space="preserve">   </w:t>
      </w:r>
      <w:r w:rsidR="006A1124">
        <w:rPr>
          <w:b/>
        </w:rPr>
        <w:t xml:space="preserve">    </w:t>
      </w:r>
      <w:r w:rsidR="00F0264A">
        <w:rPr>
          <w:b/>
        </w:rPr>
        <w:t xml:space="preserve">  </w:t>
      </w:r>
      <w:r w:rsidR="006A1124">
        <w:rPr>
          <w:b/>
        </w:rPr>
        <w:t>Broj:7/St-402</w:t>
      </w:r>
      <w:r w:rsidR="00F0264A" w:rsidRPr="00F0264A">
        <w:rPr>
          <w:b/>
        </w:rPr>
        <w:t>/2013-</w:t>
      </w:r>
      <w:r w:rsidR="006A1124">
        <w:rPr>
          <w:b/>
        </w:rPr>
        <w:t>60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</w:t>
      </w:r>
      <w:r w:rsidR="006A1124">
        <w:t xml:space="preserve">u stečajnom postupku nad stečajnim dužnikom </w:t>
      </w:r>
      <w:r w:rsidR="006A1124" w:rsidRPr="006A1124">
        <w:t>TEHNIC društvo s ograničenom odgovornošću za servis i trgovinu, skraćena tvrtka: TEHNIC d.o.o. u stečaju,  Požega, Osječka 70, OIB: 73966432875</w:t>
      </w:r>
      <w:r w:rsidR="006A1124">
        <w:t xml:space="preserve"> </w:t>
      </w:r>
      <w:r w:rsidR="00FA3B1D">
        <w:t xml:space="preserve">, dana </w:t>
      </w:r>
      <w:r w:rsidR="006A1124">
        <w:t>05. listopada</w:t>
      </w:r>
      <w:r w:rsidR="004F0140">
        <w:t xml:space="preserve"> 2016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</w:t>
      </w:r>
      <w:r w:rsidR="001442C1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0F3157">
      <w:pPr>
        <w:ind w:firstLine="1440"/>
        <w:jc w:val="both"/>
      </w:pPr>
      <w:r>
        <w:t>Nalaže se</w:t>
      </w:r>
      <w:r w:rsidR="00E1316B">
        <w:t xml:space="preserve"> stečajn</w:t>
      </w:r>
      <w:r>
        <w:t>om</w:t>
      </w:r>
      <w:r w:rsidR="00702BF7">
        <w:t xml:space="preserve"> upravitelj</w:t>
      </w:r>
      <w:r>
        <w:t>u</w:t>
      </w:r>
      <w:r w:rsidR="00702BF7">
        <w:t xml:space="preserve"> </w:t>
      </w:r>
      <w:r w:rsidR="000F3157" w:rsidRPr="000F3157">
        <w:t>Joz</w:t>
      </w:r>
      <w:r w:rsidR="000F3157">
        <w:t>i</w:t>
      </w:r>
      <w:r w:rsidR="000F3157" w:rsidRPr="000F3157">
        <w:t xml:space="preserve"> Perić, dipl. ecc. iz Velike, Dr. F. Tuđmana 28, OIB 83577001032</w:t>
      </w:r>
      <w:r w:rsidR="00D17B4E">
        <w:t>,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>
        <w:t xml:space="preserve"> </w:t>
      </w:r>
      <w:r w:rsidR="001442C1">
        <w:t>pisano i</w:t>
      </w:r>
      <w:r w:rsidRPr="00B40908">
        <w:t xml:space="preserve">zvješće </w:t>
      </w:r>
      <w:r w:rsidR="00B078D1">
        <w:t>o</w:t>
      </w:r>
      <w:r w:rsidRPr="00B40908">
        <w:t xml:space="preserve"> </w:t>
      </w:r>
      <w:r w:rsidR="001442C1">
        <w:t>s</w:t>
      </w:r>
      <w:r w:rsidR="00B078D1" w:rsidRPr="00B078D1">
        <w:t>tanju stečajne mase</w:t>
      </w:r>
      <w:r w:rsidRP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0F3157" w:rsidRPr="000F3157">
        <w:t xml:space="preserve"> kako bi se isto moglo objaviti na mrežnoj </w:t>
      </w:r>
      <w:r w:rsidR="000F3157">
        <w:t>stranici e-Oglasn</w:t>
      </w:r>
      <w:r w:rsidR="001442C1">
        <w:t>a</w:t>
      </w:r>
      <w:r w:rsidR="000F3157">
        <w:t xml:space="preserve"> ploč</w:t>
      </w:r>
      <w:r w:rsidR="001442C1">
        <w:t>a</w:t>
      </w:r>
      <w:r w:rsidR="000F3157">
        <w:t xml:space="preserve"> sudov</w:t>
      </w:r>
      <w:r w:rsidR="001442C1">
        <w:t>a</w:t>
      </w:r>
      <w:r w:rsidR="000F3157">
        <w:t>.</w:t>
      </w:r>
    </w:p>
    <w:p w:rsidRDefault="000F3157" w:rsidP="00444B75" w:rsidR="00444B75" w:rsidRPr="00B078D1">
      <w:pPr>
        <w:ind w:firstLine="1440"/>
        <w:jc w:val="both"/>
      </w:pPr>
      <w:r>
        <w:t xml:space="preserve"> </w:t>
      </w:r>
      <w:r w:rsidR="00B078D1" w:rsidRPr="00B078D1">
        <w:t>Upozorava se</w:t>
      </w:r>
      <w:r w:rsidR="006E6865" w:rsidRPr="00B078D1">
        <w:t xml:space="preserve"> stečajni upravitelj </w:t>
      </w:r>
      <w:r w:rsidR="00B078D1" w:rsidRPr="00B078D1">
        <w:t>na dužnost podnošenja</w:t>
      </w:r>
      <w:r w:rsidR="001442C1">
        <w:t xml:space="preserve"> pisanog</w:t>
      </w:r>
      <w:r w:rsidR="00B078D1" w:rsidRPr="00B078D1">
        <w:t xml:space="preserve"> izvješća o</w:t>
      </w:r>
      <w:r w:rsidR="00B078D1">
        <w:t xml:space="preserve"> </w:t>
      </w:r>
      <w:r w:rsidR="006A1124">
        <w:t xml:space="preserve">tijeku stečajnog postupka i </w:t>
      </w:r>
      <w:r w:rsidR="00B078D1" w:rsidRPr="00B078D1">
        <w:t>stanju stečajne mase</w:t>
      </w:r>
      <w:r w:rsidR="00B078D1">
        <w:t xml:space="preserve"> u roku</w:t>
      </w:r>
      <w:r w:rsidR="00CC5D4A">
        <w:t xml:space="preserve"> i na način</w:t>
      </w:r>
      <w:r w:rsidR="00B078D1">
        <w:t xml:space="preserve"> propisan odredbom</w:t>
      </w:r>
      <w:r w:rsidR="00B078D1" w:rsidRPr="00B078D1">
        <w:t xml:space="preserve"> čl. </w:t>
      </w:r>
      <w:r w:rsidR="001442C1">
        <w:t>289</w:t>
      </w:r>
      <w:r w:rsidR="00B078D1">
        <w:t xml:space="preserve">. st. </w:t>
      </w:r>
      <w:r w:rsidR="001442C1">
        <w:t>6</w:t>
      </w:r>
      <w:r w:rsidR="00B078D1">
        <w:t>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6A1124">
        <w:t>05. listopada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702BF7" w:rsidP="00A457F5" w:rsidR="00702BF7" w:rsidRPr="00A457F5">
      <w:pPr>
        <w:ind w:firstLine="720" w:left="720"/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  </w:t>
      </w:r>
      <w:r w:rsidR="00751468">
        <w:t xml:space="preserve">    </w:t>
      </w:r>
      <w:r w:rsidR="006A4AB0">
        <w:t xml:space="preserve"> </w:t>
      </w:r>
      <w:r w:rsidR="00751468">
        <w:t>Stečajna sutkinja</w:t>
      </w:r>
    </w:p>
    <w:p w:rsidRDefault="00A457F5" w:rsidP="00F0264A" w:rsidR="00050435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FE29D7">
        <w:t xml:space="preserve">  </w:t>
      </w:r>
      <w:r w:rsidR="004F0140">
        <w:t xml:space="preserve"> </w:t>
      </w:r>
      <w:r w:rsidR="00050435">
        <w:t xml:space="preserve">  </w:t>
      </w:r>
      <w:r w:rsidR="00F0264A">
        <w:t xml:space="preserve">  </w:t>
      </w:r>
      <w:r w:rsidRPr="00A457F5">
        <w:t>Mirna Vujčić</w:t>
      </w:r>
    </w:p>
    <w:p w:rsidRDefault="00ED3224" w:rsidP="00A457F5" w:rsidR="00F0264A">
      <w:pPr>
        <w:jc w:val="both"/>
      </w:pPr>
      <w:r>
        <w:t xml:space="preserve">                                                                             </w:t>
      </w:r>
    </w:p>
    <w:p w:rsidRDefault="00F0264A" w:rsidP="00A457F5" w:rsidR="00F0264A">
      <w:pPr>
        <w:jc w:val="both"/>
      </w:pPr>
    </w:p>
    <w:p w:rsidRDefault="00F0264A" w:rsidP="00A457F5" w:rsidR="00F0264A">
      <w:pPr>
        <w:jc w:val="both"/>
      </w:pP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 w:rsidRPr="00A457F5">
      <w:pPr>
        <w:jc w:val="both"/>
      </w:pPr>
    </w:p>
    <w:p w:rsidRDefault="00050435" w:rsidP="00A457F5" w:rsidR="00050435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35A" w:rsidR="00A2335A">
      <w:r>
        <w:separator/>
      </w:r>
    </w:p>
  </w:endnote>
  <w:endnote w:id="0" w:type="continuationSeparator">
    <w:p w:rsidRDefault="00A2335A" w:rsidR="00A23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35A" w:rsidR="00A2335A">
      <w:r>
        <w:separator/>
      </w:r>
    </w:p>
  </w:footnote>
  <w:footnote w:id="0" w:type="continuationSeparator">
    <w:p w:rsidRDefault="00A2335A" w:rsidR="00A233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264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50435"/>
    <w:rsid w:val="00096416"/>
    <w:rsid w:val="000C66C2"/>
    <w:rsid w:val="000D154C"/>
    <w:rsid w:val="000F3157"/>
    <w:rsid w:val="0010129E"/>
    <w:rsid w:val="00121764"/>
    <w:rsid w:val="0012631B"/>
    <w:rsid w:val="001442C1"/>
    <w:rsid w:val="001A72C0"/>
    <w:rsid w:val="001E7A59"/>
    <w:rsid w:val="002758DC"/>
    <w:rsid w:val="002A325B"/>
    <w:rsid w:val="002A6275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4054A7"/>
    <w:rsid w:val="00417FA4"/>
    <w:rsid w:val="0042431A"/>
    <w:rsid w:val="00444B75"/>
    <w:rsid w:val="00465E60"/>
    <w:rsid w:val="00470829"/>
    <w:rsid w:val="00471FDD"/>
    <w:rsid w:val="0048108D"/>
    <w:rsid w:val="00496471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7614F"/>
    <w:rsid w:val="006A1124"/>
    <w:rsid w:val="006A3C79"/>
    <w:rsid w:val="006A4AB0"/>
    <w:rsid w:val="006B373C"/>
    <w:rsid w:val="006C6FB4"/>
    <w:rsid w:val="006C7859"/>
    <w:rsid w:val="006E6865"/>
    <w:rsid w:val="00702B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C5920"/>
    <w:rsid w:val="008E2876"/>
    <w:rsid w:val="0091255C"/>
    <w:rsid w:val="00913394"/>
    <w:rsid w:val="00913E2B"/>
    <w:rsid w:val="009353D1"/>
    <w:rsid w:val="0094309E"/>
    <w:rsid w:val="0095754A"/>
    <w:rsid w:val="00973B9A"/>
    <w:rsid w:val="009771BA"/>
    <w:rsid w:val="009919EE"/>
    <w:rsid w:val="009A2664"/>
    <w:rsid w:val="00A15F91"/>
    <w:rsid w:val="00A2335A"/>
    <w:rsid w:val="00A457F5"/>
    <w:rsid w:val="00A57028"/>
    <w:rsid w:val="00A8047B"/>
    <w:rsid w:val="00AA0A8E"/>
    <w:rsid w:val="00AC7D96"/>
    <w:rsid w:val="00AE0EC8"/>
    <w:rsid w:val="00B017DE"/>
    <w:rsid w:val="00B035B5"/>
    <w:rsid w:val="00B078D1"/>
    <w:rsid w:val="00B36803"/>
    <w:rsid w:val="00B40908"/>
    <w:rsid w:val="00B44E51"/>
    <w:rsid w:val="00B53BC8"/>
    <w:rsid w:val="00B561CB"/>
    <w:rsid w:val="00BB43D2"/>
    <w:rsid w:val="00C04546"/>
    <w:rsid w:val="00C53F4A"/>
    <w:rsid w:val="00C57AF1"/>
    <w:rsid w:val="00C7482B"/>
    <w:rsid w:val="00C906F4"/>
    <w:rsid w:val="00CB2E98"/>
    <w:rsid w:val="00CC5D4A"/>
    <w:rsid w:val="00CC6808"/>
    <w:rsid w:val="00CD0BC0"/>
    <w:rsid w:val="00CE1FE3"/>
    <w:rsid w:val="00D17B4E"/>
    <w:rsid w:val="00D36C03"/>
    <w:rsid w:val="00D45D45"/>
    <w:rsid w:val="00D676BC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D3224"/>
    <w:rsid w:val="00EE7FA4"/>
    <w:rsid w:val="00F0264A"/>
    <w:rsid w:val="00F33009"/>
    <w:rsid w:val="00F452B5"/>
    <w:rsid w:val="00F50B7C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0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8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8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8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8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0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8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8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8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8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St-402/2013</izvorni_sadrzaj>
    <derivirana_varijabla naziv="DomainObject.Predmet.OznakaBroj_1">St-402/2013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ŠALJI U PISARNICU TS OS SS SB
--------------------------------------------</izvorni_sadrzaj>
    <derivirana_varijabla naziv="DomainObject.Predmet.PrimjedbaSuca_1">ŠALJI U PISARNICU TS OS SS SB
--------------------------------------------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TEHNIC društvo s ograničenom odgovornošću za servis i trgovinu</izvorni_sadrzaj>
    <derivirana_varijabla naziv="DomainObject.Predmet.ProtustrankaFormated_1">  TEHNIC društvo s ograničenom odgovornošću za servis i trgovinu</derivirana_varijabla>
  </DomainObject.Predmet.ProtustrankaFormated>
  <DomainObject.Predmet.ProtustrankaFormatedOIB>
    <izvorni_sadrzaj>  TEHNIC društvo s ograničenom odgovornošću za servis i trgovinu, OIB 73966432875</izvorni_sadrzaj>
    <derivirana_varijabla naziv="DomainObject.Predmet.ProtustrankaFormatedOIB_1">  TEHNIC društvo s ograničenom odgovornošću za servis i trgovinu, OIB 73966432875</derivirana_varijabla>
  </DomainObject.Predmet.ProtustrankaFormatedOIB>
  <DomainObject.Predmet.ProtustrankaFormatedWithAdress>
    <izvorni_sadrzaj> TEHNIC društvo s ograničenom odgovornošću za servis i trgovinu, Osječka 70, Požega</izvorni_sadrzaj>
    <derivirana_varijabla naziv="DomainObject.Predmet.ProtustrankaFormatedWithAdress_1"> TEHNIC društvo s ograničenom odgovornošću za servis i trgovinu, Osječka 70, Požega</derivirana_varijabla>
  </DomainObject.Predmet.ProtustrankaFormatedWithAdress>
  <DomainObject.Predmet.ProtustrankaFormatedWithAdressOIB>
    <izvorni_sadrzaj> TEHNIC društvo s ograničenom odgovornošću za servis i trgovinu, OIB 73966432875, Osječka 70, Požega</izvorni_sadrzaj>
    <derivirana_varijabla naziv="DomainObject.Predmet.ProtustrankaFormatedWithAdressOIB_1"> TEHNIC društvo s ograničenom odgovornošću za servis i trgovinu, OIB 73966432875, Osječka 70, Požega</derivirana_varijabla>
  </DomainObject.Predmet.ProtustrankaFormatedWithAdressOIB>
  <DomainObject.Predmet.ProtustrankaWithAdress>
    <izvorni_sadrzaj>TEHNIC društvo s ograničenom odgovornošću za servis i trgovinu Osječka 70, Požega</izvorni_sadrzaj>
    <derivirana_varijabla naziv="DomainObject.Predmet.ProtustrankaWithAdress_1">TEHNIC društvo s ograničenom odgovornošću za servis i trgovinu Osječka 70, Požega</derivirana_varijabla>
  </DomainObject.Predmet.ProtustrankaWithAdress>
  <DomainObject.Predmet.ProtustrankaWithAdressOIB>
    <izvorni_sadrzaj>TEHNIC društvo s ograničenom odgovornošću za servis i trgovinu, OIB 73966432875, Osječka 70, Požega</izvorni_sadrzaj>
    <derivirana_varijabla naziv="DomainObject.Predmet.ProtustrankaWithAdressOIB_1">TEHNIC društvo s ograničenom odgovornošću za servis i trgovinu, OIB 73966432875, Osječka 70, Požega</derivirana_varijabla>
  </DomainObject.Predmet.ProtustrankaWithAdressOIB>
  <DomainObject.Predmet.ProtustrankaNazivFormated>
    <izvorni_sadrzaj>TEHNIC društvo s ograničenom odgovornošću za servis i trgovinu</izvorni_sadrzaj>
    <derivirana_varijabla naziv="DomainObject.Predmet.ProtustrankaNazivFormated_1">TEHNIC društvo s ograničenom odgovornošću za servis i trgovinu</derivirana_varijabla>
  </DomainObject.Predmet.ProtustrankaNazivFormated>
  <DomainObject.Predmet.ProtustrankaNazivFormatedOIB>
    <izvorni_sadrzaj>TEHNIC društvo s ograničenom odgovornošću za servis i trgovinu, OIB 73966432875</izvorni_sadrzaj>
    <derivirana_varijabla naziv="DomainObject.Predmet.ProtustrankaNazivFormatedOIB_1">TEHNIC društvo s ograničenom odgovornošću za servis i trgovinu, OIB 73966432875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TEHNIC društvo s ograničenom odgovornošću za servis i trgovinu</item>
    </izvorni_sadrzaj>
    <derivirana_varijabla naziv="DomainObject.Predmet.ProtuStrankaListFormated_1">
      <item>TEHNIC društvo s ograničenom odgovornošću za servis i trgovinu</item>
    </derivirana_varijabla>
  </DomainObject.Predmet.ProtuStrankaListFormated>
  <DomainObject.Predmet.ProtuStrankaListFormatedOIB>
    <izvorni_sadrzaj>
      <item>TEHNIC društvo s ograničenom odgovornošću za servis i trgovinu, OIB 73966432875</item>
    </izvorni_sadrzaj>
    <derivirana_varijabla naziv="DomainObject.Predmet.ProtuStrankaListFormatedOIB_1">
      <item>TEHNIC društvo s ograničenom odgovornošću za servis i trgovinu, OIB 73966432875</item>
    </derivirana_varijabla>
  </DomainObject.Predmet.ProtuStrankaListFormatedOIB>
  <DomainObject.Predmet.ProtuStrankaListFormatedWithAdress>
    <izvorni_sadrzaj>
      <item>TEHNIC društvo s ograničenom odgovornošću za servis i trgovinu, Osječka 70, Požega</item>
    </izvorni_sadrzaj>
    <derivirana_varijabla naziv="DomainObject.Predmet.ProtuStrankaListFormatedWithAdress_1">
      <item>TEHNIC društvo s ograničenom odgovornošću za servis i trgovinu, Osječka 70, Požega</item>
    </derivirana_varijabla>
  </DomainObject.Predmet.ProtuStrankaListFormatedWithAdress>
  <DomainObject.Predmet.ProtuStrankaListFormatedWithAdressOIB>
    <izvorni_sadrzaj>
      <item>TEHNIC društvo s ograničenom odgovornošću za servis i trgovinu, OIB 73966432875, Osječka 70, Požega</item>
    </izvorni_sadrzaj>
    <derivirana_varijabla naziv="DomainObject.Predmet.ProtuStrankaListFormatedWithAdressOIB_1">
      <item>TEHNIC društvo s ograničenom odgovornošću za servis i trgovinu, OIB 73966432875, Osječka 70, Požega</item>
    </derivirana_varijabla>
  </DomainObject.Predmet.ProtuStrankaListFormatedWithAdressOIB>
  <DomainObject.Predmet.ProtuStrankaListNazivFormated>
    <izvorni_sadrzaj>
      <item>TEHNIC društvo s ograničenom odgovornošću za servis i trgovinu</item>
    </izvorni_sadrzaj>
    <derivirana_varijabla naziv="DomainObject.Predmet.ProtuStrankaListNazivFormated_1">
      <item>TEHNIC društvo s ograničenom odgovornošću za servis i trgovinu</item>
    </derivirana_varijabla>
  </DomainObject.Predmet.ProtuStrankaListNazivFormated>
  <DomainObject.Predmet.ProtuStrankaListNazivFormatedOIB>
    <izvorni_sadrzaj>
      <item>TEHNIC društvo s ograničenom odgovornošću za servis i trgovinu, OIB 73966432875</item>
    </izvorni_sadrzaj>
    <derivirana_varijabla naziv="DomainObject.Predmet.ProtuStrankaListNazivFormatedOIB_1">
      <item>TEHNIC društvo s ograničenom odgovornošću za servis i trgovinu, OIB 73966432875</item>
    </derivirana_varijabla>
  </DomainObject.Predmet.ProtuStrankaListNazivFormatedOIB>
  <DomainObject.Predmet.OstaliListFormated>
    <izvorni_sadrzaj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OstaliListFormated_1"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OstaliListFormated>
  <DomainObject.Predmet.OstaliListFormatedOIB>
    <izvorni_sadrzaj>
      <item>NIKOLA BREKALO</item>
      <item>JOZO PERIĆ, OIB 83577001032</item>
      <item>MIRA JELIĆ</item>
      <item>KATARINA BIGULA RADAKOVIĆ</item>
      <item>Gabriel Zovak</item>
      <item>Klara Miličević</item>
      <item>Mladen Tonković</item>
    </izvorni_sadrzaj>
    <derivirana_varijabla naziv="DomainObject.Predmet.OstaliListFormatedOIB_1">
      <item>NIKOLA BREKALO</item>
      <item>JOZO PERIĆ, OIB 83577001032</item>
      <item>MIRA JELIĆ</item>
      <item>KATARINA BIGULA RADAKOVIĆ</item>
      <item>Gabriel Zovak</item>
      <item>Klara Miličević</item>
      <item>Mladen Tonković</item>
    </derivirana_varijabla>
  </DomainObject.Predmet.OstaliListFormatedOIB>
  <DomainObject.Predmet.OstaliListFormatedWithAdress>
    <izvorni_sadrzaj>
      <item>NIKOLA BREKALO, SV. VIDA 17, 34000 Požega</item>
      <item>JOZO PERIĆ, Dr. Franje Tuđmana 28, 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OstaliListFormatedWithAdress_1">
      <item>NIKOLA BREKALO, SV. VIDA 17, 34000 Požega</item>
      <item>JOZO PERIĆ, Dr. Franje Tuđmana 28, 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OstaliListFormatedWithAdress>
  <DomainObject.Predmet.OstaliListFormatedWithAdressOIB>
    <izvorni_sadrzaj>
      <item>NIKOLA BREKALO, SV. VIDA 17, 34000 Požega</item>
      <item>JOZO PERIĆ, OIB 83577001032, Dr. Franje Tuđmana 28, 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OstaliListFormatedWithAdressOIB_1">
      <item>NIKOLA BREKALO, SV. VIDA 17, 34000 Požega</item>
      <item>JOZO PERIĆ, OIB 83577001032, Dr. Franje Tuđmana 28, 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OstaliListFormatedWithAdressOIB>
  <DomainObject.Predmet.OstaliListNazivFormated>
    <izvorni_sadrzaj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OstaliListNazivFormated_1"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OstaliListNazivFormated>
  <DomainObject.Predmet.OstaliListNazivFormatedOIB>
    <izvorni_sadrzaj>
      <item>NIKOLA BREKALO</item>
      <item>JOZO PERIĆ, OIB 83577001032</item>
      <item>MIRA JELIĆ</item>
      <item>KATARINA BIGULA RADAKOVIĆ</item>
      <item>Gabriel Zovak</item>
      <item>Klara Miličević</item>
      <item>Mladen Tonković</item>
    </izvorni_sadrzaj>
    <derivirana_varijabla naziv="DomainObject.Predmet.OstaliListNazivFormatedOIB_1">
      <item>NIKOLA BREKALO</item>
      <item>JOZO PERIĆ, OIB 83577001032</item>
      <item>MIRA JELIĆ</item>
      <item>KATARINA BIGULA RADAKOVIĆ</item>
      <item>Gabriel Zovak</item>
      <item>Klara Miličević</item>
      <item>Mladen Tonković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TEHNIC društvo s ograničenom odgovornošću za servis i trgovinu</izvorni_sadrzaj>
    <derivirana_varijabla naziv="DomainObject.Predmet.ProtustrankaIDrugi_1">TEHNIC društvo s ograničenom odgovornošću za servis i trgovinu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TEHNIC društvo s ograničenom odgovornošću za servis i trgovinu, OIB 73966432875, Osječka 70, Požega</izvorni_sadrzaj>
    <derivirana_varijabla naziv="DomainObject.Predmet.ProtustrankaIDrugiAdressOIB_1">TEHNIC društvo s ograničenom odgovornošću za servis i trgovinu, OIB 73966432875, Osječka 70,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TEHNIC društvo s ograničenom odgovornošću za servis i trgovinu</item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SudioniciListNaziv_1">
      <item>FINA Regionalni centar Osijek</item>
      <item>TEHNIC društvo s ograničenom odgovornošću za servis i trgovinu</item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SudioniciListNaziv>
  <DomainObject.Predmet.SudioniciListAdressOIB>
    <izvorni_sadrzaj>
      <item>FINA Regionalni centar Osijek, 31000 Osijek</item>
      <item>TEHNIC društvo s ograničenom odgovornošću za servis i trgovinu, OIB 73966432875, Osječka 70,Požega</item>
      <item>NIKOLA BREKALO, SV. VIDA 17,34000 Požega</item>
      <item>JOZO PERIĆ, OIB 83577001032, Dr. Franje Tuđmana 28,VELIKA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SudioniciListAdressOIB_1">
      <item>FINA Regionalni centar Osijek, 31000 Osijek</item>
      <item>TEHNIC društvo s ograničenom odgovornošću za servis i trgovinu, OIB 73966432875, Osječka 70,Požega</item>
      <item>NIKOLA BREKALO, SV. VIDA 17,34000 Požega</item>
      <item>JOZO PERIĆ, OIB 83577001032, Dr. Franje Tuđmana 28,VELIKA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73966432875</item>
      <item>, OIB null</item>
      <item>, OIB 83577001032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73966432875</item>
      <item>, OIB null</item>
      <item>, OIB 83577001032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85F72-8E86-4458-8B9F-212C51B67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220</properties:Words>
  <properties:Characters>1142</properties:Characters>
  <properties:Lines>44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2016-10-05T12:14:00Z</dcterms:created>
  <dc:creator>zbiondic</dc:creator>
  <cp:lastModifiedBy>wsadmin</cp:lastModifiedBy>
  <cp:lastPrinted>2016-09-29T11:49:00Z</cp:lastPrinted>
  <dcterms:modified xmlns:xsi="http://www.w3.org/2001/XMLSchema-instance" xsi:type="dcterms:W3CDTF">2016-10-05T12:18:00Z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