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3624" w14:paraId="6803624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DA6D4A">
        <w:rPr>
          <w:b/>
        </w:rPr>
        <w:t>649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A6D4A" w:rsidP="00D542BB" w:rsidR="00DA6D4A" w:rsidRPr="008F7C03">
      <w:pPr>
        <w:rPr>
          <w:b/>
        </w:rPr>
      </w:pPr>
      <w:r>
        <w:rPr>
          <w:b/>
        </w:rPr>
        <w:t>Sukoišanska 6, 21 000 Split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DA6D4A" w:rsidRPr="00DA6D4A">
        <w:t>NAŠ SAN j.d.o.o. za trgovinu i usluge, Split, Dioklecijanova 5, MBS: 060299923, OIB: 04791604534</w:t>
      </w:r>
      <w:r w:rsidRPr="008F7C03">
        <w:t xml:space="preserve">, dana </w:t>
      </w:r>
      <w:r w:rsidR="001A2A04">
        <w:t>16</w:t>
      </w:r>
      <w:r w:rsidRPr="008F7C03">
        <w:t xml:space="preserve">. </w:t>
      </w:r>
      <w:r w:rsidR="007F0D85">
        <w:t>studenog</w:t>
      </w:r>
      <w:r w:rsidRPr="008F7C03">
        <w:t xml:space="preserve"> 2016.g.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A6D4A" w:rsidRPr="00DA6D4A">
        <w:t>NAŠ SAN j.d.o.o. za trgovinu i usluge, Split, Dioklecijanova 5, MBS: 060299923, OIB: 04791604534</w:t>
      </w:r>
      <w:r w:rsidRPr="008F7C03">
        <w:t>, da u roku od 15 dana solidarno uplate na sudski depozit ovog suda br. HR1623900011300000664, otvoren kod Hrvatske poštanske banke d.d. Zagreb, pozivom na broj 10-</w:t>
      </w:r>
      <w:r w:rsidR="00DA6D4A">
        <w:t>649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DA6D4A">
        <w:t>649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DA6D4A" w:rsidP="00451E27" w:rsidR="00DA6D4A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DA6D4A" w:rsidP="00CF20E6" w:rsidR="00690482">
      <w:pPr>
        <w:ind w:firstLine="708"/>
        <w:jc w:val="both"/>
      </w:pPr>
      <w:r w:rsidRPr="00DA6D4A">
        <w:t>Predlagatelj Financijska agencija, RC Split je prijedlogom zaprimljenim na Trgovačkom sudu u Splitu, dana 07. ožujka 2016. godine predložio otvaranje stečajnog postupka nad dužnikom NAŠ SAN j.d.o.o. za trgovinu i usluge, Split, Dioklecijanova 5, MBS: 060299923, OIB: 04791604534. U prijedlogu se u bitnome navodi da temeljem čl. 444. st. 2. SZ-a podnosi prijedlog, te da na dan 01.09.2015.g. dužnik ima u očevidniku redoslijeda osnova za plaćanje evidentirane osnove za plaćanje u neprekinutom razdoblju od 344 dana u ukupnom iznosu od 3.689,74 kuna u koji iznos je uračunata kamata i naknada predlagatelja za provedbu ovrhe na novčanim sredstvima. Navodi se da dužnik ima jednog zaposlenog, te nema otvoren račun.</w:t>
      </w:r>
    </w:p>
    <w:p w:rsidRDefault="00DA6D4A" w:rsidP="00CF20E6" w:rsidR="00DA6D4A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DA6D4A">
        <w:t>649</w:t>
      </w:r>
      <w:r>
        <w:t>/2016</w:t>
      </w:r>
      <w:r w:rsidRPr="008F7C03">
        <w:t xml:space="preserve"> od </w:t>
      </w:r>
      <w:r w:rsidR="00DA6D4A">
        <w:t>06</w:t>
      </w:r>
      <w:r>
        <w:t xml:space="preserve">. </w:t>
      </w:r>
      <w:r w:rsidR="00DA6D4A">
        <w:t>svibnja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9E01F8" w:rsidR="00077AF6">
      <w:pPr>
        <w:jc w:val="both"/>
      </w:pPr>
    </w:p>
    <w:p w:rsidRDefault="006A76C0" w:rsidP="001A2A04" w:rsidR="006A76C0">
      <w:pPr>
        <w:ind w:firstLine="708"/>
        <w:jc w:val="both"/>
      </w:pPr>
      <w:r>
        <w:t>Na ročište dana 10. lipnja 2016.g. nije pristupio zastupnik po zakonu dužnika niti je postupio po nalogu suda iz toč. IV rješenja posl.br. St-</w:t>
      </w:r>
      <w:r w:rsidR="001A2A04">
        <w:t>649</w:t>
      </w:r>
      <w:r>
        <w:t>/2016 od 06. svibnja 2016.g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6A76C0" w:rsidP="006A76C0" w:rsidR="006A76C0">
      <w:pPr>
        <w:jc w:val="both"/>
      </w:pPr>
    </w:p>
    <w:p w:rsidRDefault="006A76C0" w:rsidP="006A76C0" w:rsidR="006A76C0">
      <w:pPr>
        <w:jc w:val="both"/>
      </w:pPr>
      <w:r>
        <w:t xml:space="preserve">Iz dostavljenih podnesaka Općinskog suda (l.s. </w:t>
      </w:r>
      <w:r w:rsidR="001A2A04">
        <w:t>15</w:t>
      </w:r>
      <w:r>
        <w:t xml:space="preserve">) je vidljivo da dužnik nije evidentiran kao vlasnik nekretnine, a iz podneska MUP-a (l.s. </w:t>
      </w:r>
      <w:r w:rsidR="001A2A04">
        <w:t>17</w:t>
      </w:r>
      <w:r>
        <w:t xml:space="preserve">) je vidljivo da dužnik nije evidentiran kao vlasnik vozila, dok je Porezna uprava obavijestila da ne vodi evidenciju o vlasništvu imovine (l.s. </w:t>
      </w:r>
      <w:r w:rsidR="001A2A04">
        <w:t>16</w:t>
      </w:r>
      <w:r>
        <w:t>).</w:t>
      </w:r>
    </w:p>
    <w:p w:rsidRDefault="006A76C0" w:rsidP="006A76C0" w:rsidR="006A76C0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DA6D4A">
        <w:t>10</w:t>
      </w:r>
      <w:r>
        <w:t>.</w:t>
      </w:r>
      <w:r w:rsidR="00DA6D4A">
        <w:t>06</w:t>
      </w:r>
      <w:r w:rsidRPr="008F7C03">
        <w:t xml:space="preserve">.2016.g. (l.s. </w:t>
      </w:r>
      <w:r w:rsidR="00DA6D4A">
        <w:t>10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DA6D4A">
        <w:t>626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F25DB3">
        <w:rPr>
          <w:b/>
        </w:rPr>
        <w:t>Splitu</w:t>
      </w:r>
      <w:r w:rsidRPr="00024555">
        <w:rPr>
          <w:b/>
        </w:rPr>
        <w:t xml:space="preserve">, </w:t>
      </w:r>
      <w:r w:rsidR="001A2A04">
        <w:rPr>
          <w:b/>
        </w:rPr>
        <w:t>16</w:t>
      </w:r>
      <w:r w:rsidRPr="00024555">
        <w:rPr>
          <w:b/>
        </w:rPr>
        <w:t xml:space="preserve">. </w:t>
      </w:r>
      <w:r w:rsidR="000A74B8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B6D4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A6D4A">
      <w:rPr>
        <w:rFonts w:hAnsi="Book Antiqua" w:ascii="Book Antiqua"/>
        <w:b/>
        <w:sz w:val="20"/>
        <w:szCs w:val="20"/>
      </w:rPr>
      <w:t>649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10B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A2A04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11EE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A76C0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D0E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3375"/>
    <w:rsid w:val="00B7724D"/>
    <w:rsid w:val="00BA1E92"/>
    <w:rsid w:val="00BB6D43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6D4A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5DB3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6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D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D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D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D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6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D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D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D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D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SAN jednostavno društvo s ograničenom odgovornošću za trgovinu i usluge, turistička agencija</izvorni_sadrzaj>
    <derivirana_varijabla naziv="DomainObject.Predmet.ProtustrankaFormated_1">  NAŠ SAN jednostavno društvo s ograničenom odgovornošću za trgovinu i usluge, turistička agencija</derivirana_varijabla>
  </DomainObject.Predmet.ProtustrankaFormated>
  <DomainObject.Predmet.ProtustrankaFormatedOIB>
    <izvorni_sadrzaj>  NAŠ SAN jednostavno društvo s ograničenom odgovornošću za trgovinu i usluge, turistička agencija, OIB 04791604534</izvorni_sadrzaj>
    <derivirana_varijabla naziv="DomainObject.Predmet.ProtustrankaFormatedOIB_1">  NAŠ SAN jednostavno društvo s ograničenom odgovornošću za trgovinu i usluge, turistička agencija, OIB 04791604534</derivirana_varijabla>
  </DomainObject.Predmet.ProtustrankaFormatedOIB>
  <DomainObject.Predmet.ProtustrankaFormatedWithAdress>
    <izvorni_sadrzaj> NAŠ SAN jednostavno društvo s ograničenom odgovornošću za trgovinu i usluge, turistička agencija, Dioklecijanova 5, 21000 Split</izvorni_sadrzaj>
    <derivirana_varijabla naziv="DomainObject.Predmet.ProtustrankaFormatedWithAdress_1"> NAŠ SAN jednostavno društvo s ograničenom odgovornošću za trgovinu i usluge, turistička agencija, Dioklecijanova 5, 21000 Split</derivirana_varijabla>
  </DomainObject.Predmet.ProtustrankaFormatedWithAdress>
  <DomainObject.Predmet.ProtustrankaFormatedWithAdressOIB>
    <izvorni_sadrzaj> NAŠ SAN jednostavno društvo s ograničenom odgovornošću za trgovinu i usluge, turistička agencija, OIB 04791604534, Dioklecijanova 5, 21000 Split</izvorni_sadrzaj>
    <derivirana_varijabla naziv="DomainObject.Predmet.ProtustrankaFormatedWithAdressOIB_1"> NAŠ SAN jednostavno društvo s ograničenom odgovornošću za trgovinu i usluge, turistička agencija, OIB 04791604534, Dioklecijanova 5, 21000 Split</derivirana_varijabla>
  </DomainObject.Predmet.ProtustrankaFormatedWithAdressOIB>
  <DomainObject.Predmet.ProtustrankaWithAdress>
    <izvorni_sadrzaj>NAŠ SAN jednostavno društvo s ograničenom odgovornošću za trgovinu i usluge, turistička agencija Dioklecijanova 5, 21000 Split</izvorni_sadrzaj>
    <derivirana_varijabla naziv="DomainObject.Predmet.ProtustrankaWithAdress_1">NAŠ SAN jednostavno društvo s ograničenom odgovornošću za trgovinu i usluge, turistička agencija Dioklecijanova 5, 21000 Split</derivirana_varijabla>
  </DomainObject.Predmet.ProtustrankaWithAdress>
  <DomainObject.Predmet.ProtustrankaWithAdressOIB>
    <izvorni_sadrzaj>NAŠ SAN jednostavno društvo s ograničenom odgovornošću za trgovinu i usluge, turistička agencija, OIB 04791604534, Dioklecijanova 5, 21000 Split</izvorni_sadrzaj>
    <derivirana_varijabla naziv="DomainObject.Predmet.ProtustrankaWithAdressOIB_1">NAŠ SAN jednostavno društvo s ograničenom odgovornošću za trgovinu i usluge, turistička agencija, OIB 04791604534, Dioklecijanova 5, 21000 Split</derivirana_varijabla>
  </DomainObject.Predmet.ProtustrankaWithAdressOIB>
  <DomainObject.Predmet.ProtustrankaNazivFormated>
    <izvorni_sadrzaj>NAŠ SAN jednostavno društvo s ograničenom odgovornošću za trgovinu i usluge, turistička agencija</izvorni_sadrzaj>
    <derivirana_varijabla naziv="DomainObject.Predmet.ProtustrankaNazivFormated_1">NAŠ SAN jednostavno društvo s ograničenom odgovornošću za trgovinu i usluge, turistička agencija</derivirana_varijabla>
  </DomainObject.Predmet.ProtustrankaNazivFormated>
  <DomainObject.Predmet.ProtustrankaNazivFormatedOIB>
    <izvorni_sadrzaj>NAŠ SAN jednostavno društvo s ograničenom odgovornošću za trgovinu i usluge, turistička agencija, OIB 04791604534</izvorni_sadrzaj>
    <derivirana_varijabla naziv="DomainObject.Predmet.ProtustrankaNazivFormatedOIB_1">NAŠ SAN jednostavno društvo s ograničenom odgovornošću za trgovinu i usluge, turistička agencija, OIB 04791604534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3689.74</izvorni_sadrzaj>
    <derivirana_varijabla naziv="DomainObject.Predmet.TrenutnaVrijednost_1">3689.74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 SAN jednostavno društvo s ograničenom odgovornošću za trgovinu i usluge, turistička agencija</item>
    </izvorni_sadrzaj>
    <derivirana_varijabla naziv="DomainObject.Predmet.ProtuStrankaListFormated_1">
      <item>NAŠ SAN jednostavno društvo s ograničenom odgovornošću za trgovinu i usluge, turistička agencija</item>
    </derivirana_varijabla>
  </DomainObject.Predmet.ProtuStrankaListFormated>
  <DomainObject.Predmet.ProtuStrankaListFormatedOIB>
    <izvorni_sadrzaj>
      <item>NAŠ SAN jednostavno društvo s ograničenom odgovornošću za trgovinu i usluge, turistička agencija, OIB 04791604534</item>
    </izvorni_sadrzaj>
    <derivirana_varijabla naziv="DomainObject.Predmet.ProtuStrankaListFormatedOIB_1">
      <item>NAŠ SAN jednostavno društvo s ograničenom odgovornošću za trgovinu i usluge, turistička agencija, OIB 04791604534</item>
    </derivirana_varijabla>
  </DomainObject.Predmet.ProtuStrankaListFormatedOIB>
  <DomainObject.Predmet.ProtuStrankaListFormatedWithAdress>
    <izvorni_sadrzaj>
      <item>NAŠ SAN jednostavno društvo s ograničenom odgovornošću za trgovinu i usluge, turistička agencija, Dioklecijanova 5, 21000 Split</item>
    </izvorni_sadrzaj>
    <derivirana_varijabla naziv="DomainObject.Predmet.ProtuStrankaListFormatedWithAdress_1">
      <item>NAŠ SAN jednostavno društvo s ograničenom odgovornošću za trgovinu i usluge, turistička agencija, Dioklecijanova 5, 21000 Split</item>
    </derivirana_varijabla>
  </DomainObject.Predmet.ProtuStrankaListFormatedWithAdress>
  <DomainObject.Predmet.ProtuStrankaListFormatedWithAdressOIB>
    <izvorni_sadrzaj>
      <item>NAŠ SAN jednostavno društvo s ograničenom odgovornošću za trgovinu i usluge, turistička agencija, OIB 04791604534, Dioklecijanova 5, 21000 Split</item>
    </izvorni_sadrzaj>
    <derivirana_varijabla naziv="DomainObject.Predmet.ProtuStrankaListFormatedWithAdressOIB_1">
      <item>NAŠ SAN jednostavno društvo s ograničenom odgovornošću za trgovinu i usluge, turistička agencija, OIB 04791604534, Dioklecijanova 5, 21000 Split</item>
    </derivirana_varijabla>
  </DomainObject.Predmet.ProtuStrankaListFormatedWithAdressOIB>
  <DomainObject.Predmet.ProtuStrankaListNazivFormated>
    <izvorni_sadrzaj>
      <item>NAŠ SAN jednostavno društvo s ograničenom odgovornošću za trgovinu i usluge, turistička agencija</item>
    </izvorni_sadrzaj>
    <derivirana_varijabla naziv="DomainObject.Predmet.ProtuStrankaListNazivFormated_1">
      <item>NAŠ SAN jednostavno društvo s ograničenom odgovornošću za trgovinu i usluge, turistička agencija</item>
    </derivirana_varijabla>
  </DomainObject.Predmet.ProtuStrankaListNazivFormated>
  <DomainObject.Predmet.ProtuStrankaListNazivFormatedOIB>
    <izvorni_sadrzaj>
      <item>NAŠ SAN jednostavno društvo s ograničenom odgovornošću za trgovinu i usluge, turistička agencija, OIB 04791604534</item>
    </izvorni_sadrzaj>
    <derivirana_varijabla naziv="DomainObject.Predmet.ProtuStrankaListNazivFormatedOIB_1">
      <item>NAŠ SAN jednostavno društvo s ograničenom odgovornošću za trgovinu i usluge, turistička agencija, OIB 04791604534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 SAN jednostavno društvo s ograničenom odgovornošću za trgovinu i usluge, turistička agencija</izvorni_sadrzaj>
    <derivirana_varijabla naziv="DomainObject.Predmet.ProtustrankaIDrugi_1">NAŠ SAN jednostavno društvo s ograničenom odgovornošću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 SAN jednostavno društvo s ograničenom odgovornošću za trgovinu i usluge, turistička agencija, OIB 04791604534, Dioklecijanova 5, 21000 Split</izvorni_sadrzaj>
    <derivirana_varijabla naziv="DomainObject.Predmet.ProtustrankaIDrugiAdressOIB_1">NAŠ SAN jednostavno društvo s ograničenom odgovornošću za trgovinu i usluge, turistička agencija, OIB 04791604534, Dioklecijanova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SAN jednostavno društvo s ograničenom odgovornošću za trgovinu i usluge, turistička agencija</item>
      <item>FINANCIJSKA AGENCIJA, RC SPLIT</item>
    </izvorni_sadrzaj>
    <derivirana_varijabla naziv="DomainObject.Predmet.SudioniciListNaziv_1">
      <item>NAŠ SAN jednostavno društvo s ograničenom odgovornošću za trgovinu i usluge, turistička agencija</item>
      <item>FINANCIJSKA AGENCIJA, RC SPLIT</item>
    </derivirana_varijabla>
  </DomainObject.Predmet.SudioniciListNaziv>
  <DomainObject.Predmet.SudioniciListAdressOIB>
    <izvorni_sadrzaj>
      <item>NAŠ SAN jednostavno društvo s ograničenom odgovornošću za trgovinu i usluge, turistička agencija, OIB 04791604534, Dioklecijanova 5,21000 Split</item>
      <item>FINANCIJSKA AGENCIJA, RC SPLIT, OIB 85821130368, Mažuranićevo šetalište 24 b,21000 Split</item>
    </izvorni_sadrzaj>
    <derivirana_varijabla naziv="DomainObject.Predmet.SudioniciListAdressOIB_1">
      <item>NAŠ SAN jednostavno društvo s ograničenom odgovornošću za trgovinu i usluge, turistička agencija, OIB 04791604534, Dioklecijanova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04791604534</item>
      <item>, OIB 85821130368</item>
    </izvorni_sadrzaj>
    <derivirana_varijabla naziv="DomainObject.Predmet.SudioniciListNazivOIB_1">
      <item>, OIB 04791604534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975</properties:Words>
  <properties:Characters>5481</properties:Characters>
  <properties:Lines>136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2016-11-15T10:33:00Z</dcterms:created>
  <dc:creator>Katarina Franković</dc:creator>
  <cp:lastModifiedBy>Andrijana Leto</cp:lastModifiedBy>
  <cp:lastPrinted>2016-09-14T08:52:00Z</cp:lastPrinted>
  <dcterms:modified xmlns:xsi="http://www.w3.org/2001/XMLSchema-instance" xsi:type="dcterms:W3CDTF">2016-11-22T14:00:00Z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