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1473" w14:paraId="b021473" w:rsidRDefault="00847790" w:rsidP="00E32783" w:rsidR="00E32783" w:rsidRPr="00E3278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78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32783" w:rsidRPr="00E32783">
        <w:rPr>
          <w:rFonts w:hAnsi="Times New Roman" w:ascii="Times New Roman"/>
          <w:sz w:val="24"/>
          <w:szCs w:val="24"/>
        </w:rPr>
        <w:t>6 St-</w:t>
      </w:r>
      <w:r w:rsidR="00997435">
        <w:rPr>
          <w:rFonts w:hAnsi="Times New Roman" w:ascii="Times New Roman"/>
          <w:sz w:val="24"/>
          <w:szCs w:val="24"/>
        </w:rPr>
        <w:t>1596/17-16</w:t>
      </w:r>
    </w:p>
    <w:p w:rsidRDefault="00847790" w:rsidP="00761584" w:rsidR="00847790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076E7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9743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B7C52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9743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97435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997435">
        <w:rPr>
          <w:rFonts w:hAnsi="Times New Roman" w:ascii="Times New Roman"/>
          <w:sz w:val="24"/>
          <w:szCs w:val="24"/>
        </w:rPr>
        <w:t>stečajnoj sutkinji</w:t>
      </w:r>
      <w:r w:rsidRPr="00997435">
        <w:rPr>
          <w:rFonts w:hAnsi="Times New Roman" w:ascii="Times New Roman"/>
          <w:sz w:val="24"/>
          <w:szCs w:val="24"/>
        </w:rPr>
        <w:t xml:space="preserve"> Nad</w:t>
      </w:r>
      <w:r w:rsidR="00F909B8" w:rsidRPr="00997435">
        <w:rPr>
          <w:rFonts w:hAnsi="Times New Roman" w:ascii="Times New Roman"/>
          <w:sz w:val="24"/>
          <w:szCs w:val="24"/>
        </w:rPr>
        <w:t>i</w:t>
      </w:r>
      <w:r w:rsidRPr="00997435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997435">
        <w:rPr>
          <w:rFonts w:hAnsi="Times New Roman" w:ascii="Times New Roman"/>
          <w:sz w:val="24"/>
          <w:szCs w:val="24"/>
        </w:rPr>
        <w:t xml:space="preserve">stečajnog dužnika: </w:t>
      </w:r>
      <w:r w:rsidRPr="00997435">
        <w:rPr>
          <w:rFonts w:hAnsi="Times New Roman" w:ascii="Times New Roman"/>
          <w:sz w:val="24"/>
          <w:szCs w:val="24"/>
        </w:rPr>
        <w:t xml:space="preserve"> </w:t>
      </w:r>
      <w:r w:rsidR="00997435" w:rsidRPr="00997435">
        <w:rPr>
          <w:rFonts w:hAnsi="Times New Roman" w:ascii="Times New Roman"/>
          <w:sz w:val="24"/>
          <w:szCs w:val="24"/>
        </w:rPr>
        <w:t>Z.Z. SPORT j.d.o.o. za trgovinu i usluge, Petrijevci, Kolodvorska 5, MBS: 030165183, OIB: 11083826419</w:t>
      </w:r>
      <w:r w:rsidRPr="00997435">
        <w:rPr>
          <w:rFonts w:hAnsi="Times New Roman" w:ascii="Times New Roman"/>
          <w:sz w:val="24"/>
          <w:szCs w:val="24"/>
        </w:rPr>
        <w:t xml:space="preserve">, dana  </w:t>
      </w:r>
      <w:r w:rsidR="00997435">
        <w:rPr>
          <w:rFonts w:hAnsi="Times New Roman" w:ascii="Times New Roman"/>
          <w:sz w:val="24"/>
          <w:szCs w:val="24"/>
        </w:rPr>
        <w:t>7. ožujka 2018</w:t>
      </w:r>
      <w:r w:rsidR="00B35826" w:rsidRPr="00997435">
        <w:rPr>
          <w:rFonts w:hAnsi="Times New Roman" w:ascii="Times New Roman"/>
          <w:sz w:val="24"/>
          <w:szCs w:val="24"/>
        </w:rPr>
        <w:t>. g.,</w:t>
      </w:r>
      <w:r w:rsidR="00AE3C1E" w:rsidRPr="00997435">
        <w:rPr>
          <w:rFonts w:hAnsi="Times New Roman" w:ascii="Times New Roman"/>
          <w:sz w:val="24"/>
          <w:szCs w:val="24"/>
        </w:rPr>
        <w:t xml:space="preserve"> </w:t>
      </w:r>
      <w:r w:rsidRPr="00997435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9974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974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1B7C5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7C52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997435" w:rsidR="00B35826" w:rsidRPr="00997435">
      <w:pPr>
        <w:pStyle w:val="Naslov1"/>
        <w:numPr>
          <w:ilvl w:val="0"/>
          <w:numId w:val="17"/>
        </w:numPr>
        <w:shd w:fill="FFFFFF" w:color="auto" w:val="clear"/>
        <w:spacing w:afterAutospacing="false" w:after="0" w:beforeAutospacing="false" w:before="0"/>
        <w:ind w:firstLine="708" w:left="0"/>
        <w:jc w:val="both"/>
        <w:rPr>
          <w:b w:val="false"/>
          <w:sz w:val="24"/>
          <w:szCs w:val="24"/>
        </w:rPr>
      </w:pPr>
      <w:r w:rsidRPr="001B7C52">
        <w:rPr>
          <w:b w:val="false"/>
          <w:sz w:val="24"/>
          <w:szCs w:val="24"/>
        </w:rPr>
        <w:t>Privremenoj stečajnoj</w:t>
      </w:r>
      <w:r w:rsidR="002C0D19" w:rsidRPr="001B7C52">
        <w:rPr>
          <w:b w:val="false"/>
          <w:sz w:val="24"/>
          <w:szCs w:val="24"/>
        </w:rPr>
        <w:t xml:space="preserve"> upraviteljici</w:t>
      </w:r>
      <w:r w:rsidR="002C0D19" w:rsidRPr="001B7C52">
        <w:rPr>
          <w:sz w:val="24"/>
          <w:szCs w:val="24"/>
        </w:rPr>
        <w:t xml:space="preserve"> </w:t>
      </w:r>
      <w:r w:rsidR="001B7C52" w:rsidRPr="001B7C52">
        <w:rPr>
          <w:sz w:val="24"/>
          <w:szCs w:val="24"/>
        </w:rPr>
        <w:t>Sanda Marinac, Požega, K. Krešimira 53, OIB: 01875522309</w:t>
      </w:r>
      <w:r w:rsidR="00E32783" w:rsidRPr="001B7C52">
        <w:rPr>
          <w:b w:val="false"/>
          <w:sz w:val="24"/>
          <w:szCs w:val="24"/>
        </w:rPr>
        <w:t xml:space="preserve"> </w:t>
      </w:r>
      <w:r w:rsidRPr="001B7C52">
        <w:rPr>
          <w:b w:val="false"/>
          <w:sz w:val="24"/>
          <w:szCs w:val="24"/>
        </w:rPr>
        <w:t>određuje se nagrada za rad u prethodnom</w:t>
      </w:r>
      <w:r w:rsidRPr="0075314D">
        <w:rPr>
          <w:b w:val="false"/>
          <w:sz w:val="24"/>
          <w:szCs w:val="24"/>
        </w:rPr>
        <w:t xml:space="preserve"> postupku radi ispitivanja uvjeta za otvaranja stečajnog postupka nad dužnikom </w:t>
      </w:r>
      <w:r w:rsidR="00997435" w:rsidRPr="00997435">
        <w:rPr>
          <w:sz w:val="24"/>
          <w:szCs w:val="24"/>
        </w:rPr>
        <w:t>Z.Z. SPORT j.d.o.o. za trgovinu i usluge, Petrijevci, Kolodvorska 5, MBS: 030165183, OIB: 11083826419</w:t>
      </w:r>
      <w:r w:rsidR="00997435">
        <w:rPr>
          <w:sz w:val="24"/>
          <w:szCs w:val="24"/>
        </w:rPr>
        <w:t xml:space="preserve"> </w:t>
      </w:r>
      <w:r w:rsidRPr="0075314D">
        <w:rPr>
          <w:b w:val="false"/>
          <w:sz w:val="24"/>
          <w:szCs w:val="24"/>
        </w:rPr>
        <w:t>u</w:t>
      </w:r>
      <w:r w:rsidR="00997435">
        <w:rPr>
          <w:b w:val="false"/>
          <w:sz w:val="24"/>
          <w:szCs w:val="24"/>
        </w:rPr>
        <w:t xml:space="preserve"> ukupnom</w:t>
      </w:r>
      <w:r w:rsidRPr="0075314D">
        <w:rPr>
          <w:b w:val="false"/>
          <w:sz w:val="24"/>
          <w:szCs w:val="24"/>
        </w:rPr>
        <w:t xml:space="preserve"> iznosu od </w:t>
      </w:r>
      <w:r w:rsidR="00997435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 xml:space="preserve">.000,00 </w:t>
      </w:r>
      <w:r w:rsidRPr="0075314D">
        <w:rPr>
          <w:b w:val="false"/>
          <w:sz w:val="24"/>
          <w:szCs w:val="24"/>
        </w:rPr>
        <w:t>kn</w:t>
      </w:r>
      <w:r>
        <w:rPr>
          <w:b w:val="false"/>
          <w:sz w:val="24"/>
          <w:szCs w:val="24"/>
        </w:rPr>
        <w:t>.</w:t>
      </w:r>
    </w:p>
    <w:p w:rsidRDefault="00997435" w:rsidP="00997435" w:rsidR="00997435">
      <w:pPr>
        <w:numPr>
          <w:ilvl w:val="0"/>
          <w:numId w:val="17"/>
        </w:numPr>
        <w:spacing w:lineRule="auto" w:line="24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997435">
        <w:rPr>
          <w:rFonts w:hAnsi="Times New Roman" w:ascii="Times New Roman"/>
          <w:sz w:val="24"/>
          <w:szCs w:val="24"/>
        </w:rPr>
        <w:t>Nalaže se računovodstvu ovoga suda da sa kartice predmeta St-1596/17 isplati iznos od ukupno 4.000,00 kn stečajnoj upraviteljici Sandi Marinac, Požega, K. Krešimira 53, OIB: 01875522309 na žiro račun roj HR3423860023101537313 a obveze na neto nagradu obračunava i plaća isplatitelj, nakon pravomoćnosti ovog rješenja.</w:t>
      </w:r>
    </w:p>
    <w:p w:rsidRDefault="00997435" w:rsidP="00997435" w:rsidR="00997435" w:rsidRPr="00997435">
      <w:pPr>
        <w:numPr>
          <w:ilvl w:val="0"/>
          <w:numId w:val="17"/>
        </w:numPr>
        <w:spacing w:lineRule="auto" w:line="240"/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ODBIJA SE zahtjev privremene stečajne upraviteljice Sande Marinac iz Požege za isplatu putnih troškova u iznosu od 649,15 kn neto, kao neosnovan.</w:t>
      </w:r>
    </w:p>
    <w:p w:rsidRDefault="00997435" w:rsidP="00997435" w:rsidR="00997435" w:rsidRPr="00997435">
      <w:pPr>
        <w:pStyle w:val="Odlomakpopisa"/>
        <w:numPr>
          <w:ilvl w:val="0"/>
          <w:numId w:val="17"/>
        </w:numPr>
        <w:spacing w:lineRule="auto" w:line="240"/>
        <w:ind w:firstLine="709" w:left="0"/>
        <w:rPr>
          <w:rFonts w:hAnsi="Times New Roman" w:ascii="Times New Roman"/>
          <w:sz w:val="24"/>
          <w:szCs w:val="24"/>
          <w:lang w:val="hr-HR"/>
        </w:rPr>
      </w:pPr>
      <w:r w:rsidRPr="00997435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97435">
        <w:rPr>
          <w:rFonts w:hAnsi="Times New Roman" w:ascii="Times New Roman"/>
          <w:sz w:val="24"/>
          <w:szCs w:val="24"/>
        </w:rPr>
        <w:t>1596/17 od 11. siječnja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te je za privremenu stečajnu upraviteljicu imenovana </w:t>
      </w:r>
      <w:r w:rsidR="001B7C52">
        <w:rPr>
          <w:rFonts w:hAnsi="Times New Roman" w:ascii="Times New Roman"/>
          <w:sz w:val="24"/>
          <w:szCs w:val="24"/>
        </w:rPr>
        <w:t>Sanda Marinac iz Požege</w:t>
      </w:r>
      <w:r w:rsidR="00997435">
        <w:rPr>
          <w:rFonts w:hAnsi="Times New Roman" w:ascii="Times New Roman"/>
          <w:sz w:val="24"/>
          <w:szCs w:val="24"/>
        </w:rPr>
        <w:t>, automatskim odabirom</w:t>
      </w:r>
      <w:r>
        <w:rPr>
          <w:rFonts w:hAnsi="Times New Roman" w:ascii="Times New Roman"/>
          <w:sz w:val="24"/>
          <w:szCs w:val="24"/>
        </w:rPr>
        <w:t>.</w:t>
      </w:r>
    </w:p>
    <w:p w:rsidRDefault="00997435" w:rsidP="00997435" w:rsidR="00997435" w:rsidRPr="00E32783">
      <w:pPr>
        <w:jc w:val="right"/>
        <w:rPr>
          <w:rFonts w:hAnsi="Times New Roman" w:ascii="Times New Roman"/>
          <w:sz w:val="24"/>
          <w:szCs w:val="24"/>
        </w:rPr>
      </w:pPr>
      <w:r w:rsidRPr="00E32783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1596/17-16</w:t>
      </w:r>
    </w:p>
    <w:p w:rsidRDefault="001B7C52" w:rsidP="00997435" w:rsidR="001B7C52">
      <w:pPr>
        <w:pStyle w:val="Bezproreda10"/>
        <w:rPr>
          <w:rFonts w:hAnsi="Times New Roman" w:ascii="Times New Roman"/>
          <w:sz w:val="24"/>
          <w:szCs w:val="24"/>
        </w:rPr>
      </w:pPr>
    </w:p>
    <w:p w:rsidRDefault="00997435" w:rsidP="00997435" w:rsidR="00997435">
      <w:pPr>
        <w:pStyle w:val="Bezproreda10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</w:t>
      </w:r>
      <w:r w:rsidR="00997435">
        <w:rPr>
          <w:rFonts w:hAnsi="Times New Roman" w:ascii="Times New Roman"/>
          <w:sz w:val="24"/>
          <w:szCs w:val="24"/>
        </w:rPr>
        <w:t xml:space="preserve">16. veljače 2018. g. </w:t>
      </w:r>
      <w:r>
        <w:rPr>
          <w:rFonts w:hAnsi="Times New Roman" w:ascii="Times New Roman"/>
          <w:sz w:val="24"/>
          <w:szCs w:val="24"/>
        </w:rPr>
        <w:t>navodeći koje sve radnje je obavila radi utvrđivanja činjeničnog stanja. Ujedno je tražene podatke pribavila od zemljišnoknjižnog odjela Općinskog suda, FINE</w:t>
      </w:r>
      <w:r w:rsidR="00997435">
        <w:rPr>
          <w:rFonts w:hAnsi="Times New Roman" w:ascii="Times New Roman"/>
          <w:sz w:val="24"/>
          <w:szCs w:val="24"/>
        </w:rPr>
        <w:t>, Stanice za tehnički pregled vozila HERZ Požega te registra pravnih osoba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 xml:space="preserve">tečajna upraviteljica je </w:t>
      </w:r>
      <w:r w:rsidR="001B7C52">
        <w:rPr>
          <w:rFonts w:hAnsi="Times New Roman" w:ascii="Times New Roman"/>
          <w:sz w:val="24"/>
          <w:szCs w:val="24"/>
        </w:rPr>
        <w:t xml:space="preserve">podnesku od </w:t>
      </w:r>
      <w:r w:rsidR="00997435">
        <w:rPr>
          <w:rFonts w:hAnsi="Times New Roman" w:ascii="Times New Roman"/>
          <w:sz w:val="24"/>
          <w:szCs w:val="24"/>
        </w:rPr>
        <w:t>19. veljače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postupku.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076E74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 xml:space="preserve">stečajna upraviteljica osobnim zalaganjem, korektnim odnosom i stručnošću obavila poslove u prethodnom postupku određena joj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97435">
        <w:rPr>
          <w:rFonts w:hAnsi="Times New Roman" w:ascii="Times New Roman"/>
          <w:sz w:val="24"/>
          <w:szCs w:val="24"/>
        </w:rPr>
        <w:t>ukupno 4</w:t>
      </w:r>
      <w:r w:rsidR="00076E7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000,00  kn</w:t>
      </w:r>
      <w:r w:rsidR="00076E74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997435" w:rsidP="00B35826" w:rsidR="0099743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7435" w:rsidP="00B35826" w:rsidR="0099743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19. veljače 2018. g. privremena stečajna upravitelja zahtijeva isplatu putnih troškova – upotreba vlastitog automobila u službene svrhe u iznosu od 649,15 kn navodeći da ih je osobno financirala i to u svrhu pristupa na ročište u Osijeku 28.2.2018. g. radi podnošenja izvještaja o gospodarskom stanju društva i uvjetima za otvaranje stečajnog postupka na relaciji Požega – Osijek – Požega te je prešla 200,00 km (2 kn po km neto).</w:t>
      </w:r>
    </w:p>
    <w:p w:rsidRDefault="00997435" w:rsidP="00B35826" w:rsidR="0099743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7435" w:rsidP="00B35826" w:rsidR="00997435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privremena stečajna upraviteljica nije pristupila na ročište održano 28. veljače 2018. g. pred ovim sudom te je navela da nije u mogućnosti pristupiti zbog lošeg stanja na cestama – snijeg, led a ujedno i predložila i odgodu ročišta budući je u tijeku podmirenje blokade dužnika slijedom čega gore navedeni troškovi nisu niti nastali valjalo je istu sa zahtjevom odbiti te odlučiti kao u izreci a sukladno čl. 94 SZ.</w:t>
      </w:r>
    </w:p>
    <w:p w:rsidRDefault="00B35826" w:rsidP="00B35826" w:rsidR="00B3582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44A44" w:rsidP="00B35826" w:rsidR="00B44A44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97435" w:rsidP="00997435" w:rsidR="00B44A44" w:rsidRPr="00F427F2">
      <w:pPr>
        <w:pStyle w:val="Bezproreda1"/>
        <w:tabs>
          <w:tab w:pos="4536" w:val="center"/>
          <w:tab w:pos="633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 w:rsidRPr="00F427F2">
        <w:rPr>
          <w:rFonts w:hAnsi="Times New Roman" w:ascii="Times New Roman"/>
          <w:sz w:val="24"/>
          <w:szCs w:val="24"/>
        </w:rPr>
        <w:t>U Osijeku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7. ožujka 2018. g.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e-ogl. pl.</w:t>
      </w:r>
      <w:r w:rsidR="00F909B8" w:rsidRPr="001B7C52">
        <w:rPr>
          <w:rFonts w:hAnsi="Times New Roman" w:ascii="Times New Roman"/>
          <w:sz w:val="24"/>
          <w:szCs w:val="24"/>
        </w:rPr>
        <w:t xml:space="preserve"> </w:t>
      </w:r>
    </w:p>
    <w:p w:rsidRDefault="00997435" w:rsidP="00B44A44" w:rsidR="00997435" w:rsidRPr="001B7C5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97435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K-7.4.</w:t>
      </w:r>
    </w:p>
    <w:p w:rsidRDefault="004C4E74" w:rsidP="00E32783" w:rsidR="004C4E74" w:rsidRPr="002A09D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997435" w:rsidP="003B450C" w:rsidR="00997435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D7AC6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4D7AC6" w:rsidP="004D7AC6" w:rsidR="004D7AC6" w:rsidRP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649" w:rsidP="00F427F2" w:rsidR="00AE6649">
      <w:pPr>
        <w:spacing w:lineRule="auto" w:line="240" w:after="0"/>
      </w:pPr>
      <w:r>
        <w:separator/>
      </w:r>
    </w:p>
  </w:endnote>
  <w:endnote w:id="0" w:type="continuationSeparator">
    <w:p w:rsidRDefault="00AE6649" w:rsidP="00F427F2" w:rsidR="00AE6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649" w:rsidP="00F427F2" w:rsidR="00AE6649">
      <w:pPr>
        <w:spacing w:lineRule="auto" w:line="240" w:after="0"/>
      </w:pPr>
      <w:r>
        <w:separator/>
      </w:r>
    </w:p>
  </w:footnote>
  <w:footnote w:id="0" w:type="continuationSeparator">
    <w:p w:rsidRDefault="00AE6649" w:rsidP="00F427F2" w:rsidR="00AE6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7AC6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76E74"/>
    <w:rsid w:val="000D19F5"/>
    <w:rsid w:val="000D2A5B"/>
    <w:rsid w:val="000D2DDD"/>
    <w:rsid w:val="000E792F"/>
    <w:rsid w:val="0011160C"/>
    <w:rsid w:val="0014454E"/>
    <w:rsid w:val="001805BA"/>
    <w:rsid w:val="001B7C52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3D798D"/>
    <w:rsid w:val="00404F3C"/>
    <w:rsid w:val="004164EB"/>
    <w:rsid w:val="004215E8"/>
    <w:rsid w:val="00447DE4"/>
    <w:rsid w:val="00483DC1"/>
    <w:rsid w:val="004C4E74"/>
    <w:rsid w:val="004D7AC6"/>
    <w:rsid w:val="00573829"/>
    <w:rsid w:val="00591632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75940"/>
    <w:rsid w:val="00887529"/>
    <w:rsid w:val="008D6FC8"/>
    <w:rsid w:val="00902D67"/>
    <w:rsid w:val="0093701A"/>
    <w:rsid w:val="00997435"/>
    <w:rsid w:val="009A0499"/>
    <w:rsid w:val="009A3C05"/>
    <w:rsid w:val="009D4867"/>
    <w:rsid w:val="009E6769"/>
    <w:rsid w:val="009F4D9E"/>
    <w:rsid w:val="00A21BC5"/>
    <w:rsid w:val="00A371BF"/>
    <w:rsid w:val="00A542C9"/>
    <w:rsid w:val="00A601A9"/>
    <w:rsid w:val="00A855CE"/>
    <w:rsid w:val="00AC6D07"/>
    <w:rsid w:val="00AE2842"/>
    <w:rsid w:val="00AE3C1E"/>
    <w:rsid w:val="00AE6649"/>
    <w:rsid w:val="00B071A9"/>
    <w:rsid w:val="00B1188C"/>
    <w:rsid w:val="00B35826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783"/>
    <w:rsid w:val="00E32CE3"/>
    <w:rsid w:val="00E94CF4"/>
    <w:rsid w:val="00E96EFB"/>
    <w:rsid w:val="00EE6EBF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B35826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D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D7AC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7AC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AC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AC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B35826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D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D7AC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7AC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AC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AC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St-1596/2017</izvorni_sadrzaj>
    <derivirana_varijabla naziv="DomainObject.Predmet.OznakaBroj_1">St-1596/2017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Z.Z. SPORT j.d.o.o. za trgovinu i usluge</izvorni_sadrzaj>
    <derivirana_varijabla naziv="DomainObject.Predmet.ProtustrankaFormated_1">  Z.Z. SPORT j.d.o.o. za trgovinu i usluge</derivirana_varijabla>
  </DomainObject.Predmet.ProtustrankaFormated>
  <DomainObject.Predmet.ProtustrankaFormatedOIB>
    <izvorni_sadrzaj>  Z.Z. SPORT j.d.o.o. za trgovinu i usluge, OIB 11083826419</izvorni_sadrzaj>
    <derivirana_varijabla naziv="DomainObject.Predmet.ProtustrankaFormatedOIB_1">  Z.Z. SPORT j.d.o.o. za trgovinu i usluge, OIB 11083826419</derivirana_varijabla>
  </DomainObject.Predmet.ProtustrankaFormatedOIB>
  <DomainObject.Predmet.ProtustrankaFormatedWithAdress>
    <izvorni_sadrzaj> Z.Z. SPORT j.d.o.o. za trgovinu i usluge, Kolodvorska 5, 31208 Petrijevci</izvorni_sadrzaj>
    <derivirana_varijabla naziv="DomainObject.Predmet.ProtustrankaFormatedWithAdress_1"> Z.Z. SPORT j.d.o.o. za trgovinu i usluge, Kolodvorska 5, 31208 Petrijevci</derivirana_varijabla>
  </DomainObject.Predmet.ProtustrankaFormatedWithAdress>
  <DomainObject.Predmet.ProtustrankaFormatedWithAdressOIB>
    <izvorni_sadrzaj> Z.Z. SPORT j.d.o.o. za trgovinu i usluge, OIB 11083826419, Kolodvorska 5, 31208 Petrijevci</izvorni_sadrzaj>
    <derivirana_varijabla naziv="DomainObject.Predmet.ProtustrankaFormatedWithAdressOIB_1"> Z.Z. SPORT j.d.o.o. za trgovinu i usluge, OIB 11083826419, Kolodvorska 5, 31208 Petrijevci</derivirana_varijabla>
  </DomainObject.Predmet.ProtustrankaFormatedWithAdressOIB>
  <DomainObject.Predmet.ProtustrankaWithAdress>
    <izvorni_sadrzaj>Z.Z. SPORT j.d.o.o. za trgovinu i usluge Kolodvorska 5, 31208 Petrijevci</izvorni_sadrzaj>
    <derivirana_varijabla naziv="DomainObject.Predmet.ProtustrankaWithAdress_1">Z.Z. SPORT j.d.o.o. za trgovinu i usluge Kolodvorska 5, 31208 Petrijevci</derivirana_varijabla>
  </DomainObject.Predmet.ProtustrankaWithAdress>
  <DomainObject.Predmet.ProtustrankaWithAdressOIB>
    <izvorni_sadrzaj>Z.Z. SPORT j.d.o.o. za trgovinu i usluge, OIB 11083826419, Kolodvorska 5, 31208 Petrijevci</izvorni_sadrzaj>
    <derivirana_varijabla naziv="DomainObject.Predmet.ProtustrankaWithAdressOIB_1">Z.Z. SPORT j.d.o.o. za trgovinu i usluge, OIB 11083826419, Kolodvorska 5, 31208 Petrijevci</derivirana_varijabla>
  </DomainObject.Predmet.ProtustrankaWithAdressOIB>
  <DomainObject.Predmet.ProtustrankaNazivFormated>
    <izvorni_sadrzaj>Z.Z. SPORT j.d.o.o. za trgovinu i usluge</izvorni_sadrzaj>
    <derivirana_varijabla naziv="DomainObject.Predmet.ProtustrankaNazivFormated_1">Z.Z. SPORT j.d.o.o. za trgovinu i usluge</derivirana_varijabla>
  </DomainObject.Predmet.ProtustrankaNazivFormated>
  <DomainObject.Predmet.ProtustrankaNazivFormatedOIB>
    <izvorni_sadrzaj>Z.Z. SPORT j.d.o.o. za trgovinu i usluge, OIB 11083826419</izvorni_sadrzaj>
    <derivirana_varijabla naziv="DomainObject.Predmet.ProtustrankaNazivFormatedOIB_1">Z.Z. SPORT j.d.o.o. za trgovinu i usluge, OIB 11083826419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Z.Z. SPORT j.d.o.o. za trgovinu i usluge</item>
    </izvorni_sadrzaj>
    <derivirana_varijabla naziv="DomainObject.Predmet.ProtuStrankaListFormated_1">
      <item>Z.Z. SPORT j.d.o.o. za trgovinu i usluge</item>
    </derivirana_varijabla>
  </DomainObject.Predmet.ProtuStrankaListFormated>
  <DomainObject.Predmet.ProtuStrankaListFormatedOIB>
    <izvorni_sadrzaj>
      <item>Z.Z. SPORT j.d.o.o. za trgovinu i usluge, OIB 11083826419</item>
    </izvorni_sadrzaj>
    <derivirana_varijabla naziv="DomainObject.Predmet.ProtuStrankaListFormatedOIB_1">
      <item>Z.Z. SPORT j.d.o.o. za trgovinu i usluge, OIB 11083826419</item>
    </derivirana_varijabla>
  </DomainObject.Predmet.ProtuStrankaListFormatedOIB>
  <DomainObject.Predmet.ProtuStrankaListFormatedWithAdress>
    <izvorni_sadrzaj>
      <item>Z.Z. SPORT j.d.o.o. za trgovinu i usluge, Kolodvorska 5, 31208 Petrijevci</item>
    </izvorni_sadrzaj>
    <derivirana_varijabla naziv="DomainObject.Predmet.ProtuStrankaListFormatedWithAdress_1">
      <item>Z.Z. SPORT j.d.o.o. za trgovinu i usluge, Kolodvorska 5, 31208 Petrijevci</item>
    </derivirana_varijabla>
  </DomainObject.Predmet.ProtuStrankaListFormatedWithAdress>
  <DomainObject.Predmet.ProtuStrankaListFormatedWithAdressOIB>
    <izvorni_sadrzaj>
      <item>Z.Z. SPORT j.d.o.o. za trgovinu i usluge, OIB 11083826419, Kolodvorska 5, 31208 Petrijevci</item>
    </izvorni_sadrzaj>
    <derivirana_varijabla naziv="DomainObject.Predmet.ProtuStrankaListFormatedWithAdressOIB_1">
      <item>Z.Z. SPORT j.d.o.o. za trgovinu i usluge, OIB 11083826419, Kolodvorska 5, 31208 Petrijevci</item>
    </derivirana_varijabla>
  </DomainObject.Predmet.ProtuStrankaListFormatedWithAdressOIB>
  <DomainObject.Predmet.ProtuStrankaListNazivFormated>
    <izvorni_sadrzaj>
      <item>Z.Z. SPORT j.d.o.o. za trgovinu i usluge</item>
    </izvorni_sadrzaj>
    <derivirana_varijabla naziv="DomainObject.Predmet.ProtuStrankaListNazivFormated_1">
      <item>Z.Z. SPORT j.d.o.o. za trgovinu i usluge</item>
    </derivirana_varijabla>
  </DomainObject.Predmet.ProtuStrankaListNazivFormated>
  <DomainObject.Predmet.ProtuStrankaListNazivFormatedOIB>
    <izvorni_sadrzaj>
      <item>Z.Z. SPORT j.d.o.o. za trgovinu i usluge, OIB 11083826419</item>
    </izvorni_sadrzaj>
    <derivirana_varijabla naziv="DomainObject.Predmet.ProtuStrankaListNazivFormatedOIB_1">
      <item>Z.Z. SPORT j.d.o.o. za trgovinu i usluge, OIB 11083826419</item>
    </derivirana_varijabla>
  </DomainObject.Predmet.ProtuStrankaListNazivFormatedOIB>
  <DomainObject.Predmet.OstaliListFormated>
    <izvorni_sadrzaj>
      <item>Zoran Zelić</item>
    </izvorni_sadrzaj>
    <derivirana_varijabla naziv="DomainObject.Predmet.OstaliListFormated_1">
      <item>Zoran Zelić</item>
    </derivirana_varijabla>
  </DomainObject.Predmet.OstaliListFormated>
  <DomainObject.Predmet.OstaliListFormatedOIB>
    <izvorni_sadrzaj>
      <item>Zoran Zelić, OIB 57907563751</item>
    </izvorni_sadrzaj>
    <derivirana_varijabla naziv="DomainObject.Predmet.OstaliListFormatedOIB_1">
      <item>Zoran Zelić, OIB 57907563751</item>
    </derivirana_varijabla>
  </DomainObject.Predmet.OstaliListFormatedOIB>
  <DomainObject.Predmet.OstaliListFormatedWithAdress>
    <izvorni_sadrzaj>
      <item>Zoran Zelić, Kolodvorska 5, 31208 Petrijevci</item>
    </izvorni_sadrzaj>
    <derivirana_varijabla naziv="DomainObject.Predmet.OstaliListFormatedWithAdress_1">
      <item>Zoran Zelić, Kolodvorska 5, 31208 Petrijevci</item>
    </derivirana_varijabla>
  </DomainObject.Predmet.OstaliListFormatedWithAdress>
  <DomainObject.Predmet.OstaliListFormatedWithAdressOIB>
    <izvorni_sadrzaj>
      <item>Zoran Zelić, OIB 57907563751, Kolodvorska 5, 31208 Petrijevci</item>
    </izvorni_sadrzaj>
    <derivirana_varijabla naziv="DomainObject.Predmet.OstaliListFormatedWithAdressOIB_1">
      <item>Zoran Zelić, OIB 57907563751, Kolodvorska 5, 31208 Petrijevci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57907563751</item>
    </izvorni_sadrzaj>
    <derivirana_varijabla naziv="DomainObject.Predmet.OstaliListNazivFormatedOIB_1">
      <item>Zoran Zelić, OIB 57907563751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Z.Z. SPORT j.d.o.o. za trgovinu i usluge</izvorni_sadrzaj>
    <derivirana_varijabla naziv="DomainObject.Predmet.ProtustrankaIDrugi_1">Z.Z.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Z.Z. SPORT j.d.o.o. za trgovinu i usluge, OIB 11083826419, Kolodvorska 5, 31208 Petrijevci</izvorni_sadrzaj>
    <derivirana_varijabla naziv="DomainObject.Predmet.ProtustrankaIDrugiAdressOIB_1">Z.Z. SPORT j.d.o.o. za trgovinu i usluge, OIB 11083826419, Kolodvorska 5,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Z.Z. SPORT j.d.o.o. za trgovinu i usluge</item>
      <item>Zoran Zelić</item>
    </izvorni_sadrzaj>
    <derivirana_varijabla naziv="DomainObject.Predmet.SudioniciListNaziv_1">
      <item>FINA RC OSIJEK</item>
      <item>Z.Z. SPORT j.d.o.o. za trgovinu i usluge</item>
      <item>Zoran Zelić</item>
    </derivirana_varijabla>
  </DomainObject.Predmet.SudioniciListNaziv>
  <DomainObject.Predmet.SudioniciListAdressOIB>
    <izvorni_sadrzaj>
      <item>FINA RC OSIJEK, OIB 85821130368</item>
      <item>Z.Z. SPORT j.d.o.o. za trgovinu i usluge, OIB 11083826419, Kolodvorska 5,31208 Petrijevci</item>
      <item>Zoran Zelić, OIB 57907563751, Kolodvorska 5,31208 Petrijevci</item>
    </izvorni_sadrzaj>
    <derivirana_varijabla naziv="DomainObject.Predmet.SudioniciListAdressOIB_1">
      <item>FINA RC OSIJEK, OIB 85821130368</item>
      <item>Z.Z. SPORT j.d.o.o. za trgovinu i usluge, OIB 11083826419, Kolodvorska 5,31208 Petrijevci</item>
      <item>Zoran Zelić, OIB 57907563751, Kolodvorska 5,31208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11083826419</item>
      <item>, OIB 57907563751</item>
    </izvorni_sadrzaj>
    <derivirana_varijabla naziv="DomainObject.Predmet.SudioniciListNazivOIB_1">
      <item>, OIB 85821130368</item>
      <item>, OIB 11083826419</item>
      <item>, OIB 57907563751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1DCC0-F9D5-4EB4-9BE3-EBA65BF4C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634</properties:Words>
  <properties:Characters>3440</properties:Characters>
  <properties:Lines>142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2018-03-07T13:24:00Z</dcterms:created>
  <dc:creator>Blanka</dc:creator>
  <cp:lastModifiedBy>Danijela Sekulić</cp:lastModifiedBy>
  <cp:lastPrinted>2018-03-07T13:23:00Z</cp:lastPrinted>
  <dcterms:modified xmlns:xsi="http://www.w3.org/2001/XMLSchema-instance" xsi:type="dcterms:W3CDTF">2018-03-07T13:25:00Z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(PRETHODNI+ODB.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