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25e91b" w14:paraId="925e91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33940">
        <w:rPr>
          <w:rFonts w:cs="Times New Roman" w:hAnsi="Times New Roman" w:ascii="Times New Roman"/>
          <w:sz w:val="24"/>
          <w:szCs w:val="24"/>
        </w:rPr>
        <w:t>6371/16</w:t>
      </w:r>
      <w:r w:rsidR="00AF1508">
        <w:rPr>
          <w:rFonts w:cs="Times New Roman" w:hAnsi="Times New Roman" w:ascii="Times New Roman"/>
          <w:sz w:val="24"/>
          <w:szCs w:val="24"/>
        </w:rPr>
        <w:t>-21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F33940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F33940" w:rsidRPr="00F33940">
        <w:rPr>
          <w:rFonts w:cs="Times New Roman" w:hAnsi="Times New Roman" w:ascii="Times New Roman"/>
          <w:sz w:val="24"/>
          <w:szCs w:val="24"/>
        </w:rPr>
        <w:t>MODRI DOM d.o.o. Zagreb, Vaganačka 33, OIB: 04849623044, pokrenutom na prijedlog Republike Hrvatske, Ministarstva financija, Porezne uprave, OIB: 18683136487, koju zastupa zakonski zastupnik Županijsko državno odvjetništvo u Zagrebu</w:t>
      </w:r>
      <w:r w:rsidR="00AF1508">
        <w:rPr>
          <w:rFonts w:cs="Times New Roman" w:hAnsi="Times New Roman" w:ascii="Times New Roman"/>
          <w:sz w:val="24"/>
          <w:szCs w:val="24"/>
        </w:rPr>
        <w:t xml:space="preserve">, 18. listopada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DD17D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DD17DF">
        <w:rPr>
          <w:rFonts w:cs="Times New Roman" w:hAnsi="Times New Roman" w:ascii="Times New Roman"/>
          <w:sz w:val="24"/>
          <w:szCs w:val="24"/>
        </w:rPr>
        <w:t xml:space="preserve"> </w:t>
      </w:r>
      <w:r w:rsidR="00DD17DF" w:rsidRPr="00F33940">
        <w:rPr>
          <w:rFonts w:cs="Times New Roman" w:hAnsi="Times New Roman" w:ascii="Times New Roman"/>
          <w:sz w:val="24"/>
          <w:szCs w:val="24"/>
        </w:rPr>
        <w:t>MODRI DOM d.o.o. Zagreb, Vaganačka 33, OIB: 04849623044</w:t>
      </w:r>
      <w:r w:rsidR="00DD17DF">
        <w:rPr>
          <w:rFonts w:cs="Times New Roman" w:hAnsi="Times New Roman" w:ascii="Times New Roman"/>
          <w:sz w:val="24"/>
          <w:szCs w:val="24"/>
        </w:rPr>
        <w:t>.</w:t>
      </w:r>
    </w:p>
    <w:p w:rsidRDefault="00DD17DF" w:rsidP="00DD17DF" w:rsidR="00C85527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Stečajni postupak otvara se s </w:t>
      </w:r>
      <w:r w:rsidR="003179AD">
        <w:rPr>
          <w:rFonts w:cs="Times New Roman" w:hAnsi="Times New Roman" w:ascii="Times New Roman"/>
          <w:sz w:val="24"/>
          <w:szCs w:val="24"/>
        </w:rPr>
        <w:t xml:space="preserve">danom </w:t>
      </w:r>
      <w:r>
        <w:rPr>
          <w:rFonts w:cs="Times New Roman" w:hAnsi="Times New Roman" w:ascii="Times New Roman"/>
          <w:sz w:val="24"/>
          <w:szCs w:val="24"/>
        </w:rPr>
        <w:t>18. listopada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</w:t>
      </w:r>
      <w:r>
        <w:rPr>
          <w:rFonts w:cs="Times New Roman" w:hAnsi="Times New Roman" w:ascii="Times New Roman"/>
          <w:sz w:val="24"/>
          <w:szCs w:val="24"/>
        </w:rPr>
        <w:t>4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3A002E" w:rsidRPr="003A002E">
        <w:rPr>
          <w:rFonts w:cs="Times New Roman" w:hAnsi="Times New Roman" w:ascii="Times New Roman"/>
          <w:sz w:val="24"/>
          <w:szCs w:val="24"/>
        </w:rPr>
        <w:t>Zdenko Bešlić iz Slavonskog Broda, P. Krešimira IV. br. 4, OIB: 40568270984</w:t>
      </w:r>
      <w:r w:rsidR="00E864BB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A002E" w:rsidRPr="003A002E">
        <w:rPr>
          <w:rFonts w:cs="Times New Roman" w:hAnsi="Times New Roman" w:ascii="Times New Roman"/>
          <w:sz w:val="24"/>
          <w:szCs w:val="24"/>
        </w:rPr>
        <w:t>MODRI DOM d.o.o. Zagreb, Vaganačka 33, OIB: 04849623044.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</w:t>
      </w:r>
      <w:r w:rsidR="003A002E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ED3C87">
        <w:rPr>
          <w:rFonts w:cs="Times New Roman" w:hAnsi="Times New Roman" w:ascii="Times New Roman"/>
          <w:sz w:val="24"/>
          <w:szCs w:val="24"/>
        </w:rPr>
        <w:t xml:space="preserve">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3A002E">
        <w:rPr>
          <w:rFonts w:cs="Times New Roman" w:hAnsi="Times New Roman" w:ascii="Times New Roman"/>
          <w:sz w:val="24"/>
          <w:szCs w:val="24"/>
        </w:rPr>
        <w:t>, a rješenjem posl. broj St-5427/15 od 12. travnja 2016. obustavljen je skraćeni stečajni postupak nad dužnikom.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0BCC">
        <w:rPr>
          <w:rFonts w:cs="Times New Roman" w:hAnsi="Times New Roman" w:ascii="Times New Roman"/>
          <w:sz w:val="24"/>
          <w:szCs w:val="24"/>
        </w:rPr>
        <w:t xml:space="preserve">Budući da je utvrđeno kako dužnik nema imovine, sud 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90BCC">
        <w:rPr>
          <w:rFonts w:cs="Times New Roman" w:hAnsi="Times New Roman" w:ascii="Times New Roman"/>
          <w:sz w:val="24"/>
          <w:szCs w:val="24"/>
        </w:rPr>
        <w:t>18. listopada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133100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3100" w:rsidR="001331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3100" w:rsidR="0013310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33100" w:rsidR="0013310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1331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851A88" w:rsidRPr="001331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851A88"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RH MF Porezna uprava, po zz. ŽDO u Zagrebu</w:t>
      </w:r>
    </w:p>
    <w:p w:rsidRDefault="00ED3C87" w:rsidP="006F5244" w:rsidR="001E470B" w:rsidRPr="001331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  <w:r w:rsidR="001E470B"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1331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1331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BF0F33" w:rsidP="006F5244" w:rsidR="007F2918" w:rsidRPr="001331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331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1331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331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331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331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1331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1331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1331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459" w:rsidR="001D5459">
      <w:r>
        <w:separator/>
      </w:r>
    </w:p>
  </w:endnote>
  <w:endnote w:id="0" w:type="continuationSeparator">
    <w:p w:rsidRDefault="001D5459" w:rsidR="001D5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459" w:rsidR="001D5459">
      <w:r>
        <w:separator/>
      </w:r>
    </w:p>
  </w:footnote>
  <w:footnote w:id="0" w:type="continuationSeparator">
    <w:p w:rsidRDefault="001D5459" w:rsidR="001D5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210E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90BCC">
      <w:rPr>
        <w:rFonts w:hAnsi="Times New Roman" w:ascii="Times New Roman"/>
      </w:rPr>
      <w:t>6371/16</w:t>
    </w:r>
    <w:r w:rsidR="00AF1508">
      <w:rPr>
        <w:rFonts w:hAnsi="Times New Roman" w:ascii="Times New Roman"/>
      </w:rPr>
      <w:t>-21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3940"/>
    <w:rsid w:val="00020BA4"/>
    <w:rsid w:val="00025B5E"/>
    <w:rsid w:val="00032919"/>
    <w:rsid w:val="0006417A"/>
    <w:rsid w:val="0006505A"/>
    <w:rsid w:val="00071D41"/>
    <w:rsid w:val="00082920"/>
    <w:rsid w:val="00087F4E"/>
    <w:rsid w:val="000F17DB"/>
    <w:rsid w:val="00106E8C"/>
    <w:rsid w:val="00133100"/>
    <w:rsid w:val="0013491A"/>
    <w:rsid w:val="0013581F"/>
    <w:rsid w:val="00172FFB"/>
    <w:rsid w:val="001D5459"/>
    <w:rsid w:val="001E470B"/>
    <w:rsid w:val="001E4E5F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002E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10E3"/>
    <w:rsid w:val="006235E3"/>
    <w:rsid w:val="0064164E"/>
    <w:rsid w:val="006660DE"/>
    <w:rsid w:val="006819D2"/>
    <w:rsid w:val="006824AB"/>
    <w:rsid w:val="006C55A0"/>
    <w:rsid w:val="006E69A4"/>
    <w:rsid w:val="006F5244"/>
    <w:rsid w:val="00710B35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1A88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AF1508"/>
    <w:rsid w:val="00B34CEC"/>
    <w:rsid w:val="00B70980"/>
    <w:rsid w:val="00BA282E"/>
    <w:rsid w:val="00BA7ECF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90BCC"/>
    <w:rsid w:val="00DA0460"/>
    <w:rsid w:val="00DD17DF"/>
    <w:rsid w:val="00DD49B4"/>
    <w:rsid w:val="00E06EEA"/>
    <w:rsid w:val="00E107B5"/>
    <w:rsid w:val="00E864BB"/>
    <w:rsid w:val="00EC4C67"/>
    <w:rsid w:val="00EC6731"/>
    <w:rsid w:val="00ED3C87"/>
    <w:rsid w:val="00EE77FC"/>
    <w:rsid w:val="00F206F2"/>
    <w:rsid w:val="00F33940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1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0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0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0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0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1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0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0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0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0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6371</izvorni_sadrzaj>
    <derivirana_varijabla naziv="DomainObject.Predmet.Broj_1">6371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St-6371/2016</izvorni_sadrzaj>
    <derivirana_varijabla naziv="DomainObject.Predmet.OznakaBroj_1">St-6371/2016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MODRI DOM, graditeljstvo i trgovina, d.o.o. zastupanog po punomoćniku JOSIP RADOŠEVIĆ</izvorni_sadrzaj>
    <derivirana_varijabla naziv="DomainObject.Predmet.ProtustrankaFormated_1">  MODRI DOM, graditeljstvo i trgovina, d.o.o. zastupanog po punomoćniku JOSIP RADOŠEVIĆ</derivirana_varijabla>
  </DomainObject.Predmet.ProtustrankaFormated>
  <DomainObject.Predmet.ProtustrankaFormatedOIB>
    <izvorni_sadrzaj>  MODRI DOM, graditeljstvo i trgovina, d.o.o., OIB 04849623044 zastupanog po punomoćniku JOSIP RADOŠEVIĆ</izvorni_sadrzaj>
    <derivirana_varijabla naziv="DomainObject.Predmet.ProtustrankaFormatedOIB_1">  MODRI DOM, graditeljstvo i trgovina, d.o.o., OIB 04849623044 zastupanog po punomoćniku JOSIP RADOŠEVIĆ</derivirana_varijabla>
  </DomainObject.Predmet.ProtustrankaFormatedOIB>
  <DomainObject.Predmet.ProtustrankaFormatedWithAdress>
    <izvorni_sadrzaj> MODRI DOM, graditeljstvo i trgovina, d.o.o., Vaganačka 33, 10000 Zagreb zastupanog po punomoćniku JOSIP RADOŠEVIĆ</izvorni_sadrzaj>
    <derivirana_varijabla naziv="DomainObject.Predmet.ProtustrankaFormatedWithAdress_1"> MODRI DOM, graditeljstvo i trgovina, d.o.o., Vaganačka 33, 10000 Zagreb zastupanog po punomoćniku JOSIP RADOŠEVIĆ</derivirana_varijabla>
  </DomainObject.Predmet.ProtustrankaFormatedWithAdress>
  <DomainObject.Predmet.ProtustrankaFormatedWithAdressOIB>
    <izvorni_sadrzaj> MODRI DOM, graditeljstvo i trgovina, d.o.o., OIB 04849623044, Vaganačka 33, 10000 Zagreb zastupanog po punomoćniku JOSIP RADOŠEVIĆ</izvorni_sadrzaj>
    <derivirana_varijabla naziv="DomainObject.Predmet.ProtustrankaFormatedWithAdressOIB_1"> MODRI DOM, graditeljstvo i trgovina, d.o.o., OIB 04849623044, Vaganačka 33, 10000 Zagreb zastupanog po punomoćniku JOSIP RADOŠEVIĆ</derivirana_varijabla>
  </DomainObject.Predmet.ProtustrankaFormatedWithAdressOIB>
  <DomainObject.Predmet.ProtustrankaWithAdress>
    <izvorni_sadrzaj>MODRI DOM, graditeljstvo i trgovina, d.o.o. Vaganačka 33, 10000 Zagreb</izvorni_sadrzaj>
    <derivirana_varijabla naziv="DomainObject.Predmet.ProtustrankaWithAdress_1">MODRI DOM, graditeljstvo i trgovina, d.o.o. Vaganačka 33, 10000 Zagreb</derivirana_varijabla>
  </DomainObject.Predmet.ProtustrankaWithAdress>
  <DomainObject.Predmet.ProtustrankaWithAdressOIB>
    <izvorni_sadrzaj>MODRI DOM, graditeljstvo i trgovina, d.o.o., OIB 04849623044, Vaganačka 33, 10000 Zagreb</izvorni_sadrzaj>
    <derivirana_varijabla naziv="DomainObject.Predmet.ProtustrankaWithAdressOIB_1">MODRI DOM, graditeljstvo i trgovina, d.o.o., OIB 04849623044, Vaganačka 33, 10000 Zagreb</derivirana_varijabla>
  </DomainObject.Predmet.ProtustrankaWithAdressOIB>
  <DomainObject.Predmet.ProtustrankaNazivFormated>
    <izvorni_sadrzaj>MODRI DOM, graditeljstvo i trgovina, d.o.o.</izvorni_sadrzaj>
    <derivirana_varijabla naziv="DomainObject.Predmet.ProtustrankaNazivFormated_1">MODRI DOM, graditeljstvo i trgovina, d.o.o.</derivirana_varijabla>
  </DomainObject.Predmet.ProtustrankaNazivFormated>
  <DomainObject.Predmet.ProtustrankaNazivFormatedOIB>
    <izvorni_sadrzaj>MODRI DOM, graditeljstvo i trgovina, d.o.o., OIB 04849623044</izvorni_sadrzaj>
    <derivirana_varijabla naziv="DomainObject.Predmet.ProtustrankaNazivFormatedOIB_1">MODRI DOM, graditeljstvo i trgovina, d.o.o., OIB 04849623044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MODRI DOM, graditeljstvo i trgovina, d.o.o. zastupanog po punomoćniku JOSIP RADOŠEVIĆ</item>
    </izvorni_sadrzaj>
    <derivirana_varijabla naziv="DomainObject.Predmet.ProtuStrankaListFormated_1">
      <item>MODRI DOM, graditeljstvo i trgovina, d.o.o. zastupanog po punomoćniku JOSIP RADOŠEVIĆ</item>
    </derivirana_varijabla>
  </DomainObject.Predmet.ProtuStrankaListFormated>
  <DomainObject.Predmet.ProtuStrankaListFormatedOIB>
    <izvorni_sadrzaj>
      <item>MODRI DOM, graditeljstvo i trgovina, d.o.o., OIB 04849623044 zastupanog po punomoćniku JOSIP RADOŠEVIĆ</item>
    </izvorni_sadrzaj>
    <derivirana_varijabla naziv="DomainObject.Predmet.ProtuStrankaListFormatedOIB_1">
      <item>MODRI DOM, graditeljstvo i trgovina, d.o.o., OIB 04849623044 zastupanog po punomoćniku JOSIP RADOŠEVIĆ</item>
    </derivirana_varijabla>
  </DomainObject.Predmet.ProtuStrankaListFormatedOIB>
  <DomainObject.Predmet.ProtuStrankaListFormatedWithAdress>
    <izvorni_sadrzaj>
      <item>MODRI DOM, graditeljstvo i trgovina, d.o.o., Vaganačka 33, 10000 Zagreb zastupanog po punomoćniku JOSIP RADOŠEVIĆ</item>
    </izvorni_sadrzaj>
    <derivirana_varijabla naziv="DomainObject.Predmet.ProtuStrankaListFormatedWithAdress_1">
      <item>MODRI DOM, graditeljstvo i trgovina, d.o.o., Vaganačka 33, 10000 Zagreb zastupanog po punomoćniku JOSIP RADOŠEVIĆ</item>
    </derivirana_varijabla>
  </DomainObject.Predmet.ProtuStrankaListFormatedWithAdress>
  <DomainObject.Predmet.ProtuStrankaListFormatedWithAdressOIB>
    <izvorni_sadrzaj>
      <item>MODRI DOM, graditeljstvo i trgovina, d.o.o., OIB 04849623044, Vaganačka 33, 10000 Zagreb zastupanog po punomoćniku JOSIP RADOŠEVIĆ</item>
    </izvorni_sadrzaj>
    <derivirana_varijabla naziv="DomainObject.Predmet.ProtuStrankaListFormatedWithAdressOIB_1">
      <item>MODRI DOM, graditeljstvo i trgovina, d.o.o., OIB 04849623044, Vaganačka 33, 10000 Zagreb zastupanog po punomoćniku JOSIP RADOŠEVIĆ</item>
    </derivirana_varijabla>
  </DomainObject.Predmet.ProtuStrankaListFormatedWithAdressOIB>
  <DomainObject.Predmet.ProtuStrankaListNazivFormated>
    <izvorni_sadrzaj>
      <item>MODRI DOM, graditeljstvo i trgovina, d.o.o.</item>
    </izvorni_sadrzaj>
    <derivirana_varijabla naziv="DomainObject.Predmet.ProtuStrankaListNazivFormated_1">
      <item>MODRI DOM, graditeljstvo i trgovina, d.o.o.</item>
    </derivirana_varijabla>
  </DomainObject.Predmet.ProtuStrankaListNazivFormated>
  <DomainObject.Predmet.ProtuStrankaListNazivFormatedOIB>
    <izvorni_sadrzaj>
      <item>MODRI DOM, graditeljstvo i trgovina, d.o.o., OIB 04849623044</item>
    </izvorni_sadrzaj>
    <derivirana_varijabla naziv="DomainObject.Predmet.ProtuStrankaListNazivFormatedOIB_1">
      <item>MODRI DOM, graditeljstvo i trgovina, d.o.o., OIB 04849623044</item>
    </derivirana_varijabla>
  </DomainObject.Predmet.ProtuStrankaListNazivFormatedOIB>
  <DomainObject.Predmet.OstaliListFormated>
    <izvorni_sadrzaj>
      <item>JOSIP RADOŠEVIĆ punomoćnik sudionika u postupku MODRI DOM, graditeljstvo i trgovina, d.o.o.</item>
      <item>ŽDO u Zagrebu punomoćnik sudionika u postupku RH MF Porezna uprava Zagreb</item>
    </izvorni_sadrzaj>
    <derivirana_varijabla naziv="DomainObject.Predmet.OstaliListFormated_1">
      <item>JOSIP RADOŠEVIĆ punomoćnik sudionika u postupku MODRI DOM, graditeljstvo i trgovina, d.o.o.</item>
      <item>ŽDO u Zagrebu punomoćnik sudionika u postupku RH MF Porezna uprava Zagreb</item>
    </derivirana_varijabla>
  </DomainObject.Predmet.OstaliListFormated>
  <DomainObject.Predmet.OstaliListFormatedOIB>
    <izvorni_sadrzaj>
      <item>JOSIP RADOŠEVIĆ, OIB 13416862928 punomoćnik sudionika u postupku MODRI DOM, graditeljstvo i trgovina, d.o.o.</item>
      <item>ŽDO u Zagrebu, OIB 16488001145 punomoćnik sudionika u postupku RH MF Porezna uprava Zagreb</item>
    </izvorni_sadrzaj>
    <derivirana_varijabla naziv="DomainObject.Predmet.OstaliListFormatedOIB_1">
      <item>JOSIP RADOŠEVIĆ, OIB 13416862928 punomoćnik sudionika u postupku MODRI DOM, graditeljstvo i trgovina,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JOSIP RADOŠEVIĆ, Vaganačka 33, 10000 Zagreb punomoćnik sudionika u postupku MODRI DOM, graditeljstvo i trgovina, d.o.o.</item>
      <item>ŽDO u Zagrebu, Savska cesta 41, 10000 Zagreb punomoćnik sudionika u postupku RH MF Porezna uprava Zagreb</item>
    </izvorni_sadrzaj>
    <derivirana_varijabla naziv="DomainObject.Predmet.OstaliListFormatedWithAdress_1">
      <item>JOSIP RADOŠEVIĆ, Vaganačka 33, 10000 Zagreb punomoćnik sudionika u postupku MODRI DOM, graditeljstvo i trgovina,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JOSIP RADOŠEVIĆ, OIB 13416862928, Vaganačka 33, 10000 Zagreb punomoćnik sudionika u postupku MODRI DOM, graditeljstvo i trgovina,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JOSIP RADOŠEVIĆ, OIB 13416862928, Vaganačka 33, 10000 Zagreb punomoćnik sudionika u postupku MODRI DOM, graditeljstvo i trgovina,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JOSIP RADOŠEVIĆ</item>
      <item>ŽDO u Zagrebu</item>
    </izvorni_sadrzaj>
    <derivirana_varijabla naziv="DomainObject.Predmet.OstaliListNazivFormated_1">
      <item>JOSIP RADOŠEVIĆ</item>
      <item>ŽDO u Zagrebu</item>
    </derivirana_varijabla>
  </DomainObject.Predmet.OstaliListNazivFormated>
  <DomainObject.Predmet.OstaliListNazivFormatedOIB>
    <izvorni_sadrzaj>
      <item>JOSIP RADOŠEVIĆ, OIB 13416862928</item>
      <item>ŽDO u Zagrebu, OIB 16488001145</item>
    </izvorni_sadrzaj>
    <derivirana_varijabla naziv="DomainObject.Predmet.OstaliListNazivFormatedOIB_1">
      <item>JOSIP RADOŠEVIĆ, OIB 13416862928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MODRI DOM, graditeljstvo i trgovina, d.o.o.</izvorni_sadrzaj>
    <derivirana_varijabla naziv="DomainObject.Predmet.ProtustrankaIDrugi_1">MODRI DOM, graditeljstvo i trgovina,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MODRI DOM, graditeljstvo i trgovina, d.o.o., OIB 04849623044, Vaganačka 33, 10000 Zagreb</izvorni_sadrzaj>
    <derivirana_varijabla naziv="DomainObject.Predmet.ProtustrankaIDrugiAdressOIB_1">MODRI DOM, graditeljstvo i trgovina, d.o.o., OIB 04849623044, Vaganačka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MODRI DOM, graditeljstvo i trgovina, d.o.o.</item>
      <item>FINA Regionalni centar Zagreb</item>
      <item>JOSIP RADOŠEVIĆ</item>
      <item>RH MF Porezna uprava Zagreb</item>
      <item>ŽDO u Zagrebu</item>
    </izvorni_sadrzaj>
    <derivirana_varijabla naziv="DomainObject.Predmet.SudioniciListNaziv_1">
      <item>MODRI DOM, graditeljstvo i trgovina, d.o.o.</item>
      <item>FINA Regionalni centar Zagreb</item>
      <item>JOSIP RADOŠEVIĆ</item>
      <item>RH MF Porezna uprava Zagreb</item>
      <item>ŽDO u Zagrebu</item>
    </derivirana_varijabla>
  </DomainObject.Predmet.SudioniciListNaziv>
  <DomainObject.Predmet.SudioniciListAdressOIB>
    <izvorni_sadrzaj>
      <item>MODRI DOM, graditeljstvo i trgovina, d.o.o., OIB 04849623044, Vaganačka 33,10000 Zagreb</item>
      <item>FINA Regionalni centar Zagreb, OIB 85821130368, Trg svibanjskih žrtava 1995. 1,10000 Zagreb</item>
      <item>JOSIP RADOŠEVIĆ, OIB 13416862928, Vaganačka 33,10000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MODRI DOM, graditeljstvo i trgovina, d.o.o., OIB 04849623044, Vaganačka 33,10000 Zagreb</item>
      <item>FINA Regionalni centar Zagreb, OIB 85821130368, Trg svibanjskih žrtava 1995. 1,10000 Zagreb</item>
      <item>JOSIP RADOŠEVIĆ, OIB 13416862928, Vaganačka 33,10000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04849623044</item>
      <item>, OIB 85821130368</item>
      <item>, OIB 13416862928</item>
      <item>, OIB 18683136487</item>
      <item>, OIB 16488001145</item>
    </izvorni_sadrzaj>
    <derivirana_varijabla naziv="DomainObject.Predmet.SudioniciListNazivOIB_1">
      <item>, OIB 04849623044</item>
      <item>, OIB 85821130368</item>
      <item>, OIB 13416862928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2399</properties:Characters>
  <properties:Lines>79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2018-10-18T11:39:00Z</dcterms:created>
  <dc:creator>MK</dc:creator>
  <cp:lastModifiedBy>Sonja Pilić</cp:lastModifiedBy>
  <cp:lastPrinted>2018-10-18T11:41:00Z</cp:lastPrinted>
  <dcterms:modified xmlns:xsi="http://www.w3.org/2001/XMLSchema-instance" xsi:type="dcterms:W3CDTF">2018-10-18T11:42:00Z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(Modri dom rj.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