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bd4a" w14:paraId="8d9bd4a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8A1370">
        <w:rPr>
          <w:lang w:val="hr-HR"/>
        </w:rPr>
        <w:t>133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8A1370">
        <w:rPr>
          <w:lang w:val="hr-HR"/>
        </w:rPr>
        <w:t>ZIK-ELEKTRIK</w:t>
      </w:r>
      <w:r w:rsidR="00636F7A" w:rsidRPr="00636F7A">
        <w:rPr>
          <w:lang w:val="hr-HR"/>
        </w:rPr>
        <w:t xml:space="preserve"> </w:t>
      </w:r>
      <w:r>
        <w:rPr>
          <w:lang w:val="hr-HR"/>
        </w:rPr>
        <w:t>d.o.o. Zagreb</w:t>
      </w:r>
      <w:r w:rsidR="005F3CC0">
        <w:rPr>
          <w:lang w:val="hr-HR"/>
        </w:rPr>
        <w:t xml:space="preserve"> za </w:t>
      </w:r>
      <w:r w:rsidR="008A1370">
        <w:rPr>
          <w:lang w:val="hr-HR"/>
        </w:rPr>
        <w:t>izradu i popravak elektrotehničkih proizvoda</w:t>
      </w:r>
      <w:r>
        <w:rPr>
          <w:lang w:val="hr-HR"/>
        </w:rPr>
        <w:t xml:space="preserve">, </w:t>
      </w:r>
      <w:r w:rsidR="008A1370">
        <w:rPr>
          <w:lang w:val="hr-HR"/>
        </w:rPr>
        <w:t>Velikogorička 18</w:t>
      </w:r>
      <w:r w:rsidR="002A37EC">
        <w:rPr>
          <w:lang w:val="hr-HR"/>
        </w:rPr>
        <w:t>,</w:t>
      </w:r>
      <w:r>
        <w:rPr>
          <w:lang w:val="hr-HR"/>
        </w:rPr>
        <w:t xml:space="preserve"> MBS:</w:t>
      </w:r>
      <w:r w:rsidR="008A1370">
        <w:rPr>
          <w:lang w:val="hr-HR"/>
        </w:rPr>
        <w:t xml:space="preserve"> 080256932</w:t>
      </w:r>
      <w:r>
        <w:rPr>
          <w:lang w:val="hr-HR"/>
        </w:rPr>
        <w:t xml:space="preserve">, OIB: </w:t>
      </w:r>
      <w:r w:rsidR="008A1370">
        <w:rPr>
          <w:lang w:val="hr-HR"/>
        </w:rPr>
        <w:t>34666974912</w:t>
      </w:r>
      <w:r>
        <w:rPr>
          <w:lang w:val="hr-HR"/>
        </w:rPr>
        <w:t>, koji se vodi kod ovoga suda pod brojem St-</w:t>
      </w:r>
      <w:r w:rsidR="008A1370">
        <w:rPr>
          <w:lang w:val="hr-HR"/>
        </w:rPr>
        <w:t>133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8A1370">
        <w:rPr>
          <w:lang w:val="hr-HR"/>
        </w:rPr>
        <w:t>18</w:t>
      </w:r>
      <w:r w:rsidR="005F3CC0">
        <w:rPr>
          <w:lang w:val="hr-HR"/>
        </w:rPr>
        <w:t xml:space="preserve">. </w:t>
      </w:r>
      <w:r w:rsidR="00527A3D">
        <w:rPr>
          <w:lang w:val="hr-HR"/>
        </w:rPr>
        <w:t>listopada</w:t>
      </w:r>
      <w:r w:rsidR="005F3CC0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8A1370">
        <w:rPr>
          <w:lang w:val="hr-HR"/>
        </w:rPr>
        <w:t>137.189,94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C87FAC">
        <w:rPr>
          <w:lang w:val="hr-HR"/>
        </w:rPr>
        <w:t xml:space="preserve"> </w:t>
      </w:r>
      <w:r w:rsidR="008A1370">
        <w:rPr>
          <w:lang w:val="hr-HR"/>
        </w:rPr>
        <w:t xml:space="preserve">Željko </w:t>
      </w:r>
      <w:proofErr w:type="spellStart"/>
      <w:r w:rsidR="008A1370">
        <w:rPr>
          <w:lang w:val="hr-HR"/>
        </w:rPr>
        <w:t>Benc</w:t>
      </w:r>
      <w:proofErr w:type="spellEnd"/>
      <w:r>
        <w:rPr>
          <w:lang w:val="hr-HR"/>
        </w:rPr>
        <w:t xml:space="preserve"> iz Zagreba, </w:t>
      </w:r>
      <w:r w:rsidR="008A1370">
        <w:rPr>
          <w:lang w:val="hr-HR"/>
        </w:rPr>
        <w:t>Velikogorička 18</w:t>
      </w:r>
      <w:r>
        <w:rPr>
          <w:lang w:val="hr-HR"/>
        </w:rPr>
        <w:t xml:space="preserve">, OIB: </w:t>
      </w:r>
      <w:r w:rsidR="008A1370">
        <w:rPr>
          <w:lang w:val="hr-HR"/>
        </w:rPr>
        <w:t>86893016914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8A1370">
        <w:rPr>
          <w:lang w:val="hr-HR"/>
        </w:rPr>
        <w:t>17</w:t>
      </w:r>
      <w:r w:rsidR="005F3CC0">
        <w:rPr>
          <w:lang w:val="hr-HR"/>
        </w:rPr>
        <w:t>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D86D34" w:rsidP="006009F4" w:rsidR="000E2229">
      <w:pPr>
        <w:ind w:firstLine="4678"/>
        <w:rPr>
          <w:lang w:val="hr-HR"/>
        </w:rPr>
      </w:pPr>
      <w:r>
        <w:rPr>
          <w:lang w:val="hr-HR"/>
        </w:rPr>
        <w:t xml:space="preserve">  MIROSLAV LOVREKOVIĆ</w:t>
      </w:r>
      <w:r w:rsidR="006009F4">
        <w:rPr>
          <w:lang w:val="hr-HR"/>
        </w:rPr>
        <w:t>, v.r.</w:t>
      </w:r>
    </w:p>
    <w:p w:rsidRDefault="006009F4" w:rsidP="006009F4" w:rsidR="006009F4">
      <w:pPr>
        <w:ind w:firstLine="4253"/>
        <w:rPr>
          <w:lang w:val="hr-HR"/>
        </w:rPr>
      </w:pPr>
      <w:r>
        <w:rPr>
          <w:lang w:val="hr-HR"/>
        </w:rPr>
        <w:t>Za točnost otpravka – ovlašteni službenik</w:t>
      </w:r>
    </w:p>
    <w:p w:rsidRDefault="006009F4" w:rsidP="006009F4" w:rsidR="006009F4" w:rsidRPr="00D86D34">
      <w:pPr>
        <w:ind w:firstLine="4962"/>
      </w:pPr>
      <w:r>
        <w:rPr>
          <w:lang w:val="hr-HR"/>
        </w:rPr>
        <w:tab/>
      </w:r>
      <w:r>
        <w:rPr>
          <w:lang w:val="hr-HR"/>
        </w:rPr>
        <w:tab/>
        <w:t xml:space="preserve"> Mirna </w:t>
      </w:r>
      <w:proofErr w:type="spellStart"/>
      <w:r>
        <w:rPr>
          <w:lang w:val="hr-HR"/>
        </w:rPr>
        <w:t>Skokan</w:t>
      </w:r>
      <w:proofErr w:type="spellEnd"/>
      <w:r>
        <w:rPr>
          <w:lang w:val="hr-HR"/>
        </w:rPr>
        <w:t xml:space="preserve"> </w:t>
      </w:r>
    </w:p>
    <w:sectPr w:rsidR="006009F4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D82" w:rsidR="00CB3D82">
      <w:r>
        <w:separator/>
      </w:r>
    </w:p>
  </w:endnote>
  <w:endnote w:id="0" w:type="continuationSeparator">
    <w:p w:rsidRDefault="00CB3D82" w:rsidR="00CB3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D82" w:rsidR="00CB3D82">
      <w:r>
        <w:separator/>
      </w:r>
    </w:p>
  </w:footnote>
  <w:footnote w:id="0" w:type="continuationSeparator">
    <w:p w:rsidRDefault="00CB3D82" w:rsidR="00CB3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B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09DA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E200B"/>
    <w:rsid w:val="00203DEE"/>
    <w:rsid w:val="00214E1D"/>
    <w:rsid w:val="00230CD2"/>
    <w:rsid w:val="00243561"/>
    <w:rsid w:val="002544E0"/>
    <w:rsid w:val="0029271A"/>
    <w:rsid w:val="002965AB"/>
    <w:rsid w:val="002A37EC"/>
    <w:rsid w:val="002A5F34"/>
    <w:rsid w:val="002B318E"/>
    <w:rsid w:val="002B51F9"/>
    <w:rsid w:val="002D1416"/>
    <w:rsid w:val="002E367E"/>
    <w:rsid w:val="002E77A1"/>
    <w:rsid w:val="00305265"/>
    <w:rsid w:val="0032457F"/>
    <w:rsid w:val="00345B13"/>
    <w:rsid w:val="00350850"/>
    <w:rsid w:val="00357E43"/>
    <w:rsid w:val="003875AB"/>
    <w:rsid w:val="003E0954"/>
    <w:rsid w:val="003E4A58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27A3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09F4"/>
    <w:rsid w:val="00605F99"/>
    <w:rsid w:val="006107FD"/>
    <w:rsid w:val="00616A23"/>
    <w:rsid w:val="00617995"/>
    <w:rsid w:val="006218A6"/>
    <w:rsid w:val="00636F7A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7008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A6380"/>
    <w:rsid w:val="007C4ABF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1370"/>
    <w:rsid w:val="008A217A"/>
    <w:rsid w:val="008E00AB"/>
    <w:rsid w:val="008E1678"/>
    <w:rsid w:val="008E3DB0"/>
    <w:rsid w:val="00931D13"/>
    <w:rsid w:val="0095190E"/>
    <w:rsid w:val="009527B7"/>
    <w:rsid w:val="00961C2D"/>
    <w:rsid w:val="0096398D"/>
    <w:rsid w:val="009665DE"/>
    <w:rsid w:val="0097587E"/>
    <w:rsid w:val="00983BE8"/>
    <w:rsid w:val="00985844"/>
    <w:rsid w:val="009B34FE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A4066"/>
    <w:rsid w:val="00BB35D5"/>
    <w:rsid w:val="00BB7908"/>
    <w:rsid w:val="00BD059F"/>
    <w:rsid w:val="00BD7409"/>
    <w:rsid w:val="00BE2EE0"/>
    <w:rsid w:val="00BE7715"/>
    <w:rsid w:val="00C03187"/>
    <w:rsid w:val="00C10334"/>
    <w:rsid w:val="00C259FA"/>
    <w:rsid w:val="00C435AB"/>
    <w:rsid w:val="00C45816"/>
    <w:rsid w:val="00C47897"/>
    <w:rsid w:val="00C54B57"/>
    <w:rsid w:val="00C765CD"/>
    <w:rsid w:val="00C87FAC"/>
    <w:rsid w:val="00CA2F00"/>
    <w:rsid w:val="00CA6057"/>
    <w:rsid w:val="00CB3D82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65CA5"/>
    <w:rsid w:val="00D71110"/>
    <w:rsid w:val="00D724BA"/>
    <w:rsid w:val="00D81A66"/>
    <w:rsid w:val="00D86D34"/>
    <w:rsid w:val="00DA1B61"/>
    <w:rsid w:val="00DB0C73"/>
    <w:rsid w:val="00DC072E"/>
    <w:rsid w:val="00DC7979"/>
    <w:rsid w:val="00DF60A2"/>
    <w:rsid w:val="00DF6806"/>
    <w:rsid w:val="00E0278D"/>
    <w:rsid w:val="00E03E18"/>
    <w:rsid w:val="00E07AF1"/>
    <w:rsid w:val="00E13739"/>
    <w:rsid w:val="00E4276B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86671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0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0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St-133/2017-2</izvorni_sadrzaj>
    <derivirana_varijabla naziv="DomainObject.Oznaka_1">St-133/2017-2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ZIK-ELEKTRIK, društvo s ograničenom odgovornošću za izradu i popravak elektrotehničkih proizvoda zastupanog po punomoćniku Željko Benc</izvorni_sadrzaj>
    <derivirana_varijabla naziv="DomainObject.Predmet.ProtustrankaFormated_1">  ZIK-ELEKTRIK, društvo s ograničenom odgovornošću za izradu i popravak elektrotehničkih proizvoda zastupanog po punomoćniku Željko Benc</derivirana_varijabla>
  </DomainObject.Predmet.ProtustrankaFormated>
  <DomainObject.Predmet.ProtustrankaFormatedOIB>
    <izvorni_sadrzaj>  ZIK-ELEKTRIK, društvo s ograničenom odgovornošću za izradu i popravak elektrotehničkih proizvoda, OIB 34666974912 zastupanog po punomoćniku Željko Benc</izvorni_sadrzaj>
    <derivirana_varijabla naziv="DomainObject.Predmet.ProtustrankaFormatedOIB_1">  ZIK-ELEKTRIK, društvo s ograničenom odgovornošću za izradu i popravak elektrotehničkih proizvoda, OIB 34666974912 zastupanog po punomoćniku Željko Benc</derivirana_varijabla>
  </DomainObject.Predmet.ProtustrankaFormatedOIB>
  <DomainObject.Predmet.ProtustrankaFormatedWithAdress>
    <izvorni_sadrzaj> ZIK-ELEKTRIK, društvo s ograničenom odgovornošću za izradu i popravak elektrotehničkih proizvoda, Velikogorička 18, 10000 Zagreb zastupanog po punomoćniku Željko Benc</izvorni_sadrzaj>
    <derivirana_varijabla naziv="DomainObject.Predmet.ProtustrankaFormatedWithAdress_1"> ZIK-ELEKTRIK, društvo s ograničenom odgovornošću za izradu i popravak elektrotehničkih proizvoda, Velikogorička 18, 10000 Zagreb zastupanog po punomoćniku Željko Benc</derivirana_varijabla>
  </DomainObject.Predmet.ProtustrankaFormatedWithAdress>
  <DomainObject.Predmet.ProtustrankaFormatedWithAdressOIB>
    <izvorni_sadrzaj> ZIK-ELEKTRIK, društvo s ograničenom odgovornošću za izradu i popravak elektrotehničkih proizvoda, OIB 34666974912, Velikogorička 18, 10000 Zagreb zastupanog po punomoćniku Željko Benc</izvorni_sadrzaj>
    <derivirana_varijabla naziv="DomainObject.Predmet.ProtustrankaFormatedWithAdressOIB_1"> ZIK-ELEKTRIK, društvo s ograničenom odgovornošću za izradu i popravak elektrotehničkih proizvoda, OIB 34666974912, Velikogorička 18, 10000 Zagreb zastupanog po punomoćniku Željko Benc</derivirana_varijabla>
  </DomainObject.Predmet.ProtustrankaFormatedWithAdressOIB>
  <DomainObject.Predmet.ProtustrankaWithAdress>
    <izvorni_sadrzaj>ZIK-ELEKTRIK, društvo s ograničenom odgovornošću za izradu i popravak elektrotehničkih proizvoda Velikogorička 18, 10000 Zagreb</izvorni_sadrzaj>
    <derivirana_varijabla naziv="DomainObject.Predmet.ProtustrankaWithAdress_1">ZIK-ELEKTRIK, društvo s ograničenom odgovornošću za izradu i popravak elektrotehničkih proizvoda Velikogorička 18, 10000 Zagreb</derivirana_varijabla>
  </DomainObject.Predmet.ProtustrankaWithAdress>
  <DomainObject.Predmet.ProtustrankaWithAdressOIB>
    <izvorni_sadrzaj>ZIK-ELEKTRIK, društvo s ograničenom odgovornošću za izradu i popravak elektrotehničkih proizvoda, OIB 34666974912, Velikogorička 18, 10000 Zagreb</izvorni_sadrzaj>
    <derivirana_varijabla naziv="DomainObject.Predmet.ProtustrankaWithAdressOIB_1">ZIK-ELEKTRIK, društvo s ograničenom odgovornošću za izradu i popravak elektrotehničkih proizvoda, OIB 34666974912, Velikogorička 18, 10000 Zagreb</derivirana_varijabla>
  </DomainObject.Predmet.ProtustrankaWithAdressOIB>
  <DomainObject.Predmet.ProtustrankaNazivFormated>
    <izvorni_sadrzaj>ZIK-ELEKTRIK, društvo s ograničenom odgovornošću za izradu i popravak elektrotehničkih proizvoda</izvorni_sadrzaj>
    <derivirana_varijabla naziv="DomainObject.Predmet.ProtustrankaNazivFormated_1">ZIK-ELEKTRIK, društvo s ograničenom odgovornošću za izradu i popravak elektrotehničkih proizvoda</derivirana_varijabla>
  </DomainObject.Predmet.ProtustrankaNazivFormated>
  <DomainObject.Predmet.ProtustrankaNazivFormatedOIB>
    <izvorni_sadrzaj>ZIK-ELEKTRIK, društvo s ograničenom odgovornošću za izradu i popravak elektrotehničkih proizvoda, OIB 34666974912</izvorni_sadrzaj>
    <derivirana_varijabla naziv="DomainObject.Predmet.ProtustrankaNazivFormatedOIB_1">ZIK-ELEKTRIK, društvo s ograničenom odgovornošću za izradu i popravak elektrotehničkih proizvoda, OIB 34666974912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ZIK-ELEKTRIK, društvo s ograničenom odgovornošću za izradu i popravak elektrotehničkih proizvoda zastupanog po punomoćniku Željko Benc</item>
    </izvorni_sadrzaj>
    <derivirana_varijabla naziv="DomainObject.Predmet.ProtuStrankaListFormated_1">
      <item>ZIK-ELEKTRIK, društvo s ograničenom odgovornošću za izradu i popravak elektrotehničkih proizvoda zastupanog po punomoćniku Željko Benc</item>
    </derivirana_varijabla>
  </DomainObject.Predmet.ProtuStrankaListFormated>
  <DomainObject.Predmet.ProtuStrankaListFormatedOIB>
    <izvorni_sadrzaj>
      <item>ZIK-ELEKTRIK, društvo s ograničenom odgovornošću za izradu i popravak elektrotehničkih proizvoda, OIB 34666974912 zastupanog po punomoćniku Željko Benc</item>
    </izvorni_sadrzaj>
    <derivirana_varijabla naziv="DomainObject.Predmet.ProtuStrankaListFormatedOIB_1">
      <item>ZIK-ELEKTRIK, društvo s ograničenom odgovornošću za izradu i popravak elektrotehničkih proizvoda, OIB 34666974912 zastupanog po punomoćniku Željko Benc</item>
    </derivirana_varijabla>
  </DomainObject.Predmet.ProtuStrankaListFormatedOIB>
  <DomainObject.Predmet.ProtuStrankaListFormatedWithAdress>
    <izvorni_sadrzaj>
      <item>ZIK-ELEKTRIK, društvo s ograničenom odgovornošću za izradu i popravak elektrotehničkih proizvoda, Velikogorička 18, 10000 Zagreb zastupanog po punomoćniku Željko Benc</item>
    </izvorni_sadrzaj>
    <derivirana_varijabla naziv="DomainObject.Predmet.ProtuStrankaListFormatedWithAdress_1">
      <item>ZIK-ELEKTRIK, društvo s ograničenom odgovornošću za izradu i popravak elektrotehničkih proizvoda, Velikogorička 18, 10000 Zagreb zastupanog po punomoćniku Željko Benc</item>
    </derivirana_varijabla>
  </DomainObject.Predmet.ProtuStrankaListFormatedWithAdress>
  <DomainObject.Predmet.ProtuStrankaListFormatedWithAdressOIB>
    <izvorni_sadrzaj>
      <item>ZIK-ELEKTRIK, društvo s ograničenom odgovornošću za izradu i popravak elektrotehničkih proizvoda, OIB 34666974912, Velikogorička 18, 10000 Zagreb zastupanog po punomoćniku Željko Benc</item>
    </izvorni_sadrzaj>
    <derivirana_varijabla naziv="DomainObject.Predmet.ProtuStrankaListFormatedWithAdressOIB_1">
      <item>ZIK-ELEKTRIK, društvo s ograničenom odgovornošću za izradu i popravak elektrotehničkih proizvoda, OIB 34666974912, Velikogorička 18, 10000 Zagreb zastupanog po punomoćniku Željko Benc</item>
    </derivirana_varijabla>
  </DomainObject.Predmet.ProtuStrankaListFormatedWithAdressOIB>
  <DomainObject.Predmet.ProtuStrankaListNazivFormated>
    <izvorni_sadrzaj>
      <item>ZIK-ELEKTRIK, društvo s ograničenom odgovornošću za izradu i popravak elektrotehničkih proizvoda</item>
    </izvorni_sadrzaj>
    <derivirana_varijabla naziv="DomainObject.Predmet.ProtuStrankaListNazivFormated_1">
      <item>ZIK-ELEKTRIK, društvo s ograničenom odgovornošću za izradu i popravak elektrotehničkih proizvoda</item>
    </derivirana_varijabla>
  </DomainObject.Predmet.ProtuStrankaListNazivFormated>
  <DomainObject.Predmet.ProtuStrankaListNazivFormatedOIB>
    <izvorni_sadrzaj>
      <item>ZIK-ELEKTRIK, društvo s ograničenom odgovornošću za izradu i popravak elektrotehničkih proizvoda, OIB 34666974912</item>
    </izvorni_sadrzaj>
    <derivirana_varijabla naziv="DomainObject.Predmet.ProtuStrankaListNazivFormatedOIB_1">
      <item>ZIK-ELEKTRIK, društvo s ograničenom odgovornošću za izradu i popravak elektrotehničkih proizvoda, OIB 34666974912</item>
    </derivirana_varijabla>
  </DomainObject.Predmet.ProtuStrankaListNazivFormatedOIB>
  <DomainObject.Predmet.OstaliListFormated>
    <izvorni_sadrzaj>
      <item>Željko Benc punomoćnik sudionika u postupku ZIK-ELEKTRIK, društvo s ograničenom odgovornošću za izradu i popravak elektrotehničkih proizvoda</item>
    </izvorni_sadrzaj>
    <derivirana_varijabla naziv="DomainObject.Predmet.OstaliListFormated_1">
      <item>Željko Benc punomoćnik sudionika u postupku ZIK-ELEKTRIK, društvo s ograničenom odgovornošću za izradu i popravak elektrotehničkih proizvoda</item>
    </derivirana_varijabla>
  </DomainObject.Predmet.OstaliListFormated>
  <DomainObject.Predmet.OstaliListFormatedOIB>
    <izvorni_sadrzaj>
      <item>Željko Benc, OIB 86893016914 punomoćnik sudionika u postupku ZIK-ELEKTRIK, društvo s ograničenom odgovornošću za izradu i popravak elektrotehničkih proizvoda</item>
    </izvorni_sadrzaj>
    <derivirana_varijabla naziv="DomainObject.Predmet.OstaliListFormatedOIB_1">
      <item>Željko Benc, OIB 86893016914 punomoćnik sudionika u postupku ZIK-ELEKTRIK, društvo s ograničenom odgovornošću za izradu i popravak elektrotehničkih proizvoda</item>
    </derivirana_varijabla>
  </DomainObject.Predmet.OstaliListFormatedOIB>
  <DomainObject.Predmet.OstaliListFormatedWithAdress>
    <izvorni_sadrzaj>
      <item>Željko Benc, Velikogorička 18, 10000 Zagreb punomoćnik sudionika u postupku ZIK-ELEKTRIK, društvo s ograničenom odgovornošću za izradu i popravak elektrotehničkih proizvoda</item>
    </izvorni_sadrzaj>
    <derivirana_varijabla naziv="DomainObject.Predmet.OstaliListFormatedWithAdress_1">
      <item>Željko Benc, Velikogorička 18, 10000 Zagreb punomoćnik sudionika u postupku ZIK-ELEKTRIK, društvo s ograničenom odgovornošću za izradu i popravak elektrotehničkih proizvoda</item>
    </derivirana_varijabla>
  </DomainObject.Predmet.OstaliListFormatedWithAdress>
  <DomainObject.Predmet.OstaliListFormatedWithAdressOIB>
    <izvorni_sadrzaj>
      <item>Željko Benc, OIB 86893016914, Velikogorička 18, 10000 Zagreb punomoćnik sudionika u postupku ZIK-ELEKTRIK, društvo s ograničenom odgovornošću za izradu i popravak elektrotehničkih proizvoda</item>
    </izvorni_sadrzaj>
    <derivirana_varijabla naziv="DomainObject.Predmet.OstaliListFormatedWithAdressOIB_1">
      <item>Željko Benc, OIB 86893016914, Velikogorička 18, 10000 Zagreb punomoćnik sudionika u postupku ZIK-ELEKTRIK, društvo s ograničenom odgovornošću za izradu i popravak elektrotehničkih proizvoda</item>
    </derivirana_varijabla>
  </DomainObject.Predmet.OstaliListFormatedWithAdressOIB>
  <DomainObject.Predmet.OstaliListNazivFormated>
    <izvorni_sadrzaj>
      <item>Željko Benc</item>
    </izvorni_sadrzaj>
    <derivirana_varijabla naziv="DomainObject.Predmet.OstaliListNazivFormated_1">
      <item>Željko Benc</item>
    </derivirana_varijabla>
  </DomainObject.Predmet.OstaliListNazivFormated>
  <DomainObject.Predmet.OstaliListNazivFormatedOIB>
    <izvorni_sadrzaj>
      <item>Željko Benc, OIB 86893016914</item>
    </izvorni_sadrzaj>
    <derivirana_varijabla naziv="DomainObject.Predmet.OstaliListNazivFormatedOIB_1">
      <item>Željko Benc, OIB 86893016914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St-133/2017-2</izvorni_sadrzaj>
    <derivirana_varijabla naziv="DomainObject.PoslovniBrojDokumenta_1">St-133/2017-2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ZIK-ELEKTRIK, društvo s ograničenom odgovornošću za izradu i popravak elektrotehničkih proizvoda</izvorni_sadrzaj>
    <derivirana_varijabla naziv="DomainObject.Predmet.ProtustrankaIDrugi_1">ZIK-ELEKTRIK, društvo s ograničenom odgovornošću za izradu i popravak elektrotehničkih proizvoda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ZIK-ELEKTRIK, društvo s ograničenom odgovornošću za izradu i popravak elektrotehničkih proizvoda, OIB 34666974912, Velikogorička 18, 10000 Zagreb</izvorni_sadrzaj>
    <derivirana_varijabla naziv="DomainObject.Predmet.ProtustrankaIDrugiAdressOIB_1">ZIK-ELEKTRIK, društvo s ograničenom odgovornošću za izradu i popravak elektrotehničkih proizvoda, OIB 34666974912, Velikogorička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ZIK-ELEKTRIK, društvo s ograničenom odgovornošću za izradu i popravak elektrotehničkih proizvoda</item>
      <item>FINA Regionalni centar Zagreb, Podružnica Zagreb</item>
      <item>Željko Benc</item>
    </izvorni_sadrzaj>
    <derivirana_varijabla naziv="DomainObject.Predmet.SudioniciListNaziv_1">
      <item>ZIK-ELEKTRIK, društvo s ograničenom odgovornošću za izradu i popravak elektrotehničkih proizvoda</item>
      <item>FINA Regionalni centar Zagreb, Podružnica Zagreb</item>
      <item>Željko Benc</item>
    </derivirana_varijabla>
  </DomainObject.Predmet.SudioniciListNaziv>
  <DomainObject.Predmet.SudioniciListAdressOIB>
    <izvorni_sadrzaj>
      <item>ZIK-ELEKTRIK, društvo s ograničenom odgovornošću za izradu i popravak elektrotehničkih proizvoda, OIB 34666974912, Velikogorička 18,10000 Zagreb</item>
      <item>FINA Regionalni centar Zagreb, Podružnica Zagreb, OIB 85821130368, Trg svibanjskih žrtava 1995. br. 1,10000 Zagreb</item>
      <item>Željko Benc, OIB 86893016914, Velikogorička 18,10000 Zagreb</item>
    </izvorni_sadrzaj>
    <derivirana_varijabla naziv="DomainObject.Predmet.SudioniciListAdressOIB_1">
      <item>ZIK-ELEKTRIK, društvo s ograničenom odgovornošću za izradu i popravak elektrotehničkih proizvoda, OIB 34666974912, Velikogorička 18,10000 Zagreb</item>
      <item>FINA Regionalni centar Zagreb, Podružnica Zagreb, OIB 85821130368, Trg svibanjskih žrtava 1995. br. 1,10000 Zagreb</item>
      <item>Željko Benc, OIB 86893016914, Velikogorička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34666974912</item>
      <item>, OIB 85821130368</item>
      <item>, OIB 86893016914</item>
    </izvorni_sadrzaj>
    <derivirana_varijabla naziv="DomainObject.Predmet.SudioniciListNazivOIB_1">
      <item>, OIB 34666974912</item>
      <item>, OIB 85821130368</item>
      <item>, OIB 86893016914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23163-F5C7-40FD-8758-F93EEEF354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1686</properties:Characters>
  <properties:Lines>44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2017-03-17T12:35:00Z</dcterms:created>
  <dc:creator>ssabljic</dc:creator>
  <cp:lastModifiedBy>Miroslav Lovreković</cp:lastModifiedBy>
  <cp:lastPrinted>2017-03-17T13:12:00Z</cp:lastPrinted>
  <dcterms:modified xmlns:xsi="http://www.w3.org/2001/XMLSchema-instance" xsi:type="dcterms:W3CDTF">2017-03-17T13:12:00Z</dcterms:modified>
  <cp:revision>8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